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2ecd" w14:paraId="be62ecd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8B3F8C">
        <w:t>2</w:t>
      </w:r>
      <w:r w:rsidR="00262F20">
        <w:t>39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, dana </w:t>
      </w:r>
      <w:r w:rsidR="00262F20">
        <w:t>5</w:t>
      </w:r>
      <w:r w:rsidR="005A2453">
        <w:t xml:space="preserve">. </w:t>
      </w:r>
      <w:r w:rsidR="00262F20">
        <w:t>lip</w:t>
      </w:r>
      <w:r w:rsidR="008B3F8C">
        <w:t>nj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262F20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262F20" w:rsidRPr="00262F20">
        <w:t>Ante Bašica, 20000 Dubrovnik, Kneza Branimira 39, OIB 96126495524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262F20" w:rsidRPr="00262F20">
        <w:t>4778, k.o. Osijek, kč.br. 7079 zgrada mješovite uporabe i dvorište Martina Divalta 196, površine 938 m</w:t>
      </w:r>
      <w:r w:rsidR="00262F20" w:rsidRPr="002673BB">
        <w:rPr>
          <w:vertAlign w:val="superscript"/>
        </w:rPr>
        <w:t>2</w:t>
      </w:r>
      <w:r w:rsidR="00262F20" w:rsidRPr="00262F20">
        <w:t xml:space="preserve"> s kojim je povezano vlasništvo posebnog dijela nekretnine i to: 34. ETAŽA Suvlasnički dio: 100/10000 Garaža 1 nalazi se u prizemlju (ulični dio) površine 18,63 m</w:t>
      </w:r>
      <w:r w:rsidR="00262F20" w:rsidRPr="002673BB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497726" w:rsidP="00497726" w:rsidR="00497726">
      <w:pPr>
        <w:ind w:left="1418"/>
        <w:jc w:val="both"/>
      </w:pPr>
      <w:r>
        <w:t xml:space="preserve">34. Suvlasnički dio: 100/10000 ETAŽNO VLASNIŠTVO (E-34)   </w:t>
      </w:r>
    </w:p>
    <w:p w:rsidRDefault="00497726" w:rsidP="00497726" w:rsidR="00497726">
      <w:pPr>
        <w:ind w:left="1418"/>
        <w:jc w:val="both"/>
      </w:pPr>
      <w:r>
        <w:t xml:space="preserve">1. Garaža 1 nalazi se u prizemlju ( ulični dio) pov. 18,63 m2.    </w:t>
      </w:r>
    </w:p>
    <w:p w:rsidRDefault="00497726" w:rsidP="00497726" w:rsidR="00497726">
      <w:pPr>
        <w:ind w:left="1418"/>
        <w:jc w:val="both"/>
      </w:pPr>
      <w:r>
        <w:t xml:space="preserve">VIOLA D.O.O., OIB: 51666639329, OSIJEK, M. DIVALTA 181   </w:t>
      </w:r>
    </w:p>
    <w:p w:rsidRDefault="00497726" w:rsidP="00497726" w:rsidR="00497726">
      <w:pPr>
        <w:ind w:left="1418"/>
        <w:jc w:val="both"/>
      </w:pPr>
      <w:r>
        <w:t xml:space="preserve">   </w:t>
      </w:r>
    </w:p>
    <w:p w:rsidRDefault="00497726" w:rsidP="00497726" w:rsidR="00497726">
      <w:pPr>
        <w:ind w:left="1418"/>
        <w:jc w:val="both"/>
      </w:pPr>
      <w:r>
        <w:t>34.1 Zaprimljeno 08.03.2016.g. pod brojem Z-5941/2016</w:t>
      </w:r>
    </w:p>
    <w:p w:rsidRDefault="00497726" w:rsidP="00497726" w:rsidR="00497726">
      <w:pPr>
        <w:ind w:left="1418"/>
        <w:jc w:val="both"/>
      </w:pPr>
    </w:p>
    <w:p w:rsidRDefault="00497726" w:rsidP="00497726" w:rsidR="00497726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497726" w:rsidP="00497726" w:rsidR="00497726">
      <w:pPr>
        <w:ind w:left="1418"/>
        <w:jc w:val="both"/>
      </w:pPr>
      <w:r>
        <w:t>34.2 Zaprimljeno 20.01.2017.g. pod brojem Z-1327/2017</w:t>
      </w:r>
    </w:p>
    <w:p w:rsidRDefault="00497726" w:rsidP="00497726" w:rsidR="00497726">
      <w:pPr>
        <w:ind w:left="1418"/>
        <w:jc w:val="both"/>
      </w:pPr>
    </w:p>
    <w:p w:rsidRDefault="00497726" w:rsidP="00497726" w:rsidR="00497726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497726" w:rsidP="00497726" w:rsidR="00497726">
      <w:pPr>
        <w:ind w:left="1418"/>
        <w:jc w:val="both"/>
      </w:pPr>
      <w:r>
        <w:t xml:space="preserve">   </w:t>
      </w:r>
    </w:p>
    <w:p w:rsidRDefault="00497726" w:rsidP="00497726" w:rsidR="00497726">
      <w:pPr>
        <w:ind w:left="1418"/>
        <w:jc w:val="both"/>
      </w:pPr>
      <w:r>
        <w:t xml:space="preserve">Na listu "C" -   Teretovnica  </w:t>
      </w:r>
    </w:p>
    <w:p w:rsidRDefault="00497726" w:rsidP="00497726" w:rsidR="00497726">
      <w:pPr>
        <w:ind w:left="1418"/>
        <w:jc w:val="both"/>
      </w:pPr>
      <w:r>
        <w:t xml:space="preserve"> </w:t>
      </w:r>
    </w:p>
    <w:p w:rsidRDefault="00497726" w:rsidP="00497726" w:rsidR="00497726">
      <w:pPr>
        <w:ind w:left="1418"/>
        <w:jc w:val="both"/>
      </w:pPr>
      <w:r>
        <w:t xml:space="preserve">1. Na suvlasnički dio: 34 (100/10000)  </w:t>
      </w:r>
    </w:p>
    <w:p w:rsidRDefault="00497726" w:rsidP="00497726" w:rsidR="00497726">
      <w:pPr>
        <w:ind w:left="1418"/>
        <w:jc w:val="both"/>
      </w:pPr>
      <w:r>
        <w:t>1.2 Zaprimljeno 25.01.2016.g. pod brojem Z-1742/2016</w:t>
      </w:r>
    </w:p>
    <w:p w:rsidRDefault="00497726" w:rsidP="00497726" w:rsidR="00497726">
      <w:pPr>
        <w:ind w:left="1418"/>
        <w:jc w:val="both"/>
      </w:pPr>
    </w:p>
    <w:p w:rsidRDefault="00497726" w:rsidP="00497726" w:rsidR="00497726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497726" w:rsidP="00497726" w:rsidR="004905ED">
      <w:pPr>
        <w:ind w:left="1418"/>
        <w:jc w:val="both"/>
      </w:pPr>
      <w:r>
        <w:t>B2 KAPITAL D.O.O. , OIB: 57509775367, RADNIČKA CESTA 41, 10000 ZAGREB</w:t>
      </w:r>
    </w:p>
    <w:p w:rsidRDefault="00CB009E" w:rsidP="00497726" w:rsidR="00CB009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CB009E" w:rsidRPr="00CB009E">
        <w:t xml:space="preserve">7.201,00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CB009E">
        <w:t>210</w:t>
      </w:r>
      <w:r w:rsidR="00071835" w:rsidRPr="00071835">
        <w:t xml:space="preserve"> od </w:t>
      </w:r>
      <w:r w:rsidR="00CB009E">
        <w:t>26</w:t>
      </w:r>
      <w:r w:rsidR="00071835" w:rsidRPr="00071835">
        <w:t>.</w:t>
      </w:r>
      <w:r w:rsidR="00135D5E">
        <w:t>0</w:t>
      </w:r>
      <w:r w:rsidR="00CB009E">
        <w:t>4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35D5E">
        <w:t>1</w:t>
      </w:r>
      <w:r w:rsidR="00B039A9">
        <w:t>4</w:t>
      </w:r>
      <w:r w:rsidR="00071835" w:rsidRPr="00071835">
        <w:t>.</w:t>
      </w:r>
      <w:r w:rsidR="00135D5E">
        <w:t>0</w:t>
      </w:r>
      <w:r w:rsidR="00CB009E">
        <w:t>5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CB009E" w:rsidRPr="00CB009E">
        <w:rPr>
          <w:bCs/>
        </w:rPr>
        <w:t xml:space="preserve">7.201,00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E901AC">
        <w:t>30</w:t>
      </w:r>
      <w:r w:rsidR="00DA27EB">
        <w:t>.</w:t>
      </w:r>
      <w:r w:rsidR="00135D5E">
        <w:t>0</w:t>
      </w:r>
      <w:r w:rsidR="00E901AC">
        <w:t>5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E901AC" w:rsidRPr="00E901AC">
        <w:t xml:space="preserve">7.201,00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A0772F">
        <w:t xml:space="preserve"> (NN 112/12, 25/13, 93/14,</w:t>
      </w:r>
      <w:r w:rsidR="006B712C" w:rsidRPr="006B712C">
        <w:t xml:space="preserve"> 55/16</w:t>
      </w:r>
      <w:r w:rsidR="00A0772F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901AC">
        <w:rPr>
          <w:bCs/>
        </w:rPr>
        <w:t>5</w:t>
      </w:r>
      <w:r w:rsidR="009117A0" w:rsidRPr="009117A0">
        <w:rPr>
          <w:bCs/>
        </w:rPr>
        <w:t xml:space="preserve">. </w:t>
      </w:r>
      <w:r w:rsidR="00E901AC">
        <w:rPr>
          <w:bCs/>
        </w:rPr>
        <w:t>lip</w:t>
      </w:r>
      <w:r w:rsidR="00504166">
        <w:rPr>
          <w:bCs/>
        </w:rPr>
        <w:t>nj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D90D58" w:rsidP="00D90D58" w:rsidR="00D90D58">
      <w:pPr>
        <w:jc w:val="both"/>
      </w:pPr>
      <w:r>
        <w:t>D N A :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Ante Bašica, 20000 Dubrovnik, Kneza Branimira 39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B2 REAL ESTATE d.o.o. Zagreb, Radnička cesta 41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B2 KAPITAL d.o.o. Zagreb, Radnička cesta 41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Saša Kolarić, 33000 Virovitica, Stjepana Radića 122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FRIGO-KOR d.o.o. Zagreb, Majstorska 11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KOREL d.o.o. Zagreb, Trgovačka 6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Svjetlana Smodlaka, Osijek, Martina Divalta 196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KorBox d.o.o. Zagreb, Trgovačka 6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Kristina Ljubičić, Osijek, Kolodvorska 146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Mario Pažin, 33000 Virovitica, Pavla Radića 3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Sanja Mišević, Osijek, Reisnerova 83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135D5E" w:rsidP="00D90D5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C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8B3F8C">
      <w:t>2</w:t>
    </w:r>
    <w:r w:rsidR="00262F20">
      <w:t>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62F20"/>
    <w:rsid w:val="002673BB"/>
    <w:rsid w:val="00285F0B"/>
    <w:rsid w:val="0029381B"/>
    <w:rsid w:val="00296B9C"/>
    <w:rsid w:val="002A198A"/>
    <w:rsid w:val="002B3EAF"/>
    <w:rsid w:val="002B647C"/>
    <w:rsid w:val="002C032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0B56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05ED"/>
    <w:rsid w:val="004948B8"/>
    <w:rsid w:val="00497726"/>
    <w:rsid w:val="004A1730"/>
    <w:rsid w:val="004A4B84"/>
    <w:rsid w:val="004B135F"/>
    <w:rsid w:val="004C5128"/>
    <w:rsid w:val="004C5333"/>
    <w:rsid w:val="004D60AB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B3F8C"/>
    <w:rsid w:val="008C2F6D"/>
    <w:rsid w:val="008D033B"/>
    <w:rsid w:val="008D2504"/>
    <w:rsid w:val="008D26F5"/>
    <w:rsid w:val="008E36A1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039A9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BE65B9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009E"/>
    <w:rsid w:val="00CB5537"/>
    <w:rsid w:val="00CC62F9"/>
    <w:rsid w:val="00CC67DA"/>
    <w:rsid w:val="00CF617D"/>
    <w:rsid w:val="00D2115B"/>
    <w:rsid w:val="00D2645A"/>
    <w:rsid w:val="00D33C8F"/>
    <w:rsid w:val="00D34E3F"/>
    <w:rsid w:val="00D42C63"/>
    <w:rsid w:val="00D53A3A"/>
    <w:rsid w:val="00D72347"/>
    <w:rsid w:val="00D90D58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01AC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61183-7000-403D-BD98-5C11A90BA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581</properties:Words>
  <properties:Characters>3232</properties:Characters>
  <properties:Lines>108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2018-06-05T06:53:00Z</dcterms:created>
  <dc:creator>jbekavac</dc:creator>
  <cp:lastModifiedBy>Elizabeta Đeke</cp:lastModifiedBy>
  <cp:lastPrinted>2018-01-10T09:18:00Z</cp:lastPrinted>
  <dcterms:modified xmlns:xsi="http://www.w3.org/2001/XMLSchema-instance" xsi:type="dcterms:W3CDTF">2018-06-05T10:29:00Z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Ante Bašica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