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44a5" w14:paraId="cfb44a5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5721E7">
        <w:t xml:space="preserve"> 6</w:t>
      </w:r>
      <w:r>
        <w:t xml:space="preserve"> St-</w:t>
      </w:r>
      <w:r w:rsidR="008C3A46">
        <w:t>641</w:t>
      </w:r>
      <w:r w:rsidR="006D52C1">
        <w:t>/17-</w:t>
      </w:r>
      <w:r w:rsidR="008C3A46">
        <w:t>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8C3A46">
        <w:rPr>
          <w:b/>
        </w:rPr>
        <w:t>ENERGOINVEST d.o.o. za proizvodnju, trgovinu i usluge, Kneževi Vinogradi, Glavna 12, OIB 28251174341, MBS 030122097</w:t>
      </w:r>
      <w:r w:rsidR="006139EC">
        <w:t xml:space="preserve">, </w:t>
      </w:r>
      <w:r w:rsidR="003B4C28">
        <w:t xml:space="preserve">dana </w:t>
      </w:r>
      <w:r w:rsidR="008C3A46">
        <w:t>8. studenog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C3A46" w:rsidR="00CC74EE">
      <w:pPr>
        <w:pStyle w:val="Odlomakpopisa"/>
        <w:numPr>
          <w:ilvl w:val="0"/>
          <w:numId w:val="10"/>
        </w:numPr>
        <w:spacing w:lineRule="auto" w:line="259" w:after="160"/>
        <w:ind w:firstLine="709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8C3A46">
        <w:rPr>
          <w:b/>
        </w:rPr>
        <w:t>ENERGOINVEST d.o.o. za proizvodnju, trgovinu i usluge, Kneževi Vinogradi, Glavna 12, OIB 28251174341, MBS 030122097</w:t>
      </w:r>
      <w:r w:rsidR="008C3A46"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C3A46">
        <w:rPr>
          <w:b/>
        </w:rPr>
        <w:t>641</w:t>
      </w:r>
      <w:r w:rsidR="006D52C1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8C3A46">
        <w:rPr>
          <w:b/>
        </w:rPr>
        <w:t>27.847,50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>a koji iznosi čini: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>nagrada stečajnom upravitelju ………………………………………     3.000,00 kn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>troškovi, pošta, biljezi, telefon, zavisni………………………………     150,00 kn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>putni troškovi…………………………………………………………………….    420,00 kn</w:t>
      </w:r>
    </w:p>
    <w:p w:rsidRDefault="008C3A46" w:rsidP="008C3A46" w:rsidR="008C3A46">
      <w:pPr>
        <w:ind w:left="780"/>
        <w:jc w:val="both"/>
      </w:pPr>
      <w:r>
        <w:t xml:space="preserve"> i otvorenoga stečajnog postupka, prema sljedećoj specifikaciji, a za naredno šestomjesečno razdoblje: 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>nagrada stečajnom upravitelju za vođenje stečajnog postupka u narednih šest mjeseci …………………………………………………………………………………………………………10.200,00 kn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>knjigovodstvene usluge (500,00 kn mjesečno + 250,00 kn PDV x 6. mjeseci) …………………………………………………..………………………………………………….    7.500,00 kn</w:t>
      </w:r>
    </w:p>
    <w:p w:rsidRDefault="008C3A46" w:rsidP="008C3A46" w:rsidR="008C3A46">
      <w:pPr>
        <w:ind w:left="780"/>
        <w:jc w:val="both"/>
      </w:pPr>
      <w:r>
        <w:t>-             putni troškovi…………………………………………………………………….       720,00 kn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 xml:space="preserve">materijalni troškovi (uredski materijal, poštarina i fotokopiranje 300,00 kn mjesečno; telefon, struja, voda 300,00 kn mjesečno; najam prostora stečajnom </w:t>
      </w:r>
    </w:p>
    <w:p w:rsidRDefault="008C3A46" w:rsidP="008C3A46" w:rsidR="008C3A46">
      <w:pPr>
        <w:jc w:val="right"/>
      </w:pPr>
      <w:r>
        <w:lastRenderedPageBreak/>
        <w:t>Broj: 6 St-641/17-10</w:t>
      </w:r>
    </w:p>
    <w:p w:rsidRDefault="008C3A46" w:rsidP="008C3A46" w:rsidR="008C3A46">
      <w:pPr>
        <w:ind w:left="780"/>
        <w:jc w:val="both"/>
      </w:pPr>
    </w:p>
    <w:p w:rsidRDefault="008C3A46" w:rsidP="008C3A46" w:rsidR="008C3A46">
      <w:pPr>
        <w:ind w:left="780"/>
        <w:jc w:val="both"/>
      </w:pPr>
      <w:r>
        <w:t>upravitelju za vođenje postupka 200,00 kn mjesečno + PDV, izrada pečata 150,00 kn; bankarska naknada za vođenje platnog prometa 75,00 kn mjesečno; evidentiranje zaključenja stečaja u Državnom zavodu za statistiku 60,00 kn, zatvaranje žiro računa 150,00 kn, ovjera potpisa kod javnog bilježnika 47,50 kn)</w:t>
      </w:r>
    </w:p>
    <w:p w:rsidRDefault="008C3A46" w:rsidP="008C3A46" w:rsidR="008C3A46">
      <w:pPr>
        <w:ind w:left="780"/>
        <w:jc w:val="both"/>
      </w:pPr>
      <w:r>
        <w:t>-</w:t>
      </w:r>
      <w:r>
        <w:tab/>
        <w:t xml:space="preserve"> što ukupno iznosi……....………………………………………………………..  5.857,50 kn</w:t>
      </w:r>
    </w:p>
    <w:p w:rsidRDefault="008C3A46" w:rsidP="008C3A46" w:rsidR="008C3A46">
      <w:pPr>
        <w:ind w:left="780"/>
        <w:jc w:val="both"/>
      </w:pPr>
      <w:r>
        <w:t>Sveukupno : ………………………………………………………………………………….    27.847,50 kn</w:t>
      </w:r>
    </w:p>
    <w:p w:rsidRDefault="008C3A46" w:rsidP="00064521" w:rsidR="008C3A46">
      <w:pPr>
        <w:pStyle w:val="Odlomakpopisa"/>
        <w:ind w:left="705"/>
        <w:jc w:val="both"/>
      </w:pPr>
    </w:p>
    <w:p w:rsidRDefault="009B61F0" w:rsidP="00064521" w:rsidR="00BB2037">
      <w:pPr>
        <w:pStyle w:val="Odlomakpopisa"/>
        <w:ind w:left="705"/>
        <w:jc w:val="both"/>
      </w:pPr>
      <w:r>
        <w:t>te da u istom roku potvrdu o uplati dostave u sudski spis.</w:t>
      </w:r>
    </w:p>
    <w:p w:rsidRDefault="008C3A46" w:rsidP="00064521" w:rsidR="008C3A46">
      <w:pPr>
        <w:pStyle w:val="Odlomakpopisa"/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6D52C1" w:rsidP="00FD3ED7" w:rsidR="006D52C1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6D52C1" w:rsidP="00FD3ED7" w:rsidR="006D52C1">
      <w:pPr>
        <w:jc w:val="center"/>
        <w:rPr>
          <w:b/>
        </w:rPr>
      </w:pPr>
    </w:p>
    <w:p w:rsidRDefault="006D52C1" w:rsidP="00FD3ED7" w:rsidR="006D52C1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C3A46">
        <w:t>27. lipnja</w:t>
      </w:r>
      <w:r w:rsidR="006D52C1">
        <w:t xml:space="preserve"> 2017. g.</w:t>
      </w:r>
      <w:r w:rsidRPr="00DD2365">
        <w:t xml:space="preserve"> prijedlog za otvaranje stečajnog postupka nad dužnikom </w:t>
      </w:r>
      <w:r w:rsidR="008C3A46">
        <w:rPr>
          <w:b/>
        </w:rPr>
        <w:t>ENERGOINVEST d.o.o. za proizvodnju, trgovinu i usluge, Kneževi Vinogradi, Glavna 12, OIB 28251174341, MBS 030122097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64521" w:rsidR="00C43FA3">
      <w:pPr>
        <w:ind w:firstLine="720"/>
        <w:jc w:val="both"/>
      </w:pPr>
      <w:r>
        <w:t>Sukladno Izvješću privremenog stečajnog upravitelja određenog rješenjem ovog suda St-</w:t>
      </w:r>
      <w:r w:rsidR="008C3A46">
        <w:t>641</w:t>
      </w:r>
      <w:r w:rsidR="006D52C1">
        <w:t>/17</w:t>
      </w:r>
      <w:r>
        <w:t xml:space="preserve"> od </w:t>
      </w:r>
      <w:r w:rsidR="00064521">
        <w:t>7</w:t>
      </w:r>
      <w:r w:rsidR="00432313">
        <w:t>. srpnja</w:t>
      </w:r>
      <w:r w:rsidR="000C72EB">
        <w:t xml:space="preserve"> 2017</w:t>
      </w:r>
      <w:r>
        <w:t xml:space="preserve">. g., koje je usmeno iznio na ročištu održanom dana </w:t>
      </w:r>
      <w:r w:rsidR="008C3A46">
        <w:t>31. kolovoza 2017. g. te 8. studenog 2017.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8C3A46">
        <w:t>27.847,50</w:t>
      </w:r>
      <w:r>
        <w:t xml:space="preserve"> kn</w:t>
      </w:r>
      <w:r w:rsidR="006D52C1">
        <w:t xml:space="preserve"> </w:t>
      </w:r>
      <w:r w:rsidR="00064521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C3A46">
        <w:t>8. studenog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C3A46">
        <w:t>8.12.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8B8" w:rsidR="00CC48B8">
      <w:r>
        <w:separator/>
      </w:r>
    </w:p>
  </w:endnote>
  <w:endnote w:id="0" w:type="continuationSeparator">
    <w:p w:rsidRDefault="00CC48B8" w:rsidR="00CC4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8B8" w:rsidR="00CC48B8">
      <w:r>
        <w:separator/>
      </w:r>
    </w:p>
  </w:footnote>
  <w:footnote w:id="0" w:type="continuationSeparator">
    <w:p w:rsidRDefault="00CC48B8" w:rsidR="00CC48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75B3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3235F52"/>
    <w:multiLevelType w:val="hybridMultilevel"/>
    <w:tmpl w:val="A106F92E"/>
    <w:lvl w:tplc="60E83258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8">
    <w:nsid w:val="736F32B5"/>
    <w:multiLevelType w:val="hybridMultilevel"/>
    <w:tmpl w:val="DDCC8F2A"/>
    <w:lvl w:tplc="7E52795A" w:ilvl="0">
      <w:numFmt w:val="bullet"/>
      <w:lvlText w:val="-"/>
      <w:lvlJc w:val="left"/>
      <w:pPr>
        <w:ind w:hanging="360" w:left="7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521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81411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D41BF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55295"/>
    <w:rsid w:val="00470B34"/>
    <w:rsid w:val="004806AD"/>
    <w:rsid w:val="00490F82"/>
    <w:rsid w:val="00497410"/>
    <w:rsid w:val="004B741D"/>
    <w:rsid w:val="004C30EF"/>
    <w:rsid w:val="004C420D"/>
    <w:rsid w:val="004C6D8D"/>
    <w:rsid w:val="004D75B3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721E7"/>
    <w:rsid w:val="00580AE3"/>
    <w:rsid w:val="005917F2"/>
    <w:rsid w:val="005B403D"/>
    <w:rsid w:val="005C4326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C3A46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19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AE6229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C48B8"/>
    <w:rsid w:val="00CC74EE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43AA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75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75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842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 d.o.o. za proizvodnju, trgovinu i usluge</izvorni_sadrzaj>
    <derivirana_varijabla naziv="DomainObject.Predmet.ProtustrankaFormated_1">  ENERGOINVEST d.o.o. za proizvodnju, trgovinu i usluge</derivirana_varijabla>
  </DomainObject.Predmet.ProtustrankaFormated>
  <DomainObject.Predmet.ProtustrankaFormatedOIB>
    <izvorni_sadrzaj>  ENERGOINVEST d.o.o. za proizvodnju, trgovinu i usluge, OIB 28251174341</izvorni_sadrzaj>
    <derivirana_varijabla naziv="DomainObject.Predmet.ProtustrankaFormatedOIB_1">  ENERGOINVEST d.o.o. za proizvodnju, trgovinu i usluge, OIB 28251174341</derivirana_varijabla>
  </DomainObject.Predmet.ProtustrankaFormatedOIB>
  <DomainObject.Predmet.ProtustrankaFormatedWithAdress>
    <izvorni_sadrzaj> ENERGOINVEST d.o.o. za proizvodnju, trgovinu i usluge, Glavna 12, 31309 Kneževi Vinogradi</izvorni_sadrzaj>
    <derivirana_varijabla naziv="DomainObject.Predmet.ProtustrankaFormatedWithAdress_1"> ENERGOINVEST d.o.o. za proizvodnju, trgovinu i usluge, Glavna 12, 31309 Kneževi Vinogradi</derivirana_varijabla>
  </DomainObject.Predmet.ProtustrankaFormatedWithAdress>
  <DomainObject.Predmet.ProtustrankaFormatedWithAdressOIB>
    <izvorni_sadrzaj> ENERGOINVEST d.o.o. za proizvodnju, trgovinu i usluge, OIB 28251174341, Glavna 12, 31309 Kneževi Vinogradi</izvorni_sadrzaj>
    <derivirana_varijabla naziv="DomainObject.Predmet.ProtustrankaFormatedWithAdressOIB_1"> ENERGOINVEST d.o.o. za proizvodnju, trgovinu i usluge, OIB 28251174341, Glavna 12, 31309 Kneževi Vinogradi</derivirana_varijabla>
  </DomainObject.Predmet.ProtustrankaFormatedWithAdressOIB>
  <DomainObject.Predmet.ProtustrankaWithAdress>
    <izvorni_sadrzaj>ENERGOINVEST d.o.o. za proizvodnju, trgovinu i usluge Glavna 12, 31309 Kneževi Vinogradi</izvorni_sadrzaj>
    <derivirana_varijabla naziv="DomainObject.Predmet.ProtustrankaWithAdress_1">ENERGOINVEST d.o.o. za proizvodnju, trgovinu i usluge Glavna 12, 31309 Kneževi Vinogradi</derivirana_varijabla>
  </DomainObject.Predmet.ProtustrankaWithAdress>
  <DomainObject.Predmet.ProtustrankaWithAdressOIB>
    <izvorni_sadrzaj>ENERGOINVEST d.o.o. za proizvodnju, trgovinu i usluge, OIB 28251174341, Glavna 12, 31309 Kneževi Vinogradi</izvorni_sadrzaj>
    <derivirana_varijabla naziv="DomainObject.Predmet.ProtustrankaWithAdressOIB_1">ENERGOINVEST d.o.o. za proizvodnju, trgovinu i usluge, OIB 28251174341, Glavna 12, 31309 Kneževi Vinogradi</derivirana_varijabla>
  </DomainObject.Predmet.ProtustrankaWithAdressOIB>
  <DomainObject.Predmet.ProtustrankaNazivFormated>
    <izvorni_sadrzaj>ENERGOINVEST d.o.o. za proizvodnju, trgovinu i usluge</izvorni_sadrzaj>
    <derivirana_varijabla naziv="DomainObject.Predmet.ProtustrankaNazivFormated_1">ENERGOINVEST d.o.o. za proizvodnju, trgovinu i usluge</derivirana_varijabla>
  </DomainObject.Predmet.ProtustrankaNazivFormated>
  <DomainObject.Predmet.ProtustrankaNazivFormatedOIB>
    <izvorni_sadrzaj>ENERGOINVEST d.o.o. za proizvodnju, trgovinu i usluge, OIB 28251174341</izvorni_sadrzaj>
    <derivirana_varijabla naziv="DomainObject.Predmet.ProtustrankaNazivFormatedOIB_1">ENERGOINVEST d.o.o. za proizvodnju, trgovinu i usluge, OIB 28251174341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ENERGOINVEST d.o.o. za proizvodnju, trgovinu i usluge</item>
    </izvorni_sadrzaj>
    <derivirana_varijabla naziv="DomainObject.Predmet.ProtuStrankaListFormated_1">
      <item>ENERGOINVEST d.o.o. za proizvodnju, trgovinu i usluge</item>
    </derivirana_varijabla>
  </DomainObject.Predmet.ProtuStrankaListFormated>
  <DomainObject.Predmet.ProtuStrankaListFormatedOIB>
    <izvorni_sadrzaj>
      <item>ENERGOINVEST d.o.o. za proizvodnju, trgovinu i usluge, OIB 28251174341</item>
    </izvorni_sadrzaj>
    <derivirana_varijabla naziv="DomainObject.Predmet.ProtuStrankaListFormatedOIB_1">
      <item>ENERGOINVEST d.o.o. za proizvodnju, trgovinu i usluge, OIB 28251174341</item>
    </derivirana_varijabla>
  </DomainObject.Predmet.ProtuStrankaListFormatedOIB>
  <DomainObject.Predmet.ProtuStrankaListFormatedWithAdress>
    <izvorni_sadrzaj>
      <item>ENERGOINVEST d.o.o. za proizvodnju, trgovinu i usluge, Glavna 12, 31309 Kneževi Vinogradi</item>
    </izvorni_sadrzaj>
    <derivirana_varijabla naziv="DomainObject.Predmet.ProtuStrankaListFormatedWithAdress_1">
      <item>ENERGOINVEST d.o.o. za proizvodnju, trgovinu i usluge, Glavna 12, 31309 Kneževi Vinogradi</item>
    </derivirana_varijabla>
  </DomainObject.Predmet.ProtuStrankaListFormatedWithAdress>
  <DomainObject.Predmet.ProtuStrankaListFormatedWithAdressOIB>
    <izvorni_sadrzaj>
      <item>ENERGOINVEST d.o.o. za proizvodnju, trgovinu i usluge, OIB 28251174341, Glavna 12, 31309 Kneževi Vinogradi</item>
    </izvorni_sadrzaj>
    <derivirana_varijabla naziv="DomainObject.Predmet.ProtuStrankaListFormatedWithAdressOIB_1">
      <item>ENERGOINVEST d.o.o. za proizvodnju, trgovinu i usluge, OIB 28251174341, Glavna 12, 31309 Kneževi Vinogradi</item>
    </derivirana_varijabla>
  </DomainObject.Predmet.ProtuStrankaListFormatedWithAdressOIB>
  <DomainObject.Predmet.ProtuStrankaListNazivFormated>
    <izvorni_sadrzaj>
      <item>ENERGOINVEST d.o.o. za proizvodnju, trgovinu i usluge</item>
    </izvorni_sadrzaj>
    <derivirana_varijabla naziv="DomainObject.Predmet.ProtuStrankaListNazivFormated_1">
      <item>ENERGOINVEST d.o.o. za proizvodnju, trgovinu i usluge</item>
    </derivirana_varijabla>
  </DomainObject.Predmet.ProtuStrankaListNazivFormated>
  <DomainObject.Predmet.ProtuStrankaListNazivFormatedOIB>
    <izvorni_sadrzaj>
      <item>ENERGOINVEST d.o.o. za proizvodnju, trgovinu i usluge, OIB 28251174341</item>
    </izvorni_sadrzaj>
    <derivirana_varijabla naziv="DomainObject.Predmet.ProtuStrankaListNazivFormatedOIB_1">
      <item>ENERGOINVEST d.o.o. za proizvodnju, trgovinu i usluge, OIB 28251174341</item>
    </derivirana_varijabla>
  </DomainObject.Predmet.ProtuStrankaListNazivFormatedOIB>
  <DomainObject.Predmet.OstaliListFormated>
    <izvorni_sadrzaj>
      <item>Aleksandar Beljić</item>
    </izvorni_sadrzaj>
    <derivirana_varijabla naziv="DomainObject.Predmet.OstaliListFormated_1">
      <item>Aleksandar Beljić</item>
    </derivirana_varijabla>
  </DomainObject.Predmet.OstaliListFormated>
  <DomainObject.Predmet.OstaliListFormatedOIB>
    <izvorni_sadrzaj>
      <item>Aleksandar Beljić, OIB 15175794264</item>
    </izvorni_sadrzaj>
    <derivirana_varijabla naziv="DomainObject.Predmet.OstaliListFormatedOIB_1">
      <item>Aleksandar Beljić, OIB 15175794264</item>
    </derivirana_varijabla>
  </DomainObject.Predmet.OstaliListFormatedOIB>
  <DomainObject.Predmet.OstaliListFormatedWithAdress>
    <izvorni_sadrzaj>
      <item>Aleksandar Beljić, Glavna 12, 31309 Kneževi Vinogradi</item>
    </izvorni_sadrzaj>
    <derivirana_varijabla naziv="DomainObject.Predmet.OstaliListFormatedWithAdress_1">
      <item>Aleksandar Beljić, Glavna 12, 31309 Kneževi Vinogradi</item>
    </derivirana_varijabla>
  </DomainObject.Predmet.OstaliListFormatedWithAdress>
  <DomainObject.Predmet.OstaliListFormatedWithAdressOIB>
    <izvorni_sadrzaj>
      <item>Aleksandar Beljić, OIB 15175794264, Glavna 12, 31309 Kneževi Vinogradi</item>
    </izvorni_sadrzaj>
    <derivirana_varijabla naziv="DomainObject.Predmet.OstaliListFormatedWithAdressOIB_1">
      <item>Aleksandar Beljić, OIB 15175794264, Glavna 12, 31309 Kneževi Vinogradi</item>
    </derivirana_varijabla>
  </DomainObject.Predmet.OstaliListFormatedWithAdressOIB>
  <DomainObject.Predmet.OstaliListNazivFormated>
    <izvorni_sadrzaj>
      <item>Aleksandar Beljić</item>
    </izvorni_sadrzaj>
    <derivirana_varijabla naziv="DomainObject.Predmet.OstaliListNazivFormated_1">
      <item>Aleksandar Beljić</item>
    </derivirana_varijabla>
  </DomainObject.Predmet.OstaliListNazivFormated>
  <DomainObject.Predmet.OstaliListNazivFormatedOIB>
    <izvorni_sadrzaj>
      <item>Aleksandar Beljić, OIB 15175794264</item>
    </izvorni_sadrzaj>
    <derivirana_varijabla naziv="DomainObject.Predmet.OstaliListNazivFormatedOIB_1">
      <item>Aleksandar Beljić, OIB 15175794264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ENERGOINVEST d.o.o. za proizvodnju, trgovinu i usluge</izvorni_sadrzaj>
    <derivirana_varijabla naziv="DomainObject.Predmet.ProtustrankaIDrugi_1">ENERGOINVEST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ENERGOINVEST d.o.o. za proizvodnju, trgovinu i usluge, OIB 28251174341, Glavna 12, 31309 Kneževi Vinogradi</izvorni_sadrzaj>
    <derivirana_varijabla naziv="DomainObject.Predmet.ProtustrankaIDrugiAdressOIB_1">ENERGOINVEST d.o.o. za proizvodnju, trgovinu i usluge, OIB 28251174341, Glavna 12,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ENERGOINVEST d.o.o. za proizvodnju, trgovinu i usluge</item>
      <item>Aleksandar Beljić</item>
    </izvorni_sadrzaj>
    <derivirana_varijabla naziv="DomainObject.Predmet.SudioniciListNaziv_1">
      <item>FINA RC OSIJEK</item>
      <item>ENERGOINVEST d.o.o. za proizvodnju, trgovinu i usluge</item>
      <item>Aleksandar Beljić</item>
    </derivirana_varijabla>
  </DomainObject.Predmet.SudioniciListNaziv>
  <DomainObject.Predmet.SudioniciListAdressOIB>
    <izvorni_sadrzaj>
      <item>FINA RC OSIJEK, OIB 85821130368</item>
      <item>ENERGOINVEST d.o.o. za proizvodnju, trgovinu i usluge, OIB 28251174341, Glavna 12,31309 Kneževi Vinogradi</item>
      <item>Aleksandar Beljić, OIB 15175794264, Glavna 12,31309 Kneževi Vinogradi</item>
    </izvorni_sadrzaj>
    <derivirana_varijabla naziv="DomainObject.Predmet.SudioniciListAdressOIB_1">
      <item>FINA RC OSIJEK, OIB 85821130368</item>
      <item>ENERGOINVEST d.o.o. za proizvodnju, trgovinu i usluge, OIB 28251174341, Glavna 12,31309 Kneževi Vinogradi</item>
      <item>Aleksandar Beljić, OIB 15175794264, Glavna 12,31309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28251174341</item>
      <item>, OIB 15175794264</item>
    </izvorni_sadrzaj>
    <derivirana_varijabla naziv="DomainObject.Predmet.SudioniciListNazivOIB_1">
      <item>, OIB 85821130368</item>
      <item>, OIB 28251174341</item>
      <item>, OIB 15175794264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EABE1-BED5-43D3-89C4-76EA2A790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587</properties:Words>
  <properties:Characters>3377</properties:Characters>
  <properties:Lines>122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2017-09-22T07:29:00Z</dcterms:created>
  <dc:creator>hermanj</dc:creator>
  <cp:lastModifiedBy>Danijela Sekulić</cp:lastModifiedBy>
  <cp:lastPrinted>2017-11-08T11:58:00Z</cp:lastPrinted>
  <dcterms:modified xmlns:xsi="http://www.w3.org/2001/XMLSchema-instance" xsi:type="dcterms:W3CDTF">2017-11-08T12:00:00Z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