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b381" w14:paraId="16fb381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FA3BBD">
        <w:rPr>
          <w:lang w:val="hr-HR"/>
        </w:rPr>
        <w:t>25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FA3BBD">
        <w:rPr>
          <w:lang w:val="hr-HR"/>
        </w:rPr>
        <w:t>NACIONALNA MREŽA</w:t>
      </w:r>
      <w:r w:rsidR="00413610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FA3BBD">
        <w:rPr>
          <w:lang w:val="hr-HR"/>
        </w:rPr>
        <w:t>Varaždin</w:t>
      </w:r>
      <w:r w:rsidR="005011BC">
        <w:rPr>
          <w:lang w:val="hr-HR"/>
        </w:rPr>
        <w:t xml:space="preserve">, </w:t>
      </w:r>
      <w:r w:rsidR="00FA3BBD">
        <w:rPr>
          <w:lang w:val="hr-HR"/>
        </w:rPr>
        <w:t>Šetalište Franje Tuđmana 1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FA3BBD" w:rsidRPr="00FA3BBD">
        <w:rPr>
          <w:lang w:val="hr-HR"/>
        </w:rPr>
        <w:t>44522000873</w:t>
      </w:r>
      <w:r w:rsidR="009D534A" w:rsidRPr="00071235">
        <w:rPr>
          <w:lang w:val="hr-HR"/>
        </w:rPr>
        <w:t xml:space="preserve">, dana </w:t>
      </w:r>
      <w:r w:rsidR="00BC5E34">
        <w:rPr>
          <w:lang w:val="hr-HR"/>
        </w:rPr>
        <w:t>2</w:t>
      </w:r>
      <w:r w:rsidR="00FA3BBD">
        <w:rPr>
          <w:lang w:val="hr-HR"/>
        </w:rPr>
        <w:t>4</w:t>
      </w:r>
      <w:r w:rsidRPr="00071235">
        <w:rPr>
          <w:lang w:val="hr-HR"/>
        </w:rPr>
        <w:t xml:space="preserve">. </w:t>
      </w:r>
      <w:r w:rsidR="00FA3BBD">
        <w:rPr>
          <w:lang w:val="hr-HR"/>
        </w:rPr>
        <w:t>siječnja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FA3BBD" w:rsidRPr="00FA3BBD">
        <w:rPr>
          <w:lang w:val="hr-HR"/>
        </w:rPr>
        <w:t>NACIONALNA MREŽA d.o.o., Varaždin, Šetalište Franje Tuđmana 1, OIB: 44522000873</w:t>
      </w:r>
      <w:r w:rsidRPr="00071235">
        <w:rPr>
          <w:lang w:val="hr-HR"/>
        </w:rPr>
        <w:t xml:space="preserve">, iznosi </w:t>
      </w:r>
      <w:r w:rsidR="00FA3BBD">
        <w:rPr>
          <w:lang w:val="hr-HR"/>
        </w:rPr>
        <w:t>55.080,47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FA3BBD">
        <w:rPr>
          <w:lang w:val="hr-HR"/>
        </w:rPr>
        <w:t>Robert Veseljak, Varaždin, Antuna Branka Šimića 1</w:t>
      </w:r>
      <w:r w:rsidR="00B03664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FA3BBD">
        <w:rPr>
          <w:lang w:val="hr-HR"/>
        </w:rPr>
        <w:t>67946168060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FA3BBD">
        <w:rPr>
          <w:lang w:val="hr-HR"/>
        </w:rPr>
        <w:t>25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FA3BBD">
        <w:rPr>
          <w:lang w:val="hr-HR"/>
        </w:rPr>
        <w:t>20</w:t>
      </w:r>
      <w:r w:rsidR="005C4196" w:rsidRPr="00071235">
        <w:rPr>
          <w:lang w:val="hr-HR"/>
        </w:rPr>
        <w:t xml:space="preserve">. </w:t>
      </w:r>
      <w:r w:rsidR="00FA3BBD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FA3BBD" w:rsidRPr="00FA3BBD">
        <w:rPr>
          <w:lang w:val="hr-HR"/>
        </w:rPr>
        <w:t>NACIONALNA MREŽA d.o.o., Varaždin, Šetalište Franje Tuđmana 1, OIB: 44522000873</w:t>
      </w:r>
      <w:r w:rsidR="005C4196" w:rsidRPr="00071235">
        <w:rPr>
          <w:lang w:val="hr-HR"/>
        </w:rPr>
        <w:t xml:space="preserve">, navodeći da dužnik na dan </w:t>
      </w:r>
      <w:r w:rsidR="00FA3BBD">
        <w:rPr>
          <w:lang w:val="hr-HR"/>
        </w:rPr>
        <w:t>18</w:t>
      </w:r>
      <w:r w:rsidR="009D534A" w:rsidRPr="00071235">
        <w:rPr>
          <w:lang w:val="hr-HR"/>
        </w:rPr>
        <w:t xml:space="preserve">. </w:t>
      </w:r>
      <w:r w:rsidR="00FA3BBD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FA3BBD">
        <w:rPr>
          <w:lang w:val="hr-HR"/>
        </w:rPr>
        <w:t>55.080,47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FA3BBD">
        <w:rPr>
          <w:lang w:val="hr-HR"/>
        </w:rPr>
        <w:t>24</w:t>
      </w:r>
      <w:r w:rsidR="005C4196" w:rsidRPr="00071235">
        <w:rPr>
          <w:lang w:val="hr-HR"/>
        </w:rPr>
        <w:t xml:space="preserve">. </w:t>
      </w:r>
      <w:r w:rsidR="00FA3BBD">
        <w:rPr>
          <w:lang w:val="hr-HR"/>
        </w:rPr>
        <w:t>siječnja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F41" w:rsidRPr="00EA7F4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FA3BBD">
      <w:rPr>
        <w:lang w:val="hr-HR"/>
      </w:rPr>
      <w:t>25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413610"/>
    <w:rsid w:val="00494C94"/>
    <w:rsid w:val="004C4C64"/>
    <w:rsid w:val="005011BC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561C"/>
    <w:rsid w:val="00A46BD9"/>
    <w:rsid w:val="00A5528E"/>
    <w:rsid w:val="00AA7F7D"/>
    <w:rsid w:val="00AD6882"/>
    <w:rsid w:val="00B03664"/>
    <w:rsid w:val="00BC5E34"/>
    <w:rsid w:val="00C47730"/>
    <w:rsid w:val="00CB33FE"/>
    <w:rsid w:val="00CF0E85"/>
    <w:rsid w:val="00D10E22"/>
    <w:rsid w:val="00D466F8"/>
    <w:rsid w:val="00D76A64"/>
    <w:rsid w:val="00EA7F41"/>
    <w:rsid w:val="00F522D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7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7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NACIONALNA MREŽA društvo s ograničenom odgovornošću za marketing</izvorni_sadrzaj>
    <derivirana_varijabla naziv="DomainObject.Predmet.ProtustrankaFormated_1">  NACIONALNA MREŽA društvo s ograničenom odgovornošću za marketing</derivirana_varijabla>
  </DomainObject.Predmet.ProtustrankaFormated>
  <DomainObject.Predmet.ProtustrankaFormatedOIB>
    <izvorni_sadrzaj>  NACIONALNA MREŽA društvo s ograničenom odgovornošću za marketing, OIB 44522000873</izvorni_sadrzaj>
    <derivirana_varijabla naziv="DomainObject.Predmet.ProtustrankaFormatedOIB_1">  NACIONALNA MREŽA društvo s ograničenom odgovornošću za marketing, OIB 44522000873</derivirana_varijabla>
  </DomainObject.Predmet.ProtustrankaFormatedOIB>
  <DomainObject.Predmet.ProtustrankaFormatedWithAdress>
    <izvorni_sadrzaj> NACIONALNA MREŽA društvo s ograničenom odgovornošću za marketing, Šetalište Franje Tuđmana 1, 42000 Varaždin</izvorni_sadrzaj>
    <derivirana_varijabla naziv="DomainObject.Predmet.ProtustrankaFormatedWithAdress_1"> NACIONALNA MREŽA društvo s ograničenom odgovornošću za marketing, Šetalište Franje Tuđmana 1, 42000 Varaždin</derivirana_varijabla>
  </DomainObject.Predmet.ProtustrankaFormatedWithAdress>
  <DomainObject.Predmet.ProtustrankaFormatedWithAdressOIB>
    <izvorni_sadrzaj> NACIONALNA MREŽA društvo s ograničenom odgovornošću za marketing, OIB 44522000873, Šetalište Franje Tuđmana 1, 42000 Varaždin</izvorni_sadrzaj>
    <derivirana_varijabla naziv="DomainObject.Predmet.ProtustrankaFormatedWithAdressOIB_1"> NACIONALNA MREŽA društvo s ograničenom odgovornošću za marketing, OIB 44522000873, Šetalište Franje Tuđmana 1, 42000 Varaždin</derivirana_varijabla>
  </DomainObject.Predmet.ProtustrankaFormatedWithAdressOIB>
  <DomainObject.Predmet.ProtustrankaWithAdress>
    <izvorni_sadrzaj>NACIONALNA MREŽA društvo s ograničenom odgovornošću za marketing Šetalište Franje Tuđmana 1, 42000 Varaždin</izvorni_sadrzaj>
    <derivirana_varijabla naziv="DomainObject.Predmet.ProtustrankaWithAdress_1">NACIONALNA MREŽA društvo s ograničenom odgovornošću za marketing Šetalište Franje Tuđmana 1, 42000 Varaždin</derivirana_varijabla>
  </DomainObject.Predmet.ProtustrankaWithAdress>
  <DomainObject.Predmet.ProtustrankaWithAdressOIB>
    <izvorni_sadrzaj>NACIONALNA MREŽA društvo s ograničenom odgovornošću za marketing, OIB 44522000873, Šetalište Franje Tuđmana 1, 42000 Varaždin</izvorni_sadrzaj>
    <derivirana_varijabla naziv="DomainObject.Predmet.ProtustrankaWithAdressOIB_1">NACIONALNA MREŽA društvo s ograničenom odgovornošću za marketing, OIB 44522000873, Šetalište Franje Tuđmana 1, 42000 Varaždin</derivirana_varijabla>
  </DomainObject.Predmet.ProtustrankaWithAdressOIB>
  <DomainObject.Predmet.ProtustrankaNazivFormated>
    <izvorni_sadrzaj>NACIONALNA MREŽA društvo s ograničenom odgovornošću za marketing</izvorni_sadrzaj>
    <derivirana_varijabla naziv="DomainObject.Predmet.ProtustrankaNazivFormated_1">NACIONALNA MREŽA društvo s ograničenom odgovornošću za marketing</derivirana_varijabla>
  </DomainObject.Predmet.ProtustrankaNazivFormated>
  <DomainObject.Predmet.ProtustrankaNazivFormatedOIB>
    <izvorni_sadrzaj>NACIONALNA MREŽA društvo s ograničenom odgovornošću za marketing, OIB 44522000873</izvorni_sadrzaj>
    <derivirana_varijabla naziv="DomainObject.Predmet.ProtustrankaNazivFormatedOIB_1">NACIONALNA MREŽA društvo s ograničenom odgovornošću za marketing, OIB 44522000873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55080.47</izvorni_sadrzaj>
    <derivirana_varijabla naziv="DomainObject.Predmet.TrenutnaVrijednost_1">55080.47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NACIONALNA MREŽA društvo s ograničenom odgovornošću za marketing</item>
    </izvorni_sadrzaj>
    <derivirana_varijabla naziv="DomainObject.Predmet.ProtuStrankaListFormated_1">
      <item>NACIONALNA MREŽA društvo s ograničenom odgovornošću za marketing</item>
    </derivirana_varijabla>
  </DomainObject.Predmet.ProtuStrankaListFormated>
  <DomainObject.Predmet.ProtuStrankaListFormatedOIB>
    <izvorni_sadrzaj>
      <item>NACIONALNA MREŽA društvo s ograničenom odgovornošću za marketing, OIB 44522000873</item>
    </izvorni_sadrzaj>
    <derivirana_varijabla naziv="DomainObject.Predmet.ProtuStrankaListFormatedOIB_1">
      <item>NACIONALNA MREŽA društvo s ograničenom odgovornošću za marketing, OIB 44522000873</item>
    </derivirana_varijabla>
  </DomainObject.Predmet.ProtuStrankaListFormatedOIB>
  <DomainObject.Predmet.ProtuStrankaListFormatedWithAdress>
    <izvorni_sadrzaj>
      <item>NACIONALNA MREŽA društvo s ograničenom odgovornošću za marketing, Šetalište Franje Tuđmana 1, 42000 Varaždin</item>
    </izvorni_sadrzaj>
    <derivirana_varijabla naziv="DomainObject.Predmet.ProtuStrankaListFormatedWithAdress_1">
      <item>NACIONALNA MREŽA društvo s ograničenom odgovornošću za marketing, Šetalište Franje Tuđmana 1, 42000 Varaždin</item>
    </derivirana_varijabla>
  </DomainObject.Predmet.ProtuStrankaListFormatedWithAdress>
  <DomainObject.Predmet.ProtuStrankaListFormatedWithAdressOIB>
    <izvorni_sadrzaj>
      <item>NACIONALNA MREŽA društvo s ograničenom odgovornošću za marketing, OIB 44522000873, Šetalište Franje Tuđmana 1, 42000 Varaždin</item>
    </izvorni_sadrzaj>
    <derivirana_varijabla naziv="DomainObject.Predmet.ProtuStrankaListFormatedWithAdressOIB_1">
      <item>NACIONALNA MREŽA društvo s ograničenom odgovornošću za marketing, OIB 44522000873, Šetalište Franje Tuđmana 1, 42000 Varaždin</item>
    </derivirana_varijabla>
  </DomainObject.Predmet.ProtuStrankaListFormatedWithAdressOIB>
  <DomainObject.Predmet.ProtuStrankaListNazivFormated>
    <izvorni_sadrzaj>
      <item>NACIONALNA MREŽA društvo s ograničenom odgovornošću za marketing</item>
    </izvorni_sadrzaj>
    <derivirana_varijabla naziv="DomainObject.Predmet.ProtuStrankaListNazivFormated_1">
      <item>NACIONALNA MREŽA društvo s ograničenom odgovornošću za marketing</item>
    </derivirana_varijabla>
  </DomainObject.Predmet.ProtuStrankaListNazivFormated>
  <DomainObject.Predmet.ProtuStrankaListNazivFormatedOIB>
    <izvorni_sadrzaj>
      <item>NACIONALNA MREŽA društvo s ograničenom odgovornošću za marketing, OIB 44522000873</item>
    </izvorni_sadrzaj>
    <derivirana_varijabla naziv="DomainObject.Predmet.ProtuStrankaListNazivFormatedOIB_1">
      <item>NACIONALNA MREŽA društvo s ograničenom odgovornošću za marketing, OIB 44522000873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NACIONALNA MREŽA društvo s ograničenom odgovornošću za marketing</izvorni_sadrzaj>
    <derivirana_varijabla naziv="DomainObject.Predmet.ProtustrankaIDrugi_1">NACIONALNA MREŽA društvo s ograničenom odgovornošću za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NACIONALNA MREŽA društvo s ograničenom odgovornošću za marketing, OIB 44522000873, Šetalište Franje Tuđmana 1, 42000 Varaždin</izvorni_sadrzaj>
    <derivirana_varijabla naziv="DomainObject.Predmet.ProtustrankaIDrugiAdressOIB_1">NACIONALNA MREŽA društvo s ograničenom odgovornošću za marketing, OIB 44522000873, Šetalište Franje Tuđmana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NACIONALNA MREŽA društvo s ograničenom odgovornošću za marketing</item>
      <item>Sudski registar</item>
      <item>e-oglasna ploča</item>
    </izvorni_sadrzaj>
    <derivirana_varijabla naziv="DomainObject.Predmet.SudioniciListNaziv_1">
      <item>Financijska agencija</item>
      <item>NACIONALNA MREŽA društvo s ograničenom odgovornošću za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NACIONALNA MREŽA društvo s ograničenom odgovornošću za marketing, OIB 44522000873, Šetalište Franje Tuđmana 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NACIONALNA MREŽA društvo s ograničenom odgovornošću za marketing, OIB 44522000873, Šetalište Franje Tuđmana 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44522000873</item>
      <item>, OIB null</item>
      <item>, OIB null</item>
    </izvorni_sadrzaj>
    <derivirana_varijabla naziv="DomainObject.Predmet.SudioniciListNazivOIB_1">
      <item>, OIB 85821130368</item>
      <item>, OIB 44522000873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4FA35-C33F-42E4-90FB-FE36B2AE0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2605</properties:Characters>
  <properties:Lines>76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2017-01-23T14:12:00Z</dcterms:created>
  <dc:creator>Katarina Breški</dc:creator>
  <cp:lastModifiedBy>Nevenka Vuković</cp:lastModifiedBy>
  <cp:lastPrinted>2017-01-23T14:18:00Z</cp:lastPrinted>
  <dcterms:modified xmlns:xsi="http://www.w3.org/2001/XMLSchema-instance" xsi:type="dcterms:W3CDTF">2017-01-23T14:18:00Z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