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5664" w14:paraId="2025664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5E34CE">
        <w:t>15</w:t>
      </w:r>
      <w:r w:rsidR="002C5E10">
        <w:t>08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3E24A0" w:rsidRPr="003E24A0">
        <w:rPr>
          <w:b/>
        </w:rPr>
        <w:t>ZAJEDNICA UDRUGA HRVATSKIH DRAGOVOLJACA DOMOVINSKOG RATA, Trg hrvatskih velikana 22, Zagreb, R</w:t>
      </w:r>
      <w:r w:rsidR="003E24A0">
        <w:rPr>
          <w:b/>
        </w:rPr>
        <w:t>egistarski broj: 00001053, OIB</w:t>
      </w:r>
      <w:r w:rsidR="003E24A0" w:rsidRPr="003E24A0">
        <w:rPr>
          <w:b/>
        </w:rPr>
        <w:t>: 65610977260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1C5317">
        <w:t>4. listopada</w:t>
      </w:r>
      <w:r w:rsidR="00204EAF" w:rsidRPr="00552F4F">
        <w:t xml:space="preserve"> 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FB24AC" w:rsidR="00FB24AC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3E24A0" w:rsidRPr="003E24A0">
        <w:rPr>
          <w:b/>
        </w:rPr>
        <w:t>ZAJEDNICA UDRUGA HRVATSKIH DRAGOVOLJACA DOMOVINSKOG RATA, Trg hrvatskih velikana 22, Zagreb, R</w:t>
      </w:r>
      <w:r w:rsidR="003E24A0">
        <w:rPr>
          <w:b/>
        </w:rPr>
        <w:t>egistarski broj: 00001053, OIB</w:t>
      </w:r>
      <w:r w:rsidR="003E24A0" w:rsidRPr="003E24A0">
        <w:rPr>
          <w:b/>
        </w:rPr>
        <w:t>: 65610977260</w:t>
      </w:r>
      <w:r w:rsidR="00204EAF" w:rsidRPr="00552F4F">
        <w:t xml:space="preserve">. </w:t>
      </w:r>
    </w:p>
    <w:p w:rsidRDefault="00FB24AC" w:rsidP="00FB24AC" w:rsidR="00FB24AC">
      <w:pPr>
        <w:pStyle w:val="Odlomakpopisa"/>
        <w:ind w:left="1500"/>
        <w:jc w:val="both"/>
      </w:pPr>
    </w:p>
    <w:p w:rsidRDefault="008C4A50" w:rsidP="00FB24AC" w:rsidR="00FB24AC">
      <w:pPr>
        <w:pStyle w:val="Odlomakpopisa"/>
        <w:numPr>
          <w:ilvl w:val="0"/>
          <w:numId w:val="5"/>
        </w:numPr>
        <w:jc w:val="both"/>
      </w:pPr>
      <w:r w:rsidRPr="00FB24AC">
        <w:t xml:space="preserve">Za stečajnog upravitelja imenuje se </w:t>
      </w:r>
      <w:r w:rsidR="00FB24AC">
        <w:t xml:space="preserve">Ana-Marija Bogović, Slavonski Brod, Naselje </w:t>
      </w:r>
      <w:proofErr w:type="spellStart"/>
      <w:r w:rsidR="00FB24AC">
        <w:t>Lutvinka</w:t>
      </w:r>
      <w:proofErr w:type="spellEnd"/>
      <w:r w:rsidR="00FB24AC">
        <w:t xml:space="preserve"> ulaz 2/9, OIB: 36495483478.</w:t>
      </w:r>
    </w:p>
    <w:p w:rsidRDefault="008C4A50" w:rsidP="00FB24AC" w:rsidR="008C4A50" w:rsidRPr="00552F4F">
      <w:pPr>
        <w:pStyle w:val="Odlomakpopisa"/>
        <w:ind w:left="1571"/>
        <w:jc w:val="both"/>
      </w:pPr>
    </w:p>
    <w:p w:rsidRDefault="008C4A50" w:rsidP="003E24A0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3E24A0" w:rsidRPr="003E24A0">
        <w:rPr>
          <w:b/>
        </w:rPr>
        <w:t>ZAJEDNICA UDRUGA HRVATSKIH DRAGOVOLJACA DOMOVINSKOG RATA, Trg hrvatskih velikana 22, Zagreb, Re</w:t>
      </w:r>
      <w:r w:rsidR="003E24A0">
        <w:rPr>
          <w:b/>
        </w:rPr>
        <w:t>gistarski broj: 00001053, OIB</w:t>
      </w:r>
      <w:r w:rsidR="003E24A0" w:rsidRPr="003E24A0">
        <w:rPr>
          <w:b/>
        </w:rPr>
        <w:t>: 65610977260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FB02E5">
        <w:t>1</w:t>
      </w:r>
      <w:r w:rsidR="007F728B">
        <w:t>2</w:t>
      </w:r>
      <w:r w:rsidR="00A47FBD">
        <w:t>. studenog</w:t>
      </w:r>
      <w:r w:rsidR="00AB4254">
        <w:t xml:space="preserve"> 2015</w:t>
      </w:r>
      <w:r w:rsidRPr="00552F4F">
        <w:t xml:space="preserve">. dostavila Trgovačkom sudu u Zagrebu zahtjev za provedbu skraćenog stečajnog postupka nad dužnikom </w:t>
      </w:r>
      <w:r w:rsidR="007F728B" w:rsidRPr="007F728B">
        <w:rPr>
          <w:b/>
        </w:rPr>
        <w:t>ZAJEDNICA UDRUGA HRVATSKIH DRAGOVOLJACA DOMOVINSKOG RATA, Trg hrvatskih velika</w:t>
      </w:r>
      <w:r w:rsidR="007F728B">
        <w:rPr>
          <w:b/>
        </w:rPr>
        <w:t>na 22, Zagreb, Registarski broj: 00001053, OIB</w:t>
      </w:r>
      <w:r w:rsidR="007F728B" w:rsidRPr="007F728B">
        <w:rPr>
          <w:b/>
        </w:rPr>
        <w:t>: 65610977260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lastRenderedPageBreak/>
        <w:t>Temeljem rješenja Visokog trgovačkog suda RH u Zagr</w:t>
      </w:r>
      <w:r w:rsidR="00D54022" w:rsidRPr="00552F4F">
        <w:t>ebu broj 31-Su-1076/15-16</w:t>
      </w:r>
      <w:r w:rsidRPr="00552F4F"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AB4254">
        <w:t>8</w:t>
      </w:r>
      <w:r w:rsidR="00B06C55" w:rsidRPr="00552F4F">
        <w:t>. svibnja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DD390A">
        <w:t>15</w:t>
      </w:r>
      <w:r w:rsidR="00CB3D16">
        <w:t>08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E739E0">
        <w:t>4. listopada</w:t>
      </w:r>
      <w:r w:rsidR="00595ED5" w:rsidRPr="00552F4F">
        <w:t xml:space="preserve"> 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456480">
        <w:t>10</w:t>
      </w:r>
      <w:r w:rsidR="00E739E0">
        <w:t>.11.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1B1" w:rsidP="00FD0D3C" w:rsidR="00F021B1">
      <w:r>
        <w:separator/>
      </w:r>
    </w:p>
  </w:endnote>
  <w:endnote w:id="0" w:type="continuationSeparator">
    <w:p w:rsidRDefault="00F021B1" w:rsidP="00FD0D3C" w:rsidR="00F02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1B1" w:rsidP="00FD0D3C" w:rsidR="00F021B1">
      <w:r>
        <w:separator/>
      </w:r>
    </w:p>
  </w:footnote>
  <w:footnote w:id="0" w:type="continuationSeparator">
    <w:p w:rsidRDefault="00F021B1" w:rsidP="00FD0D3C" w:rsidR="00F021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1B1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A6655F">
          <w:rPr>
            <w:noProof/>
          </w:rPr>
          <w:t>3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3947A4" w:rsidRPr="00552F4F">
      <w:t>3 St-</w:t>
    </w:r>
    <w:r w:rsidR="005E34CE">
      <w:t>15</w:t>
    </w:r>
    <w:r w:rsidR="002C5E10">
      <w:t>08</w:t>
    </w:r>
    <w:r w:rsidR="003947A4" w:rsidRPr="00552F4F">
      <w:t>/16-</w:t>
    </w:r>
    <w:r w:rsidR="003947A4">
      <w:t>4</w:t>
    </w:r>
    <w:r w:rsidR="003947A4" w:rsidRPr="00552F4F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7F4A"/>
    <w:rsid w:val="000219FB"/>
    <w:rsid w:val="000578BE"/>
    <w:rsid w:val="0006489C"/>
    <w:rsid w:val="00065487"/>
    <w:rsid w:val="00083CA8"/>
    <w:rsid w:val="00086CC9"/>
    <w:rsid w:val="000A5A2D"/>
    <w:rsid w:val="000A72CD"/>
    <w:rsid w:val="000C0DB0"/>
    <w:rsid w:val="000C47AE"/>
    <w:rsid w:val="000E5CC1"/>
    <w:rsid w:val="000E6A82"/>
    <w:rsid w:val="00102AA4"/>
    <w:rsid w:val="00105CFE"/>
    <w:rsid w:val="00134B5A"/>
    <w:rsid w:val="00155BD6"/>
    <w:rsid w:val="001566DE"/>
    <w:rsid w:val="001643FC"/>
    <w:rsid w:val="00171061"/>
    <w:rsid w:val="001710FA"/>
    <w:rsid w:val="00180465"/>
    <w:rsid w:val="001B7A8B"/>
    <w:rsid w:val="001C3228"/>
    <w:rsid w:val="001C5317"/>
    <w:rsid w:val="00200BAC"/>
    <w:rsid w:val="00204EAF"/>
    <w:rsid w:val="00211802"/>
    <w:rsid w:val="00211D68"/>
    <w:rsid w:val="00215DA9"/>
    <w:rsid w:val="0023378A"/>
    <w:rsid w:val="002342CC"/>
    <w:rsid w:val="00234EB0"/>
    <w:rsid w:val="0023770D"/>
    <w:rsid w:val="0024241D"/>
    <w:rsid w:val="00247109"/>
    <w:rsid w:val="00277679"/>
    <w:rsid w:val="002A2FA0"/>
    <w:rsid w:val="002A52BB"/>
    <w:rsid w:val="002C5E10"/>
    <w:rsid w:val="002E3FA7"/>
    <w:rsid w:val="002F7DCA"/>
    <w:rsid w:val="00313E0B"/>
    <w:rsid w:val="00315DA9"/>
    <w:rsid w:val="00320F3B"/>
    <w:rsid w:val="0033604D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E0E8B"/>
    <w:rsid w:val="003E24A0"/>
    <w:rsid w:val="003F03B2"/>
    <w:rsid w:val="004243A8"/>
    <w:rsid w:val="004330A2"/>
    <w:rsid w:val="00446FD2"/>
    <w:rsid w:val="0045383A"/>
    <w:rsid w:val="00456480"/>
    <w:rsid w:val="00456E18"/>
    <w:rsid w:val="00462C80"/>
    <w:rsid w:val="004733DA"/>
    <w:rsid w:val="00480AD2"/>
    <w:rsid w:val="0048213A"/>
    <w:rsid w:val="00487157"/>
    <w:rsid w:val="00490C44"/>
    <w:rsid w:val="004A619D"/>
    <w:rsid w:val="004A6C7F"/>
    <w:rsid w:val="004B3F0F"/>
    <w:rsid w:val="004B4C25"/>
    <w:rsid w:val="004E5D2C"/>
    <w:rsid w:val="004E5DC9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E34CE"/>
    <w:rsid w:val="005E74EB"/>
    <w:rsid w:val="005F16F3"/>
    <w:rsid w:val="005F606B"/>
    <w:rsid w:val="00617B3C"/>
    <w:rsid w:val="00634A00"/>
    <w:rsid w:val="00642B53"/>
    <w:rsid w:val="0065408A"/>
    <w:rsid w:val="00656BD6"/>
    <w:rsid w:val="006923A0"/>
    <w:rsid w:val="00696A44"/>
    <w:rsid w:val="006D244D"/>
    <w:rsid w:val="006F7B62"/>
    <w:rsid w:val="0071192E"/>
    <w:rsid w:val="007272CA"/>
    <w:rsid w:val="007305A3"/>
    <w:rsid w:val="00751321"/>
    <w:rsid w:val="007711C6"/>
    <w:rsid w:val="00782E35"/>
    <w:rsid w:val="007937C6"/>
    <w:rsid w:val="007A3125"/>
    <w:rsid w:val="007A4B35"/>
    <w:rsid w:val="007B19D5"/>
    <w:rsid w:val="007C0B45"/>
    <w:rsid w:val="007C1675"/>
    <w:rsid w:val="007E7F9D"/>
    <w:rsid w:val="007F179D"/>
    <w:rsid w:val="007F728B"/>
    <w:rsid w:val="007F7404"/>
    <w:rsid w:val="00811407"/>
    <w:rsid w:val="00812BBF"/>
    <w:rsid w:val="008151B4"/>
    <w:rsid w:val="00815972"/>
    <w:rsid w:val="00854B77"/>
    <w:rsid w:val="00862BB7"/>
    <w:rsid w:val="00862C08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C31E6"/>
    <w:rsid w:val="009D1C07"/>
    <w:rsid w:val="009D363B"/>
    <w:rsid w:val="009D42F4"/>
    <w:rsid w:val="00A05D06"/>
    <w:rsid w:val="00A11D11"/>
    <w:rsid w:val="00A12C16"/>
    <w:rsid w:val="00A235A5"/>
    <w:rsid w:val="00A2428C"/>
    <w:rsid w:val="00A2752E"/>
    <w:rsid w:val="00A35140"/>
    <w:rsid w:val="00A353A4"/>
    <w:rsid w:val="00A47FBD"/>
    <w:rsid w:val="00A579DC"/>
    <w:rsid w:val="00A6655F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63C5"/>
    <w:rsid w:val="00C165C0"/>
    <w:rsid w:val="00C16ED2"/>
    <w:rsid w:val="00C23B13"/>
    <w:rsid w:val="00C2455F"/>
    <w:rsid w:val="00C36B8C"/>
    <w:rsid w:val="00C72F70"/>
    <w:rsid w:val="00C76909"/>
    <w:rsid w:val="00C803E3"/>
    <w:rsid w:val="00C83026"/>
    <w:rsid w:val="00CA7DA3"/>
    <w:rsid w:val="00CB3D16"/>
    <w:rsid w:val="00CC0820"/>
    <w:rsid w:val="00CD017A"/>
    <w:rsid w:val="00CD3B3C"/>
    <w:rsid w:val="00CE2DA1"/>
    <w:rsid w:val="00CF2F58"/>
    <w:rsid w:val="00D1579A"/>
    <w:rsid w:val="00D220FE"/>
    <w:rsid w:val="00D228E2"/>
    <w:rsid w:val="00D25184"/>
    <w:rsid w:val="00D40ADF"/>
    <w:rsid w:val="00D47369"/>
    <w:rsid w:val="00D53934"/>
    <w:rsid w:val="00D54022"/>
    <w:rsid w:val="00D57595"/>
    <w:rsid w:val="00D73DB7"/>
    <w:rsid w:val="00D830A2"/>
    <w:rsid w:val="00D93EA3"/>
    <w:rsid w:val="00D97FB4"/>
    <w:rsid w:val="00DA054D"/>
    <w:rsid w:val="00DB052E"/>
    <w:rsid w:val="00DB25D0"/>
    <w:rsid w:val="00DC416F"/>
    <w:rsid w:val="00DC4443"/>
    <w:rsid w:val="00DD35AD"/>
    <w:rsid w:val="00DD390A"/>
    <w:rsid w:val="00DD3CFA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B5CAB"/>
    <w:rsid w:val="00EB6155"/>
    <w:rsid w:val="00EC5033"/>
    <w:rsid w:val="00ED593F"/>
    <w:rsid w:val="00EE1E1F"/>
    <w:rsid w:val="00EE5C44"/>
    <w:rsid w:val="00EE665E"/>
    <w:rsid w:val="00EE6CB2"/>
    <w:rsid w:val="00EF7284"/>
    <w:rsid w:val="00EF770D"/>
    <w:rsid w:val="00F021B1"/>
    <w:rsid w:val="00F0353E"/>
    <w:rsid w:val="00F2091F"/>
    <w:rsid w:val="00F35E40"/>
    <w:rsid w:val="00F369D1"/>
    <w:rsid w:val="00F615E4"/>
    <w:rsid w:val="00F62AE9"/>
    <w:rsid w:val="00F63A1B"/>
    <w:rsid w:val="00F758CB"/>
    <w:rsid w:val="00F8212F"/>
    <w:rsid w:val="00FB02E5"/>
    <w:rsid w:val="00FB24AC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5D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5D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D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D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D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5D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5D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D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D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D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497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1508</izvorni_sadrzaj>
    <derivirana_varijabla naziv="DomainObject.Predmet.Broj_1">1508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St-1508/2016</izvorni_sadrzaj>
    <derivirana_varijabla naziv="DomainObject.Predmet.OznakaBroj_1">St-1508/2016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ZAJEDNICA UDRUGA HRVATSKIH DRAGOVOLJACA DOMOVINSKOG RATA</izvorni_sadrzaj>
    <derivirana_varijabla naziv="DomainObject.Predmet.ProtustrankaFormated_1">  ZAJEDNICA UDRUGA HRVATSKIH DRAGOVOLJACA DOMOVINSKOG RATA</derivirana_varijabla>
  </DomainObject.Predmet.ProtustrankaFormated>
  <DomainObject.Predmet.ProtustrankaFormatedOIB>
    <izvorni_sadrzaj>  ZAJEDNICA UDRUGA HRVATSKIH DRAGOVOLJACA DOMOVINSKOG RATA, OIB 65610977260</izvorni_sadrzaj>
    <derivirana_varijabla naziv="DomainObject.Predmet.ProtustrankaFormatedOIB_1">  ZAJEDNICA UDRUGA HRVATSKIH DRAGOVOLJACA DOMOVINSKOG RATA, OIB 65610977260</derivirana_varijabla>
  </DomainObject.Predmet.ProtustrankaFormatedOIB>
  <DomainObject.Predmet.ProtustrankaFormatedWithAdress>
    <izvorni_sadrzaj> ZAJEDNICA UDRUGA HRVATSKIH DRAGOVOLJACA DOMOVINSKOG RATA, Trg hrvatskih velikana 2/2, 10000 Zagreb</izvorni_sadrzaj>
    <derivirana_varijabla naziv="DomainObject.Predmet.ProtustrankaFormatedWithAdress_1"> ZAJEDNICA UDRUGA HRVATSKIH DRAGOVOLJACA DOMOVINSKOG RATA, Trg hrvatskih velikana 2/2, 10000 Zagreb</derivirana_varijabla>
  </DomainObject.Predmet.ProtustrankaFormatedWithAdress>
  <DomainObject.Predmet.ProtustrankaFormatedWithAdressOIB>
    <izvorni_sadrzaj> ZAJEDNICA UDRUGA HRVATSKIH DRAGOVOLJACA DOMOVINSKOG RATA, OIB 65610977260, Trg hrvatskih velikana 2/2, 10000 Zagreb</izvorni_sadrzaj>
    <derivirana_varijabla naziv="DomainObject.Predmet.ProtustrankaFormatedWithAdressOIB_1"> ZAJEDNICA UDRUGA HRVATSKIH DRAGOVOLJACA DOMOVINSKOG RATA, OIB 65610977260, Trg hrvatskih velikana 2/2, 10000 Zagreb</derivirana_varijabla>
  </DomainObject.Predmet.ProtustrankaFormatedWithAdressOIB>
  <DomainObject.Predmet.ProtustrankaWithAdress>
    <izvorni_sadrzaj>ZAJEDNICA UDRUGA HRVATSKIH DRAGOVOLJACA DOMOVINSKOG RATA Trg hrvatskih velikana 2/2, 10000 Zagreb</izvorni_sadrzaj>
    <derivirana_varijabla naziv="DomainObject.Predmet.ProtustrankaWithAdress_1">ZAJEDNICA UDRUGA HRVATSKIH DRAGOVOLJACA DOMOVINSKOG RATA Trg hrvatskih velikana 2/2, 10000 Zagreb</derivirana_varijabla>
  </DomainObject.Predmet.ProtustrankaWithAdress>
  <DomainObject.Predmet.ProtustrankaWithAdressOIB>
    <izvorni_sadrzaj>ZAJEDNICA UDRUGA HRVATSKIH DRAGOVOLJACA DOMOVINSKOG RATA, OIB 65610977260, Trg hrvatskih velikana 2/2, 10000 Zagreb</izvorni_sadrzaj>
    <derivirana_varijabla naziv="DomainObject.Predmet.ProtustrankaWithAdressOIB_1">ZAJEDNICA UDRUGA HRVATSKIH DRAGOVOLJACA DOMOVINSKOG RATA, OIB 65610977260, Trg hrvatskih velikana 2/2, 10000 Zagreb</derivirana_varijabla>
  </DomainObject.Predmet.ProtustrankaWithAdressOIB>
  <DomainObject.Predmet.ProtustrankaNazivFormated>
    <izvorni_sadrzaj>ZAJEDNICA UDRUGA HRVATSKIH DRAGOVOLJACA DOMOVINSKOG RATA</izvorni_sadrzaj>
    <derivirana_varijabla naziv="DomainObject.Predmet.ProtustrankaNazivFormated_1">ZAJEDNICA UDRUGA HRVATSKIH DRAGOVOLJACA DOMOVINSKOG RATA</derivirana_varijabla>
  </DomainObject.Predmet.ProtustrankaNazivFormated>
  <DomainObject.Predmet.ProtustrankaNazivFormatedOIB>
    <izvorni_sadrzaj>ZAJEDNICA UDRUGA HRVATSKIH DRAGOVOLJACA DOMOVINSKOG RATA, OIB 65610977260</izvorni_sadrzaj>
    <derivirana_varijabla naziv="DomainObject.Predmet.ProtustrankaNazivFormatedOIB_1">ZAJEDNICA UDRUGA HRVATSKIH DRAGOVOLJACA DOMOVINSKOG RATA, OIB 65610977260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ZAJEDNICA UDRUGA HRVATSKIH DRAGOVOLJACA DOMOVINSKOG RATA</item>
    </izvorni_sadrzaj>
    <derivirana_varijabla naziv="DomainObject.Predmet.ProtuStrankaListFormated_1">
      <item>ZAJEDNICA UDRUGA HRVATSKIH DRAGOVOLJACA DOMOVINSKOG RATA</item>
    </derivirana_varijabla>
  </DomainObject.Predmet.ProtuStrankaListFormated>
  <DomainObject.Predmet.ProtuStrankaListFormatedOIB>
    <izvorni_sadrzaj>
      <item>ZAJEDNICA UDRUGA HRVATSKIH DRAGOVOLJACA DOMOVINSKOG RATA, OIB 65610977260</item>
    </izvorni_sadrzaj>
    <derivirana_varijabla naziv="DomainObject.Predmet.ProtuStrankaListFormatedOIB_1">
      <item>ZAJEDNICA UDRUGA HRVATSKIH DRAGOVOLJACA DOMOVINSKOG RATA, OIB 65610977260</item>
    </derivirana_varijabla>
  </DomainObject.Predmet.ProtuStrankaListFormatedOIB>
  <DomainObject.Predmet.ProtuStrankaListFormatedWithAdress>
    <izvorni_sadrzaj>
      <item>ZAJEDNICA UDRUGA HRVATSKIH DRAGOVOLJACA DOMOVINSKOG RATA, Trg hrvatskih velikana 2/2, 10000 Zagreb</item>
    </izvorni_sadrzaj>
    <derivirana_varijabla naziv="DomainObject.Predmet.ProtuStrankaListFormatedWithAdress_1">
      <item>ZAJEDNICA UDRUGA HRVATSKIH DRAGOVOLJACA DOMOVINSKOG RATA, Trg hrvatskih velikana 2/2, 10000 Zagreb</item>
    </derivirana_varijabla>
  </DomainObject.Predmet.ProtuStrankaListFormatedWithAdress>
  <DomainObject.Predmet.ProtuStrankaListFormatedWithAdressOIB>
    <izvorni_sadrzaj>
      <item>ZAJEDNICA UDRUGA HRVATSKIH DRAGOVOLJACA DOMOVINSKOG RATA, OIB 65610977260, Trg hrvatskih velikana 2/2, 10000 Zagreb</item>
    </izvorni_sadrzaj>
    <derivirana_varijabla naziv="DomainObject.Predmet.ProtuStrankaListFormatedWithAdressOIB_1">
      <item>ZAJEDNICA UDRUGA HRVATSKIH DRAGOVOLJACA DOMOVINSKOG RATA, OIB 65610977260, Trg hrvatskih velikana 2/2, 10000 Zagreb</item>
    </derivirana_varijabla>
  </DomainObject.Predmet.ProtuStrankaListFormatedWithAdressOIB>
  <DomainObject.Predmet.ProtuStrankaListNazivFormated>
    <izvorni_sadrzaj>
      <item>ZAJEDNICA UDRUGA HRVATSKIH DRAGOVOLJACA DOMOVINSKOG RATA</item>
    </izvorni_sadrzaj>
    <derivirana_varijabla naziv="DomainObject.Predmet.ProtuStrankaListNazivFormated_1">
      <item>ZAJEDNICA UDRUGA HRVATSKIH DRAGOVOLJACA DOMOVINSKOG RATA</item>
    </derivirana_varijabla>
  </DomainObject.Predmet.ProtuStrankaListNazivFormated>
  <DomainObject.Predmet.ProtuStrankaListNazivFormatedOIB>
    <izvorni_sadrzaj>
      <item>ZAJEDNICA UDRUGA HRVATSKIH DRAGOVOLJACA DOMOVINSKOG RATA, OIB 65610977260</item>
    </izvorni_sadrzaj>
    <derivirana_varijabla naziv="DomainObject.Predmet.ProtuStrankaListNazivFormatedOIB_1">
      <item>ZAJEDNICA UDRUGA HRVATSKIH DRAGOVOLJACA DOMOVINSKOG RATA, OIB 65610977260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ZAJEDNICA UDRUGA HRVATSKIH DRAGOVOLJACA DOMOVINSKOG RATA</izvorni_sadrzaj>
    <derivirana_varijabla naziv="DomainObject.Predmet.ProtustrankaIDrugi_1">ZAJEDNICA UDRUGA HRVATSKIH DRAGOVOLJACA DOMOVINSKOG RATA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ZAJEDNICA UDRUGA HRVATSKIH DRAGOVOLJACA DOMOVINSKOG RATA, OIB 65610977260, Trg hrvatskih velikana 2/2, 10000 Zagreb</izvorni_sadrzaj>
    <derivirana_varijabla naziv="DomainObject.Predmet.ProtustrankaIDrugiAdressOIB_1">ZAJEDNICA UDRUGA HRVATSKIH DRAGOVOLJACA DOMOVINSKOG RATA, OIB 65610977260, Trg hrvatskih velikana 2/2,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ZAJEDNICA UDRUGA HRVATSKIH DRAGOVOLJACA DOMOVINSKOG RATA</item>
      <item>FINA Regionalni centar Zagreb</item>
    </izvorni_sadrzaj>
    <derivirana_varijabla naziv="DomainObject.Predmet.SudioniciListNaziv_1">
      <item>ZAJEDNICA UDRUGA HRVATSKIH DRAGOVOLJACA DOMOVINSKOG RATA</item>
      <item>FINA Regionalni centar Zagreb</item>
    </derivirana_varijabla>
  </DomainObject.Predmet.SudioniciListNaziv>
  <DomainObject.Predmet.SudioniciListAdressOIB>
    <izvorni_sadrzaj>
      <item>ZAJEDNICA UDRUGA HRVATSKIH DRAGOVOLJACA DOMOVINSKOG RATA, OIB 65610977260, Trg hrvatskih velikana 2/2,10000 Zagreb</item>
      <item>FINA Regionalni centar Zagreb, OIB 85821130368, Trg svibanjskih žrtava 1995. 1,10000 Zagreb</item>
    </izvorni_sadrzaj>
    <derivirana_varijabla naziv="DomainObject.Predmet.SudioniciListAdressOIB_1">
      <item>ZAJEDNICA UDRUGA HRVATSKIH DRAGOVOLJACA DOMOVINSKOG RATA, OIB 65610977260, Trg hrvatskih velikana 2/2,10000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65610977260</item>
      <item>, OIB 85821130368</item>
    </izvorni_sadrzaj>
    <derivirana_varijabla naziv="DomainObject.Predmet.SudioniciListNazivOIB_1">
      <item>, OIB 65610977260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84B30-9F13-4A2B-A25A-3A27E46172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561</properties:Words>
  <properties:Characters>3108</properties:Characters>
  <properties:Lines>100</properties:Lines>
  <properties:Paragraphs>31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2016-10-04T07:19:00Z</dcterms:modified>
  <cp:revision>394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