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0186" w14:paraId="bb90186" w:rsidRDefault="007E41AB" w:rsidP="007E41AB" w:rsidR="007E41A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1AB" w:rsidP="007E41AB" w:rsidR="007E41AB" w:rsidRPr="00D21A2C"/>
    <w:p w:rsidRDefault="007E41AB" w:rsidP="007E41AB" w:rsidR="007E41A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E41AB" w:rsidP="007E41AB" w:rsidR="007E41A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57961" w:rsidP="00B57961" w:rsidR="00B57961"/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A0BB6">
        <w:t>stečajnoj sutkinji</w:t>
      </w:r>
      <w:r>
        <w:t xml:space="preserve"> Nad</w:t>
      </w:r>
      <w:r w:rsidR="001A0BB6">
        <w:t>i</w:t>
      </w:r>
      <w:r>
        <w:t xml:space="preserve"> Roso, u </w:t>
      </w:r>
      <w:r w:rsidR="001A0BB6">
        <w:t xml:space="preserve">stečajnom </w:t>
      </w:r>
      <w:r>
        <w:t>predmetu predlagatelja</w:t>
      </w:r>
      <w:r w:rsidR="007E41AB">
        <w:t xml:space="preserve"> </w:t>
      </w:r>
      <w:r w:rsidR="007E41AB" w:rsidRPr="007E41AB">
        <w:rPr>
          <w:b/>
        </w:rPr>
        <w:t>KONIKOM d.o.o. u stečaju Osijek, Ulica Jablanova 43, OIB 99644455223, MBS 030029774</w:t>
      </w:r>
      <w:r>
        <w:t xml:space="preserve">, dana  </w:t>
      </w:r>
      <w:r w:rsidR="00A7515E">
        <w:t>16. svibnja 2017. g.,</w:t>
      </w:r>
    </w:p>
    <w:p w:rsidRDefault="00CC19B5" w:rsidP="00D5479F" w:rsidR="00CC19B5">
      <w:pPr>
        <w:ind w:firstLine="708"/>
        <w:jc w:val="both"/>
      </w:pPr>
    </w:p>
    <w:p w:rsidRDefault="00B57961" w:rsidP="00B57961" w:rsidR="00B57961"/>
    <w:p w:rsidRDefault="00927B69" w:rsidP="00B57961" w:rsidR="00927B69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27B69" w:rsidP="00B57961" w:rsidR="00927B69"/>
    <w:p w:rsidRDefault="00B57961" w:rsidP="00B00B0D" w:rsidR="00B00B0D" w:rsidRPr="004579E9">
      <w:pPr>
        <w:pStyle w:val="Odlomakpopisa"/>
        <w:numPr>
          <w:ilvl w:val="0"/>
          <w:numId w:val="8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8B1DC2">
        <w:t xml:space="preserve">u iznosu od </w:t>
      </w:r>
      <w:r w:rsidR="00B00B0D">
        <w:t>960.000,00</w:t>
      </w:r>
      <w:r w:rsidR="001A0BB6">
        <w:t xml:space="preserve"> kn</w:t>
      </w:r>
      <w:r w:rsidR="008B1DC2">
        <w:t xml:space="preserve"> </w:t>
      </w:r>
      <w:r w:rsidR="005A270B">
        <w:t xml:space="preserve">i to: </w:t>
      </w:r>
      <w:r w:rsidR="00B00B0D" w:rsidRPr="004579E9">
        <w:t xml:space="preserve">NEKRETNINA KOJA SE VODI U ZEMLJIŠNIM KNJIGAMA KOD OPĆINSKOG SUDA U OSIJEKU STALNA SLUŽBA VALPOVO, ZK. ODJEL VALPOVO K.O. VALPOVO UPISANE U </w:t>
      </w:r>
      <w:proofErr w:type="spellStart"/>
      <w:r w:rsidR="00B00B0D" w:rsidRPr="004579E9">
        <w:t>ZK.UL</w:t>
      </w:r>
      <w:proofErr w:type="spellEnd"/>
      <w:r w:rsidR="00B00B0D" w:rsidRPr="004579E9">
        <w:t xml:space="preserve">. 3739, KČ.BR. 2573/1 STAMBENO POSLOVNA GRAĐEVINA I DVORIŠTE U UL. OSJEČKA 4,6 S 703 M2, OD TOGA STAMBENO-POSLOVNA GRAĐEVINA S 540 M2 I DVORIŠTE S 163 M2 I TO: PODULOŽAK 2 </w:t>
      </w:r>
    </w:p>
    <w:p w:rsidRDefault="00B00B0D" w:rsidP="00B00B0D" w:rsidR="007E41AB" w:rsidRPr="00B00B0D">
      <w:pPr>
        <w:jc w:val="both"/>
        <w:rPr>
          <w:b/>
          <w:bCs/>
        </w:rPr>
      </w:pPr>
      <w:r w:rsidRPr="004579E9">
        <w:t xml:space="preserve">2 ETAŽA 1161/10000 - POSLOVNI PROSTOR PP2, ULAZ B U PRIZEMLJU I </w:t>
      </w:r>
      <w:proofErr w:type="spellStart"/>
      <w:r w:rsidRPr="004579E9">
        <w:t>I</w:t>
      </w:r>
      <w:proofErr w:type="spellEnd"/>
      <w:r w:rsidRPr="004579E9">
        <w:t>. KATU, UKUPNE KORISNE POVRŠINE 183,49 M2 S BALKONOM KAO SPOREDNIM DIJELOM, U DIOBNOM PLANU OZNAČENO CRVENOM BOJOM</w:t>
      </w:r>
      <w:r w:rsidR="007E41AB" w:rsidRPr="001E70A2">
        <w:t xml:space="preserve">. </w:t>
      </w:r>
    </w:p>
    <w:p w:rsidRDefault="001E15EB" w:rsidP="007E41AB" w:rsidR="001E15EB">
      <w:pPr>
        <w:pStyle w:val="Odlomakpopisa"/>
        <w:ind w:left="1068"/>
        <w:jc w:val="both"/>
      </w:pPr>
    </w:p>
    <w:p w:rsidRDefault="007E41AB" w:rsidP="007E41AB" w:rsidR="005A270B">
      <w:pPr>
        <w:jc w:val="both"/>
      </w:pPr>
      <w:r>
        <w:t xml:space="preserve">Na navedenim nekretninama upisano je založno pravo </w:t>
      </w:r>
      <w:r w:rsidR="001A0BB6">
        <w:t>za</w:t>
      </w:r>
      <w:r>
        <w:t xml:space="preserve"> korist </w:t>
      </w:r>
      <w:r w:rsidR="00B00B0D">
        <w:t xml:space="preserve">PBZ </w:t>
      </w:r>
      <w:r w:rsidR="001A0BB6">
        <w:t xml:space="preserve"> d.d.</w:t>
      </w:r>
      <w:r w:rsidR="00B00B0D">
        <w:t xml:space="preserve"> Zagreb</w:t>
      </w:r>
      <w:r>
        <w:t xml:space="preserve">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5A270B" w:rsidP="005A270B" w:rsidR="001E15EB">
      <w:pPr>
        <w:pStyle w:val="Odlomakpopisa"/>
        <w:numPr>
          <w:ilvl w:val="0"/>
          <w:numId w:val="2"/>
        </w:numPr>
        <w:jc w:val="both"/>
      </w:pPr>
      <w:r>
        <w:t>troškovi stečajnog postupka sukladno čl. 170. st.</w:t>
      </w:r>
      <w:r w:rsidR="00B1483B">
        <w:t xml:space="preserve"> </w:t>
      </w:r>
      <w:r w:rsidR="001A0BB6">
        <w:t>1</w:t>
      </w:r>
      <w:r>
        <w:t xml:space="preserve">. SZ (5%) u iznosu od </w:t>
      </w:r>
      <w:r w:rsidR="00B00B0D">
        <w:t>48.000,00</w:t>
      </w:r>
      <w:r w:rsidR="00B1483B">
        <w:t xml:space="preserve"> kn</w:t>
      </w:r>
      <w:r w:rsidR="001A0BB6">
        <w:t xml:space="preserve"> te stvarni troškovi sukladno čl. 170 st. 2 SZ u iznosu od </w:t>
      </w:r>
      <w:r w:rsidR="00B00B0D">
        <w:t>25.977,61</w:t>
      </w:r>
      <w:r w:rsidR="001A0BB6">
        <w:t xml:space="preserve"> kn a koji iznos čini procjena nekretnina 5.266,67 kn, </w:t>
      </w:r>
      <w:r w:rsidR="00B00B0D">
        <w:t>troškovi objave oglasa 5.144,76 kn i nagrada stečajnoj upraviteljici u odnosu</w:t>
      </w:r>
      <w:r w:rsidR="001A0BB6">
        <w:t xml:space="preserve"> na udio nekretnine u ukupnoj imovini u bruto iznosu od </w:t>
      </w:r>
      <w:r w:rsidR="00B00B0D">
        <w:t>15.566,18</w:t>
      </w:r>
      <w:r w:rsidR="001A0BB6">
        <w:t xml:space="preserve"> kn. Slijedom navedenog ukupno troškovi unovčenja iznose </w:t>
      </w:r>
      <w:r w:rsidR="00B00B0D">
        <w:rPr>
          <w:b/>
        </w:rPr>
        <w:t>73.977,61</w:t>
      </w:r>
      <w:r w:rsidR="001A0BB6" w:rsidRPr="00061AE6">
        <w:rPr>
          <w:b/>
        </w:rPr>
        <w:t xml:space="preserve"> kn</w:t>
      </w:r>
      <w:r>
        <w:t xml:space="preserve"> koji iznosi će se prenijeti na žiro račun stečajnog dužnika broj </w:t>
      </w:r>
      <w:r w:rsidR="00B1483B">
        <w:t xml:space="preserve">IBAN </w:t>
      </w:r>
      <w:r>
        <w:t>HR</w:t>
      </w:r>
      <w:r w:rsidR="00B1483B">
        <w:t>70 24070001100378530</w:t>
      </w:r>
      <w:r w:rsidR="005E3521">
        <w:t>, po pravomoćnosti rješenja.</w:t>
      </w:r>
    </w:p>
    <w:p w:rsidRDefault="001E15EB" w:rsidP="00B00B0D" w:rsidR="005A270B">
      <w:pPr>
        <w:pStyle w:val="Odlomakpopisa"/>
        <w:numPr>
          <w:ilvl w:val="0"/>
          <w:numId w:val="2"/>
        </w:numPr>
        <w:jc w:val="both"/>
      </w:pPr>
      <w:r>
        <w:t xml:space="preserve"> </w:t>
      </w:r>
      <w:proofErr w:type="spellStart"/>
      <w:r w:rsidR="005A270B">
        <w:t>razlučni</w:t>
      </w:r>
      <w:proofErr w:type="spellEnd"/>
      <w:r w:rsidR="005A270B">
        <w:t xml:space="preserve"> vjerovnik </w:t>
      </w:r>
      <w:r w:rsidR="00B00B0D">
        <w:t>Privredna banka Zagreb d.d. Zagreb</w:t>
      </w:r>
      <w:r w:rsidR="00B1483B">
        <w:t xml:space="preserve"> </w:t>
      </w:r>
      <w:r>
        <w:t xml:space="preserve">u iznosu od </w:t>
      </w:r>
      <w:r w:rsidR="00B00B0D">
        <w:t>886.022,39</w:t>
      </w:r>
      <w:r w:rsidR="00B1483B">
        <w:t xml:space="preserve"> </w:t>
      </w:r>
      <w:r>
        <w:t>kn</w:t>
      </w:r>
      <w:r w:rsidR="00B1483B">
        <w:t xml:space="preserve"> (čl. 164 st. 2 SZ)</w:t>
      </w:r>
      <w:r>
        <w:t xml:space="preserve"> </w:t>
      </w:r>
      <w:r w:rsidR="005A270B">
        <w:t xml:space="preserve">koji će se prenijeti na žiro račun navedenog </w:t>
      </w:r>
      <w:proofErr w:type="spellStart"/>
      <w:r w:rsidR="005A270B">
        <w:t>razlučnog</w:t>
      </w:r>
      <w:proofErr w:type="spellEnd"/>
      <w:r w:rsidR="005A270B">
        <w:t xml:space="preserve"> vjerovnika broj </w:t>
      </w:r>
      <w:r w:rsidR="00B00B0D" w:rsidRPr="00B00B0D">
        <w:rPr>
          <w:b/>
          <w:bCs/>
        </w:rPr>
        <w:t xml:space="preserve">HR 64 2340 0091 000 00001 3, poziv </w:t>
      </w:r>
      <w:r w:rsidR="00B00B0D">
        <w:rPr>
          <w:b/>
          <w:bCs/>
        </w:rPr>
        <w:t xml:space="preserve">na broj HR 05 23600013-524151-7, </w:t>
      </w:r>
      <w:r w:rsidR="005E3521">
        <w:t xml:space="preserve">po pravomoćnosti ovog rješenja i </w:t>
      </w:r>
    </w:p>
    <w:p w:rsidRDefault="00927B69" w:rsidP="00927B69" w:rsidR="00927B69">
      <w:pPr>
        <w:pStyle w:val="Odlomakpopisa"/>
        <w:ind w:left="1068"/>
        <w:jc w:val="both"/>
      </w:pPr>
    </w:p>
    <w:p w:rsidRDefault="00927B69" w:rsidP="00927B69" w:rsidR="00927B69">
      <w:pPr>
        <w:pStyle w:val="Odlomakpopisa"/>
        <w:ind w:left="1068"/>
        <w:jc w:val="both"/>
      </w:pPr>
    </w:p>
    <w:p w:rsidRDefault="00927B69" w:rsidP="000E260E" w:rsidR="00927B69">
      <w:pPr>
        <w:jc w:val="both"/>
      </w:pPr>
    </w:p>
    <w:p w:rsidRDefault="00241F73" w:rsidP="00B00B0D" w:rsidR="00241F73">
      <w:pPr>
        <w:jc w:val="right"/>
      </w:pPr>
    </w:p>
    <w:p w:rsidRDefault="005E3521" w:rsidP="00B00B0D" w:rsidR="00B00B0D" w:rsidRPr="004579E9">
      <w:pPr>
        <w:pStyle w:val="Odlomakpopisa"/>
        <w:numPr>
          <w:ilvl w:val="0"/>
          <w:numId w:val="8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u iznosu od </w:t>
      </w:r>
      <w:r w:rsidR="00B00B0D">
        <w:t>700.420,00</w:t>
      </w:r>
      <w:r>
        <w:t xml:space="preserve"> kn i to: </w:t>
      </w:r>
      <w:r w:rsidR="00B00B0D" w:rsidRPr="004579E9">
        <w:t xml:space="preserve">NEKRETNINA KOJA SE VODI U ZEMLJIŠNIM KNJIGAMA KOD OPĆINSKOG SUDA U SLATINI K.O. PODRAVSKA SLATINA, UPISANE U </w:t>
      </w:r>
      <w:proofErr w:type="spellStart"/>
      <w:r w:rsidR="00B00B0D" w:rsidRPr="004579E9">
        <w:t>ZK.UL</w:t>
      </w:r>
      <w:proofErr w:type="spellEnd"/>
      <w:r w:rsidR="00B00B0D" w:rsidRPr="004579E9">
        <w:t>. 5843, KČ.BR. 3569/3 ZGRADA MJEŠOVITE UPORABE, DVORIŠTE V. NAZORA 6 S 370 M2, OD TOGA ZGRADA MJEŠOVITE UPORABE VLADIMIRA NAZORA 6 S 345 M2 I DVORIŠTE VLADIMIRA NAZORA S 25 M2 I TO:</w:t>
      </w:r>
    </w:p>
    <w:p w:rsidRDefault="00B00B0D" w:rsidP="00B00B0D" w:rsidR="00B00B0D" w:rsidRPr="004579E9">
      <w:pPr>
        <w:pStyle w:val="Odlomakpopisa"/>
        <w:jc w:val="both"/>
      </w:pPr>
      <w:r w:rsidRPr="004579E9">
        <w:t>PODULOŽAK 1</w:t>
      </w:r>
    </w:p>
    <w:p w:rsidRDefault="00B00B0D" w:rsidP="00B00B0D" w:rsidR="00B00B0D" w:rsidRPr="0036344A">
      <w:pPr>
        <w:pStyle w:val="Odlomakpopisa"/>
        <w:jc w:val="both"/>
        <w:rPr>
          <w:b/>
          <w:bCs/>
        </w:rPr>
      </w:pPr>
      <w:r w:rsidRPr="004579E9">
        <w:t>1. ETAŽA 325/10000 - LOKAL BR.1 U ETAŽI PRIZEMLJA UKUPNE KORISNE POVRŠINE 186,00 M2 SASTAVLJEN OD PRODAJNOG PROSTORA, U ELABORATU OBOJAN PLAVOM BOJOM</w:t>
      </w:r>
    </w:p>
    <w:p w:rsidRDefault="005E3521" w:rsidP="00B00B0D" w:rsidR="005E3521">
      <w:pPr>
        <w:pStyle w:val="Odlomakpopisa"/>
        <w:tabs>
          <w:tab w:pos="4200" w:val="left"/>
        </w:tabs>
        <w:ind w:left="1068"/>
        <w:jc w:val="both"/>
      </w:pPr>
      <w:r>
        <w:tab/>
      </w:r>
    </w:p>
    <w:p w:rsidRDefault="005E3521" w:rsidP="005E3521" w:rsidR="005E3521">
      <w:pPr>
        <w:ind w:firstLine="567"/>
        <w:jc w:val="both"/>
      </w:pPr>
      <w:r>
        <w:t xml:space="preserve">Na navedenim nekretninama upisano je založno pravo za korist </w:t>
      </w:r>
      <w:r w:rsidR="00B00B0D">
        <w:t>B2 Kapital d.o.o. Zagre</w:t>
      </w:r>
      <w:r>
        <w:t xml:space="preserve">b namiruju se: </w:t>
      </w:r>
    </w:p>
    <w:p w:rsidRDefault="005E3521" w:rsidP="005E3521" w:rsidR="005E3521">
      <w:pPr>
        <w:jc w:val="both"/>
      </w:pPr>
    </w:p>
    <w:p w:rsidRDefault="005E3521" w:rsidP="005E3521" w:rsidR="005E3521">
      <w:pPr>
        <w:pStyle w:val="Odlomakpopisa"/>
        <w:numPr>
          <w:ilvl w:val="0"/>
          <w:numId w:val="7"/>
        </w:numPr>
        <w:jc w:val="both"/>
      </w:pPr>
      <w:r>
        <w:t xml:space="preserve">troškovi stečajnog postupka sukladno čl. 170. st. 1. SZ (5%) u iznosu od </w:t>
      </w:r>
      <w:r w:rsidR="00B00B0D">
        <w:t>35.021,00</w:t>
      </w:r>
      <w:r>
        <w:t xml:space="preserve"> kn te stvarni troškovi sukladno čl. 170 st. 2 SZ u iznosu od </w:t>
      </w:r>
      <w:r w:rsidR="00B00B0D">
        <w:t>20.997,52</w:t>
      </w:r>
      <w:r>
        <w:t xml:space="preserve"> kn a koji iznos čini procjena nekretnina 5.266,67 kn, </w:t>
      </w:r>
      <w:r w:rsidR="00B00B0D">
        <w:t xml:space="preserve">troškovi </w:t>
      </w:r>
      <w:r>
        <w:t xml:space="preserve">objave oglasa </w:t>
      </w:r>
      <w:r w:rsidR="00B00B0D">
        <w:t>6.069,76 k</w:t>
      </w:r>
      <w:r>
        <w:t xml:space="preserve">n i nagrada stečajnoj upraviteljici s obzirom na udio nekretnine u ukupnoj imovini u bruto iznosu od </w:t>
      </w:r>
      <w:r w:rsidR="00B00B0D">
        <w:t>9.661,09</w:t>
      </w:r>
      <w:r>
        <w:t xml:space="preserve"> kn. Slijedom navedenog ukupno troškovi unovčenja iznose </w:t>
      </w:r>
      <w:r w:rsidR="00B00B0D">
        <w:rPr>
          <w:b/>
        </w:rPr>
        <w:t>56.018,52</w:t>
      </w:r>
      <w:r w:rsidRPr="005E3521">
        <w:rPr>
          <w:b/>
        </w:rPr>
        <w:t xml:space="preserve"> kn</w:t>
      </w:r>
      <w:r>
        <w:t xml:space="preserve"> koji iznosi će se prenijeti na žiro račun stečajnog dužnika broj IBAN HR70 24070001100378530, po pravomoćnosti rješenja.</w:t>
      </w:r>
    </w:p>
    <w:p w:rsidRDefault="005E3521" w:rsidP="005E3521" w:rsidR="005E3521">
      <w:pPr>
        <w:pStyle w:val="Odlomakpopisa"/>
        <w:numPr>
          <w:ilvl w:val="0"/>
          <w:numId w:val="7"/>
        </w:numPr>
        <w:jc w:val="both"/>
      </w:pPr>
      <w:proofErr w:type="spellStart"/>
      <w:r>
        <w:t>razlučni</w:t>
      </w:r>
      <w:proofErr w:type="spellEnd"/>
      <w:r>
        <w:t xml:space="preserve"> vjerovnik </w:t>
      </w:r>
      <w:r w:rsidR="00B00B0D">
        <w:t xml:space="preserve">B2 Kapital d.o.o. </w:t>
      </w:r>
      <w:r>
        <w:t xml:space="preserve"> u iznosu od </w:t>
      </w:r>
      <w:r w:rsidR="00B00B0D">
        <w:t>644.401,48</w:t>
      </w:r>
      <w:r>
        <w:t xml:space="preserve"> kn (čl. 164 st. 2 SZ) koji će se prenijeti na žiro račun navedenog </w:t>
      </w:r>
      <w:proofErr w:type="spellStart"/>
      <w:r>
        <w:t>razlučnog</w:t>
      </w:r>
      <w:proofErr w:type="spellEnd"/>
      <w:r>
        <w:t xml:space="preserve"> vjerovnika broj</w:t>
      </w:r>
      <w:r w:rsidR="00B00B0D">
        <w:t xml:space="preserve"> </w:t>
      </w:r>
      <w:r w:rsidR="00B00B0D" w:rsidRPr="0036344A">
        <w:rPr>
          <w:b/>
          <w:bCs/>
        </w:rPr>
        <w:t>HR 92 2500 0091 1014 0168 5 poziv na broj  5105548373</w:t>
      </w:r>
      <w:r>
        <w:t>, po pravomoćnosti ovog rješenja</w:t>
      </w:r>
    </w:p>
    <w:p w:rsidRDefault="00B00B0D" w:rsidP="00B00B0D" w:rsidR="00B00B0D">
      <w:pPr>
        <w:ind w:left="708"/>
        <w:jc w:val="both"/>
      </w:pPr>
    </w:p>
    <w:p w:rsidRDefault="00B00B0D" w:rsidP="00BF420D" w:rsidR="00B00B0D">
      <w:pPr>
        <w:pStyle w:val="Odlomakpopisa"/>
        <w:numPr>
          <w:ilvl w:val="0"/>
          <w:numId w:val="8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u iznosu od 770.485,00 kn i to:</w:t>
      </w:r>
      <w:r w:rsidR="00BF420D">
        <w:t xml:space="preserve"> </w:t>
      </w:r>
      <w:r w:rsidRPr="004579E9">
        <w:t xml:space="preserve">NEKRETNINA KOJA SE VODI U ZEMLJIŠNIM KNJIGAMA KOD OPĆINSKOG SUDA U OSIJEKU STALNA SLUŽBA VALPOVO, ZK. ODJEL VALPOVO K.O. DONJI MIHOLJAC UPISANE U </w:t>
      </w:r>
      <w:proofErr w:type="spellStart"/>
      <w:r w:rsidRPr="004579E9">
        <w:t>ZK.UL</w:t>
      </w:r>
      <w:proofErr w:type="spellEnd"/>
      <w:r w:rsidRPr="004579E9">
        <w:t>. 3439, KČ.BR. 844/1 KUĆA I DVORIŠTE U MJESTU S 2673 m</w:t>
      </w:r>
      <w:r w:rsidRPr="00BF420D">
        <w:rPr>
          <w:vertAlign w:val="superscript"/>
        </w:rPr>
        <w:t xml:space="preserve">2 </w:t>
      </w:r>
      <w:r w:rsidRPr="004579E9">
        <w:t>UDIO 0/</w:t>
      </w:r>
      <w:proofErr w:type="spellStart"/>
      <w:r w:rsidRPr="004579E9">
        <w:t>0</w:t>
      </w:r>
      <w:proofErr w:type="spellEnd"/>
      <w:r w:rsidR="00BF420D">
        <w:t xml:space="preserve"> </w:t>
      </w:r>
      <w:r w:rsidRPr="004579E9">
        <w:t>Poslovni prostor ukupne površine 261 m</w:t>
      </w:r>
      <w:r w:rsidRPr="00BF420D">
        <w:rPr>
          <w:vertAlign w:val="superscript"/>
        </w:rPr>
        <w:t>2</w:t>
      </w:r>
      <w:r w:rsidRPr="004579E9">
        <w:t>, skladište površine od 60m</w:t>
      </w:r>
      <w:r w:rsidRPr="00BF420D">
        <w:rPr>
          <w:vertAlign w:val="superscript"/>
        </w:rPr>
        <w:t>2</w:t>
      </w:r>
      <w:r w:rsidRPr="004579E9">
        <w:t xml:space="preserve"> i sanitarni čvor sa 2m</w:t>
      </w:r>
      <w:r w:rsidRPr="00BF420D">
        <w:rPr>
          <w:vertAlign w:val="superscript"/>
        </w:rPr>
        <w:t>2</w:t>
      </w:r>
      <w:r w:rsidRPr="004579E9">
        <w:t xml:space="preserve"> u prizemlju stambene zgrade u D. Miholjcu, Kolodvorska ulica br. 1</w:t>
      </w:r>
      <w:r w:rsidR="00BF420D">
        <w:t>.</w:t>
      </w:r>
    </w:p>
    <w:p w:rsidRDefault="00BF420D" w:rsidP="00BF420D" w:rsidR="00BF420D">
      <w:pPr>
        <w:pStyle w:val="Odlomakpopisa"/>
        <w:jc w:val="both"/>
      </w:pPr>
    </w:p>
    <w:p w:rsidRDefault="00BF420D" w:rsidP="00BF420D" w:rsidR="00BF420D">
      <w:pPr>
        <w:ind w:firstLine="567"/>
        <w:jc w:val="both"/>
      </w:pPr>
      <w:r>
        <w:t>Na navedenim nekretninama upisano je založno pravo za korist H-</w:t>
      </w:r>
      <w:proofErr w:type="spellStart"/>
      <w:r>
        <w:t>Abduco</w:t>
      </w:r>
      <w:proofErr w:type="spellEnd"/>
      <w:r>
        <w:t xml:space="preserve"> d.o.o. Zagreb i Sistem </w:t>
      </w:r>
      <w:proofErr w:type="spellStart"/>
      <w:r>
        <w:t>direct</w:t>
      </w:r>
      <w:proofErr w:type="spellEnd"/>
      <w:r>
        <w:t xml:space="preserve">  d.o.o. Zagreb namiruju se: </w:t>
      </w:r>
    </w:p>
    <w:p w:rsidRDefault="00BF420D" w:rsidP="00BF420D" w:rsidR="00BF420D">
      <w:pPr>
        <w:jc w:val="both"/>
      </w:pPr>
    </w:p>
    <w:p w:rsidRDefault="00BF420D" w:rsidP="00BF420D" w:rsidR="00BF420D">
      <w:pPr>
        <w:pStyle w:val="Odlomakpopisa"/>
        <w:numPr>
          <w:ilvl w:val="0"/>
          <w:numId w:val="11"/>
        </w:numPr>
        <w:jc w:val="both"/>
      </w:pPr>
      <w:r>
        <w:t xml:space="preserve">troškovi stečajnog postupka sukladno čl. 170. st. 1. SZ (5%) u iznosu od </w:t>
      </w:r>
      <w:r w:rsidR="004C6966">
        <w:t>38.524,25</w:t>
      </w:r>
      <w:r>
        <w:t xml:space="preserve"> kn te stvarni troškovi sukladno čl. 170 st. 2 SZ u iznosu od </w:t>
      </w:r>
      <w:r w:rsidR="004C6966">
        <w:t>21.963,94</w:t>
      </w:r>
      <w:r>
        <w:t xml:space="preserve"> kn a koji iznos čini procjena nekretnina 5.266,67 kn, troškovi objave oglasa 6.069,76 kn i nagrada stečajnoj upraviteljici s obzirom na udio nekretnine u ukupnoj imovini u bruto iznosu od </w:t>
      </w:r>
      <w:r w:rsidR="004C6966">
        <w:t>10.627,51</w:t>
      </w:r>
      <w:r>
        <w:t xml:space="preserve"> kn. Slijedom navedenog ukupno troškovi unovčenja iznose </w:t>
      </w:r>
      <w:r w:rsidR="004C6966">
        <w:rPr>
          <w:b/>
        </w:rPr>
        <w:t>60.488,19</w:t>
      </w:r>
      <w:r w:rsidRPr="005E3521">
        <w:rPr>
          <w:b/>
        </w:rPr>
        <w:t xml:space="preserve"> kn</w:t>
      </w:r>
      <w:r>
        <w:t xml:space="preserve"> koji iznosi će se prenijeti na žiro račun stečajnog dužnika broj IBAN HR70 24070001100378530, po pravomoćnosti rješenja.</w:t>
      </w:r>
    </w:p>
    <w:p w:rsidRDefault="00BF420D" w:rsidP="004C6966" w:rsidR="00BF420D">
      <w:pPr>
        <w:pStyle w:val="Odlomakpopisa"/>
        <w:numPr>
          <w:ilvl w:val="0"/>
          <w:numId w:val="11"/>
        </w:numPr>
        <w:jc w:val="both"/>
      </w:pPr>
      <w:proofErr w:type="spellStart"/>
      <w:r>
        <w:t>razlučni</w:t>
      </w:r>
      <w:proofErr w:type="spellEnd"/>
      <w:r>
        <w:t xml:space="preserve"> vjerovnik </w:t>
      </w:r>
      <w:r w:rsidR="004C6966">
        <w:t>H-</w:t>
      </w:r>
      <w:proofErr w:type="spellStart"/>
      <w:r w:rsidR="004C6966">
        <w:t>Abduco</w:t>
      </w:r>
      <w:proofErr w:type="spellEnd"/>
      <w:r w:rsidR="004C6966">
        <w:t xml:space="preserve"> d.o.o. Zagreb</w:t>
      </w:r>
      <w:r>
        <w:t xml:space="preserve">  u iznosu od </w:t>
      </w:r>
      <w:r w:rsidR="004C6966">
        <w:t>559.268,09</w:t>
      </w:r>
      <w:r>
        <w:t xml:space="preserve"> kn (čl. 164 st. 2 SZ) koji će se prenijeti na žiro račun navedenog </w:t>
      </w:r>
      <w:proofErr w:type="spellStart"/>
      <w:r>
        <w:t>razlučnog</w:t>
      </w:r>
      <w:proofErr w:type="spellEnd"/>
      <w:r>
        <w:t xml:space="preserve"> vjerovnika broj</w:t>
      </w:r>
      <w:r w:rsidR="004C6966">
        <w:t xml:space="preserve"> </w:t>
      </w:r>
      <w:r w:rsidR="004C6966" w:rsidRPr="004C6966">
        <w:rPr>
          <w:b/>
          <w:bCs/>
        </w:rPr>
        <w:t>HR 91 2500 0091 1013 8608 6 poziv na broj :05 11001612-619000033</w:t>
      </w:r>
      <w:r>
        <w:t>, po pravomoćnosti ovog rješenja</w:t>
      </w:r>
    </w:p>
    <w:p w:rsidRDefault="004C6966" w:rsidP="004C6966" w:rsidR="00B00B0D" w:rsidRPr="00EB7DB1">
      <w:pPr>
        <w:pStyle w:val="Odlomakpopisa"/>
        <w:numPr>
          <w:ilvl w:val="0"/>
          <w:numId w:val="11"/>
        </w:numPr>
        <w:jc w:val="both"/>
      </w:pPr>
      <w:proofErr w:type="spellStart"/>
      <w:r>
        <w:lastRenderedPageBreak/>
        <w:t>razlučni</w:t>
      </w:r>
      <w:proofErr w:type="spellEnd"/>
      <w:r>
        <w:t xml:space="preserve"> vjerovnik Sistem </w:t>
      </w:r>
      <w:proofErr w:type="spellStart"/>
      <w:r>
        <w:t>direct</w:t>
      </w:r>
      <w:proofErr w:type="spellEnd"/>
      <w:r>
        <w:t xml:space="preserve"> d.o.o. Zagreb  u iznosu od 150.728,72 kn (čl. 164 st. 2 SZ) koji će se prenijeti na žiro račun navedenog </w:t>
      </w:r>
      <w:proofErr w:type="spellStart"/>
      <w:r>
        <w:t>razlučnog</w:t>
      </w:r>
      <w:proofErr w:type="spellEnd"/>
      <w:r>
        <w:t xml:space="preserve"> vjerovnika broj </w:t>
      </w:r>
      <w:r w:rsidRPr="004579E9">
        <w:rPr>
          <w:b/>
          <w:bCs/>
        </w:rPr>
        <w:t>HR 83 2402 0061 1005 9768 5</w:t>
      </w:r>
      <w:r>
        <w:t>, po pravomoćnosti ovog rješenja</w:t>
      </w:r>
    </w:p>
    <w:p w:rsidRDefault="005A270B" w:rsidP="005A270B" w:rsidR="005A270B">
      <w:pPr>
        <w:pStyle w:val="Odlomakpopisa"/>
        <w:ind w:left="1068"/>
        <w:jc w:val="both"/>
      </w:pPr>
    </w:p>
    <w:p w:rsidRDefault="005A270B" w:rsidP="004C6966" w:rsidR="004C6966">
      <w:pPr>
        <w:pStyle w:val="Odlomakpopisa"/>
        <w:numPr>
          <w:ilvl w:val="0"/>
          <w:numId w:val="8"/>
        </w:numPr>
        <w:jc w:val="both"/>
      </w:pPr>
      <w:r>
        <w:t>Računovodstvo Trgovačkog suda u Osijeku izvršiti će prijenos navedenih sredstava s kartice predmeta i to</w:t>
      </w:r>
      <w:r w:rsidR="004C6966">
        <w:t>:</w:t>
      </w:r>
    </w:p>
    <w:p w:rsidRDefault="005A270B" w:rsidP="004C6966" w:rsidR="004C6966">
      <w:pPr>
        <w:pStyle w:val="Odlomakpopisa"/>
        <w:numPr>
          <w:ilvl w:val="0"/>
          <w:numId w:val="14"/>
        </w:numPr>
        <w:jc w:val="both"/>
      </w:pPr>
      <w:r>
        <w:t xml:space="preserve"> ukupnih troškova od </w:t>
      </w:r>
      <w:r w:rsidR="004C6966">
        <w:rPr>
          <w:b/>
        </w:rPr>
        <w:t>190.484,32</w:t>
      </w:r>
      <w:r w:rsidR="001E15EB" w:rsidRPr="004C6966">
        <w:rPr>
          <w:b/>
        </w:rPr>
        <w:t xml:space="preserve"> </w:t>
      </w:r>
      <w:r w:rsidRPr="004C6966">
        <w:rPr>
          <w:b/>
        </w:rPr>
        <w:t>kn</w:t>
      </w:r>
      <w:r>
        <w:t xml:space="preserve"> na žiro-račun stečajnog dužnika </w:t>
      </w:r>
      <w:r w:rsidR="00B1483B" w:rsidRPr="004C6966">
        <w:rPr>
          <w:b/>
        </w:rPr>
        <w:t xml:space="preserve">KONIKOM d.o.o. u stečaju Osijek, Ulica Jablanova 43, </w:t>
      </w:r>
      <w:r>
        <w:t xml:space="preserve">broj </w:t>
      </w:r>
      <w:r w:rsidR="00241F73">
        <w:t xml:space="preserve">HR70 24070001100378530 </w:t>
      </w:r>
    </w:p>
    <w:p w:rsidRDefault="005A270B" w:rsidP="004C6966" w:rsidR="008D5810">
      <w:pPr>
        <w:pStyle w:val="Odlomakpopisa"/>
        <w:numPr>
          <w:ilvl w:val="0"/>
          <w:numId w:val="14"/>
        </w:numPr>
        <w:jc w:val="both"/>
      </w:pPr>
      <w:r>
        <w:t xml:space="preserve"> iznos od </w:t>
      </w:r>
      <w:r w:rsidR="008D5810">
        <w:rPr>
          <w:b/>
        </w:rPr>
        <w:t>886.022,39</w:t>
      </w:r>
      <w:r w:rsidR="005E3521" w:rsidRPr="004C6966">
        <w:rPr>
          <w:b/>
        </w:rPr>
        <w:t xml:space="preserve"> kn </w:t>
      </w:r>
      <w:proofErr w:type="spellStart"/>
      <w:r w:rsidR="005E3521">
        <w:t>razlučnom</w:t>
      </w:r>
      <w:proofErr w:type="spellEnd"/>
      <w:r w:rsidR="005E3521">
        <w:t xml:space="preserve"> vjerovniku </w:t>
      </w:r>
      <w:r w:rsidR="008D5810">
        <w:t xml:space="preserve">Privredna banka Zagreb d.d. Zagreb na žiro </w:t>
      </w:r>
      <w:proofErr w:type="spellStart"/>
      <w:r w:rsidR="008D5810">
        <w:t>računbroj</w:t>
      </w:r>
      <w:proofErr w:type="spellEnd"/>
      <w:r w:rsidR="008D5810">
        <w:t xml:space="preserve"> </w:t>
      </w:r>
      <w:r w:rsidR="008D5810" w:rsidRPr="00B00B0D">
        <w:rPr>
          <w:b/>
          <w:bCs/>
        </w:rPr>
        <w:t xml:space="preserve">HR 64 2340 0091 000 00001 3, poziv </w:t>
      </w:r>
      <w:r w:rsidR="008D5810">
        <w:rPr>
          <w:b/>
          <w:bCs/>
        </w:rPr>
        <w:t>na broj HR 05 23600013-524151-7</w:t>
      </w:r>
    </w:p>
    <w:p w:rsidRDefault="008D5810" w:rsidP="008D5810" w:rsidR="008D5810">
      <w:pPr>
        <w:pStyle w:val="Odlomakpopisa"/>
        <w:numPr>
          <w:ilvl w:val="0"/>
          <w:numId w:val="14"/>
        </w:numPr>
        <w:jc w:val="both"/>
      </w:pPr>
      <w:r>
        <w:t xml:space="preserve">iznos od </w:t>
      </w:r>
      <w:r>
        <w:rPr>
          <w:b/>
        </w:rPr>
        <w:t>644.401,48</w:t>
      </w:r>
      <w:r w:rsidRPr="004C6966">
        <w:rPr>
          <w:b/>
        </w:rPr>
        <w:t xml:space="preserve"> kn </w:t>
      </w:r>
      <w:proofErr w:type="spellStart"/>
      <w:r>
        <w:t>razlučnom</w:t>
      </w:r>
      <w:proofErr w:type="spellEnd"/>
      <w:r>
        <w:t xml:space="preserve"> vjerovniku B2 Kapital d.o.o.  na žiro račun broj </w:t>
      </w:r>
      <w:r w:rsidRPr="0036344A">
        <w:rPr>
          <w:b/>
          <w:bCs/>
        </w:rPr>
        <w:t>HR 92 2500 0091 1014 0168 5 poziv na broj  5105548373</w:t>
      </w:r>
    </w:p>
    <w:p w:rsidRDefault="008D5810" w:rsidP="008D5810" w:rsidR="008D5810">
      <w:pPr>
        <w:pStyle w:val="Odlomakpopisa"/>
        <w:numPr>
          <w:ilvl w:val="0"/>
          <w:numId w:val="14"/>
        </w:numPr>
        <w:jc w:val="both"/>
      </w:pPr>
      <w:r>
        <w:t xml:space="preserve">iznos od </w:t>
      </w:r>
      <w:r w:rsidRPr="008D5810">
        <w:rPr>
          <w:b/>
        </w:rPr>
        <w:t>559.268,09</w:t>
      </w:r>
      <w:r w:rsidRPr="004C6966">
        <w:rPr>
          <w:b/>
        </w:rPr>
        <w:t xml:space="preserve"> kn </w:t>
      </w:r>
      <w:proofErr w:type="spellStart"/>
      <w:r>
        <w:t>razlučnom</w:t>
      </w:r>
      <w:proofErr w:type="spellEnd"/>
      <w:r>
        <w:t xml:space="preserve"> vjerovniku H-</w:t>
      </w:r>
      <w:proofErr w:type="spellStart"/>
      <w:r>
        <w:t>Abduco</w:t>
      </w:r>
      <w:proofErr w:type="spellEnd"/>
      <w:r>
        <w:t xml:space="preserve"> d.o.o. Zagreb  na žiro račun broj </w:t>
      </w:r>
      <w:r w:rsidRPr="004C6966">
        <w:rPr>
          <w:b/>
          <w:bCs/>
        </w:rPr>
        <w:t>HR 91 2500 0091 1013 8608 6 poziv na broj:</w:t>
      </w:r>
      <w:r w:rsidR="00F26FF6">
        <w:rPr>
          <w:b/>
          <w:bCs/>
        </w:rPr>
        <w:t xml:space="preserve"> </w:t>
      </w:r>
      <w:r w:rsidRPr="004C6966">
        <w:rPr>
          <w:b/>
          <w:bCs/>
        </w:rPr>
        <w:t>05 11001612-619000033</w:t>
      </w:r>
    </w:p>
    <w:p w:rsidRDefault="008D5810" w:rsidP="008D5810" w:rsidR="008D5810">
      <w:pPr>
        <w:pStyle w:val="Odlomakpopisa"/>
        <w:numPr>
          <w:ilvl w:val="0"/>
          <w:numId w:val="14"/>
        </w:numPr>
        <w:jc w:val="both"/>
      </w:pPr>
      <w:r>
        <w:t xml:space="preserve">iznos od </w:t>
      </w:r>
      <w:r>
        <w:rPr>
          <w:b/>
        </w:rPr>
        <w:t>150.728,72</w:t>
      </w:r>
      <w:r w:rsidRPr="004C6966">
        <w:rPr>
          <w:b/>
        </w:rPr>
        <w:t xml:space="preserve"> kn </w:t>
      </w:r>
      <w:proofErr w:type="spellStart"/>
      <w:r>
        <w:t>razlučnom</w:t>
      </w:r>
      <w:proofErr w:type="spellEnd"/>
      <w:r>
        <w:t xml:space="preserve"> vjerovniku Sistem </w:t>
      </w:r>
      <w:proofErr w:type="spellStart"/>
      <w:r>
        <w:t>direct</w:t>
      </w:r>
      <w:proofErr w:type="spellEnd"/>
      <w:r>
        <w:t xml:space="preserve"> d.o.o. Zagreb  na žiro račun broj </w:t>
      </w:r>
      <w:r w:rsidRPr="004579E9">
        <w:rPr>
          <w:b/>
          <w:bCs/>
        </w:rPr>
        <w:t>HR 83 2402 0061 1005 9768 5</w:t>
      </w:r>
      <w:r w:rsidR="00F26FF6">
        <w:rPr>
          <w:b/>
          <w:bCs/>
        </w:rPr>
        <w:t xml:space="preserve">, po pravomoćnosti ovog </w:t>
      </w:r>
      <w:r>
        <w:rPr>
          <w:b/>
          <w:bCs/>
        </w:rPr>
        <w:t>rješenja.</w:t>
      </w:r>
    </w:p>
    <w:p w:rsidRDefault="00F26FF6" w:rsidP="005A270B" w:rsidR="00F26FF6">
      <w:pPr>
        <w:ind w:firstLine="708"/>
        <w:jc w:val="center"/>
      </w:pPr>
    </w:p>
    <w:p w:rsidRDefault="00F26FF6" w:rsidP="005A270B" w:rsidR="00F26FF6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B03939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u stečajnom predmetu </w:t>
      </w:r>
      <w:r w:rsidR="00241F73" w:rsidRPr="007E41AB">
        <w:rPr>
          <w:b/>
        </w:rPr>
        <w:t>KONIKOM d.o.o. u stečaju Osijek, Ulica Jablanova 43, OIB 99644455223, MBS 030029774</w:t>
      </w:r>
      <w:r w:rsidR="00241F73">
        <w:rPr>
          <w:b/>
        </w:rPr>
        <w:t xml:space="preserve"> </w:t>
      </w:r>
      <w:r>
        <w:t>objavi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</w:t>
      </w:r>
      <w:r w:rsidR="00F26FF6">
        <w:t>navedenih u izreci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predloži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>.</w:t>
      </w:r>
    </w:p>
    <w:p w:rsidRDefault="005A270B" w:rsidP="005A270B" w:rsidR="005A270B">
      <w:pPr>
        <w:jc w:val="both"/>
      </w:pPr>
    </w:p>
    <w:p w:rsidRDefault="005A270B" w:rsidP="00F26FF6" w:rsidR="00B57961">
      <w:pPr>
        <w:ind w:firstLine="708"/>
        <w:jc w:val="both"/>
      </w:pPr>
      <w:r>
        <w:t>Budući da su se stekli uvjeti za namirenje u izreci naveden</w:t>
      </w:r>
      <w:r w:rsidR="00F26FF6">
        <w:t>ih</w:t>
      </w:r>
      <w:r>
        <w:t xml:space="preserve"> </w:t>
      </w:r>
      <w:proofErr w:type="spellStart"/>
      <w:r>
        <w:t>razlučn</w:t>
      </w:r>
      <w:r w:rsidR="00F26FF6">
        <w:t>ih</w:t>
      </w:r>
      <w:proofErr w:type="spellEnd"/>
      <w:r w:rsidR="00F26FF6">
        <w:t xml:space="preserve"> vjerovnika</w:t>
      </w:r>
      <w:r>
        <w:t xml:space="preserve">, nakon održanog ročišta za diobu </w:t>
      </w:r>
      <w:proofErr w:type="spellStart"/>
      <w:r>
        <w:t>kupovnine</w:t>
      </w:r>
      <w:proofErr w:type="spellEnd"/>
      <w:r>
        <w:t xml:space="preserve"> od </w:t>
      </w:r>
      <w:r w:rsidR="00F26FF6">
        <w:t>11. travnja 2017. g.</w:t>
      </w:r>
      <w:r>
        <w:t xml:space="preserve"> u nazočnosti stečajn</w:t>
      </w:r>
      <w:r w:rsidR="00241F73">
        <w:t>e</w:t>
      </w:r>
      <w:r>
        <w:t xml:space="preserve"> upravitelj</w:t>
      </w:r>
      <w:r w:rsidR="00241F73">
        <w:t>ice</w:t>
      </w:r>
      <w:r>
        <w:t xml:space="preserve">, </w:t>
      </w:r>
      <w:r w:rsidR="00F26FF6">
        <w:t>zamjenika</w:t>
      </w:r>
      <w:r>
        <w:t xml:space="preserve"> ŽDO te punomoćnika </w:t>
      </w:r>
      <w:proofErr w:type="spellStart"/>
      <w:r w:rsidR="00F26FF6">
        <w:t>razlučnih</w:t>
      </w:r>
      <w:proofErr w:type="spellEnd"/>
      <w:r w:rsidR="00F26FF6">
        <w:t xml:space="preserve"> vjerovnika, </w:t>
      </w:r>
      <w:r>
        <w:t xml:space="preserve">koji su se s diobom </w:t>
      </w:r>
      <w:proofErr w:type="spellStart"/>
      <w:r>
        <w:t>kupovnine</w:t>
      </w:r>
      <w:proofErr w:type="spellEnd"/>
      <w:r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241F73" w:rsidR="00B57961">
      <w:pPr>
        <w:tabs>
          <w:tab w:pos="4995" w:val="left"/>
        </w:tabs>
      </w:pPr>
    </w:p>
    <w:p w:rsidRDefault="00241F73" w:rsidP="00241F73" w:rsidR="00B57961">
      <w:pPr>
        <w:tabs>
          <w:tab w:pos="4536" w:val="center"/>
          <w:tab w:pos="6690" w:val="left"/>
        </w:tabs>
      </w:pPr>
      <w:r>
        <w:tab/>
      </w:r>
      <w:r w:rsidR="00752878">
        <w:t xml:space="preserve">U Osijeku </w:t>
      </w:r>
      <w:r w:rsidR="00F26FF6">
        <w:t>16. svibnja 2017. g.</w:t>
      </w:r>
    </w:p>
    <w:p w:rsidRDefault="00B57961" w:rsidP="00B57961" w:rsidR="00B57961"/>
    <w:p w:rsidRDefault="00B57961" w:rsidP="00B57961" w:rsidR="00B57961">
      <w:r>
        <w:t>Zapisničar</w:t>
      </w:r>
    </w:p>
    <w:p w:rsidRDefault="00B57961" w:rsidP="00B57961" w:rsidR="00B57961">
      <w:r>
        <w:t>Danijela Sekulić</w:t>
      </w:r>
    </w:p>
    <w:p w:rsidRDefault="00B57961" w:rsidP="00752878" w:rsidR="00752878">
      <w:pPr>
        <w:jc w:val="right"/>
      </w:pPr>
      <w:r>
        <w:t xml:space="preserve">          STEČAJN</w:t>
      </w:r>
      <w:r w:rsidR="00B03939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B57961" w:rsidP="00B57961" w:rsidR="00B57961"/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lastRenderedPageBreak/>
        <w:t>DNA</w:t>
      </w:r>
    </w:p>
    <w:p w:rsidRDefault="00B03939" w:rsidP="00354434" w:rsidR="00B57961">
      <w:pPr>
        <w:pStyle w:val="Odlomakpopisa"/>
        <w:numPr>
          <w:ilvl w:val="0"/>
          <w:numId w:val="3"/>
        </w:numPr>
      </w:pPr>
      <w:r>
        <w:t>St. upraviteljica Nada Gagro</w:t>
      </w:r>
    </w:p>
    <w:p w:rsidRDefault="00F26FF6" w:rsidP="00354434" w:rsidR="00F26FF6">
      <w:pPr>
        <w:pStyle w:val="Odlomakpopisa"/>
        <w:numPr>
          <w:ilvl w:val="0"/>
          <w:numId w:val="3"/>
        </w:numPr>
      </w:pPr>
      <w:r>
        <w:t xml:space="preserve">za PBZ d.d. Zagreb – pun. Josip Jelić odvjetnik iz Sl. Broda, </w:t>
      </w:r>
      <w:r w:rsidR="003118E8">
        <w:t>A. Cesarca 28</w:t>
      </w:r>
    </w:p>
    <w:p w:rsidRDefault="003118E8" w:rsidP="00354434" w:rsidR="003118E8">
      <w:pPr>
        <w:pStyle w:val="Odlomakpopisa"/>
        <w:numPr>
          <w:ilvl w:val="0"/>
          <w:numId w:val="3"/>
        </w:numPr>
      </w:pPr>
      <w:r>
        <w:t>za B2 Kapital d.o.o. Zagreb, Radnička cesta 41</w:t>
      </w:r>
    </w:p>
    <w:p w:rsidRDefault="003118E8" w:rsidP="003118E8" w:rsidR="00927B69">
      <w:pPr>
        <w:pStyle w:val="Odlomakpopisa"/>
        <w:numPr>
          <w:ilvl w:val="0"/>
          <w:numId w:val="3"/>
        </w:numPr>
      </w:pPr>
      <w:r>
        <w:t xml:space="preserve">za </w:t>
      </w:r>
      <w:r w:rsidR="00927B69">
        <w:t>H-</w:t>
      </w:r>
      <w:proofErr w:type="spellStart"/>
      <w:r w:rsidR="00927B69">
        <w:t>Abduco</w:t>
      </w:r>
      <w:proofErr w:type="spellEnd"/>
      <w:r w:rsidR="00927B69">
        <w:t xml:space="preserve"> d.o.o. Zagreb</w:t>
      </w:r>
      <w:r>
        <w:t xml:space="preserve"> – pun. Tihomir Zec odvjetnik iz Osijek</w:t>
      </w:r>
    </w:p>
    <w:p w:rsidRDefault="003118E8" w:rsidP="003118E8" w:rsidR="003118E8">
      <w:pPr>
        <w:pStyle w:val="Odlomakpopisa"/>
        <w:numPr>
          <w:ilvl w:val="0"/>
          <w:numId w:val="3"/>
        </w:numPr>
      </w:pPr>
      <w:r>
        <w:t xml:space="preserve">Sistem </w:t>
      </w:r>
      <w:proofErr w:type="spellStart"/>
      <w:r>
        <w:t>direct</w:t>
      </w:r>
      <w:proofErr w:type="spellEnd"/>
      <w:r>
        <w:t xml:space="preserve"> d.o.o. Zagreb, </w:t>
      </w:r>
      <w:proofErr w:type="spellStart"/>
      <w:r>
        <w:t>Jurjevska</w:t>
      </w:r>
      <w:proofErr w:type="spellEnd"/>
      <w:r>
        <w:t xml:space="preserve"> 44</w:t>
      </w:r>
    </w:p>
    <w:p w:rsidRDefault="00286473" w:rsidP="00354434" w:rsidR="00286473">
      <w:pPr>
        <w:pStyle w:val="Odlomakpopisa"/>
        <w:numPr>
          <w:ilvl w:val="0"/>
          <w:numId w:val="3"/>
        </w:numPr>
      </w:pPr>
      <w:r>
        <w:t>ŽDO Osijek</w:t>
      </w:r>
    </w:p>
    <w:p w:rsidRDefault="00B03939" w:rsidP="00354434" w:rsidR="00B03939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B03939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3118E8" w:rsidP="00354434" w:rsidR="00354434">
      <w:pPr>
        <w:pStyle w:val="Odlomakpopisa"/>
        <w:numPr>
          <w:ilvl w:val="0"/>
          <w:numId w:val="3"/>
        </w:numPr>
      </w:pPr>
      <w:r>
        <w:t>R-20.6.</w:t>
      </w:r>
    </w:p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927B69" w:rsidP="00927B69" w:rsidR="00927B69"/>
    <w:p w:rsidRDefault="00DB052E" w:rsidR="00DB052E"/>
    <w:p w:rsidRDefault="00B03939" w:rsidR="00B03939"/>
    <w:p w:rsidRDefault="00B03939" w:rsidP="00B03939" w:rsidR="00B03939" w:rsidRPr="00EF33B5">
      <w:pPr>
        <w:ind w:left="6480"/>
        <w:jc w:val="both"/>
      </w:pPr>
      <w:r>
        <w:t>STEČAJNA SUTKINJA</w:t>
      </w:r>
    </w:p>
    <w:p w:rsidRDefault="000E260E" w:rsidP="000E260E" w:rsidR="00B03939" w:rsidRPr="00EF33B5">
      <w:pPr>
        <w:jc w:val="both"/>
      </w:pPr>
      <w:r>
        <w:t xml:space="preserve">                                                                                                               </w:t>
      </w:r>
      <w:r w:rsidR="00B03939" w:rsidRPr="00EF33B5">
        <w:t xml:space="preserve">   Nada Roso</w:t>
      </w:r>
      <w:r>
        <w:t>, v.r.</w:t>
      </w:r>
    </w:p>
    <w:p w:rsidRDefault="00B03939" w:rsidP="00B03939" w:rsidR="00B03939" w:rsidRPr="00EF33B5">
      <w:pPr>
        <w:jc w:val="both"/>
      </w:pPr>
    </w:p>
    <w:p w:rsidRDefault="00B03939" w:rsidP="00B03939" w:rsidR="00B03939" w:rsidRPr="00EF33B5">
      <w:pPr>
        <w:jc w:val="both"/>
      </w:pPr>
      <w:r w:rsidRPr="00EF33B5">
        <w:t>POUKA O PRAVNOM LIJEKU:</w:t>
      </w:r>
    </w:p>
    <w:p w:rsidRDefault="00B03939" w:rsidP="00B03939" w:rsidR="00B03939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B03939" w:rsidP="00B03939" w:rsidR="00B03939" w:rsidRPr="00EF33B5">
      <w:pPr>
        <w:jc w:val="both"/>
      </w:pPr>
    </w:p>
    <w:p w:rsidRDefault="00B03939" w:rsidP="00B03939" w:rsidR="00B03939" w:rsidRPr="00EF33B5">
      <w:pPr>
        <w:jc w:val="both"/>
      </w:pPr>
    </w:p>
    <w:p w:rsidRDefault="00B03939" w:rsidP="00B03939" w:rsidR="00B03939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B03939" w:rsidP="00B03939" w:rsidR="00B03939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E260E">
        <w:t xml:space="preserve"> </w:t>
      </w:r>
      <w:r>
        <w:t xml:space="preserve"> </w:t>
      </w:r>
      <w:r w:rsidRPr="00EF33B5">
        <w:t>Ovlašteni službenik</w:t>
      </w:r>
    </w:p>
    <w:p w:rsidRDefault="00B03939" w:rsidP="00B03939" w:rsidR="00B03939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B03939" w:rsidP="00B03939" w:rsidR="00B03939" w:rsidRPr="005B1841">
      <w:pPr>
        <w:rPr>
          <w:sz w:val="22"/>
          <w:szCs w:val="22"/>
        </w:rPr>
      </w:pPr>
    </w:p>
    <w:p w:rsidRDefault="00927B69" w:rsidP="00927B69" w:rsidR="00B03939">
      <w:pPr>
        <w:tabs>
          <w:tab w:pos="1395" w:val="left"/>
        </w:tabs>
      </w:pPr>
      <w:r>
        <w:tab/>
      </w:r>
    </w:p>
    <w:sectPr w:rsidR="00B039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AC6" w:rsidP="00752878" w:rsidR="003E3AC6">
      <w:r>
        <w:separator/>
      </w:r>
    </w:p>
  </w:endnote>
  <w:endnote w:id="0" w:type="continuationSeparator">
    <w:p w:rsidRDefault="003E3AC6" w:rsidP="00752878" w:rsidR="003E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AC6" w:rsidP="00752878" w:rsidR="003E3AC6">
      <w:r>
        <w:separator/>
      </w:r>
    </w:p>
  </w:footnote>
  <w:footnote w:id="0" w:type="continuationSeparator">
    <w:p w:rsidRDefault="003E3AC6" w:rsidP="00752878" w:rsidR="003E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210">
          <w:rPr>
            <w:noProof/>
          </w:rPr>
          <w:t>3</w:t>
        </w:r>
        <w:r>
          <w:fldChar w:fldCharType="end"/>
        </w:r>
      </w:p>
    </w:sdtContent>
  </w:sdt>
  <w:p w:rsidRDefault="000E260E" w:rsidP="000E260E" w:rsidR="000E260E">
    <w:pPr>
      <w:jc w:val="right"/>
    </w:pPr>
    <w:r>
      <w:t>6 St-289/12-417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74A8D"/>
    <w:multiLevelType w:val="hybridMultilevel"/>
    <w:tmpl w:val="CE8ED08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6E2B2E"/>
    <w:multiLevelType w:val="hybridMultilevel"/>
    <w:tmpl w:val="C2BC3DFC"/>
    <w:lvl w:tplc="8A7E685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0374EF"/>
    <w:multiLevelType w:val="hybridMultilevel"/>
    <w:tmpl w:val="2632D31E"/>
    <w:lvl w:tplc="83E68A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0CB482E"/>
    <w:multiLevelType w:val="hybridMultilevel"/>
    <w:tmpl w:val="C32A9604"/>
    <w:lvl w:tplc="A9CEDDD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5BE33B2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DF2A60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96211A3"/>
    <w:multiLevelType w:val="hybridMultilevel"/>
    <w:tmpl w:val="5B240484"/>
    <w:lvl w:tplc="F3A8F4BC" w:ilvl="0">
      <w:start w:val="1"/>
      <w:numFmt w:val="lowerLetter"/>
      <w:lvlText w:val="%1)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1">
    <w:nsid w:val="6C6D50C2"/>
    <w:multiLevelType w:val="hybridMultilevel"/>
    <w:tmpl w:val="7BE21CE8"/>
    <w:lvl w:tplc="6EE22FB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B38597E"/>
    <w:multiLevelType w:val="hybridMultilevel"/>
    <w:tmpl w:val="4D064056"/>
    <w:lvl w:tplc="E7AA1942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6909A9"/>
    <w:multiLevelType w:val="hybridMultilevel"/>
    <w:tmpl w:val="A476D7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3"/>
  </w:num>
  <w:num w:numId="9">
    <w:abstractNumId w:val="12"/>
  </w:num>
  <w:num w:numId="10">
    <w:abstractNumId w:val="11"/>
  </w:num>
  <w:num w:numId="11">
    <w:abstractNumId w:val="7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61AE6"/>
    <w:rsid w:val="000B127F"/>
    <w:rsid w:val="000E260E"/>
    <w:rsid w:val="00193CDF"/>
    <w:rsid w:val="001A0BB6"/>
    <w:rsid w:val="001E15EB"/>
    <w:rsid w:val="00231ADE"/>
    <w:rsid w:val="00241F73"/>
    <w:rsid w:val="00286473"/>
    <w:rsid w:val="002C7210"/>
    <w:rsid w:val="002D6876"/>
    <w:rsid w:val="002E476F"/>
    <w:rsid w:val="003118E8"/>
    <w:rsid w:val="00342CA8"/>
    <w:rsid w:val="00354434"/>
    <w:rsid w:val="003A398E"/>
    <w:rsid w:val="003E3AC6"/>
    <w:rsid w:val="004571B5"/>
    <w:rsid w:val="004C6966"/>
    <w:rsid w:val="004D33F6"/>
    <w:rsid w:val="00533068"/>
    <w:rsid w:val="00573E91"/>
    <w:rsid w:val="005A270B"/>
    <w:rsid w:val="005E3521"/>
    <w:rsid w:val="00650C92"/>
    <w:rsid w:val="00752878"/>
    <w:rsid w:val="00756BEB"/>
    <w:rsid w:val="00756F2C"/>
    <w:rsid w:val="007E41AB"/>
    <w:rsid w:val="007F60F2"/>
    <w:rsid w:val="008214D8"/>
    <w:rsid w:val="00862D71"/>
    <w:rsid w:val="0086789B"/>
    <w:rsid w:val="008920B6"/>
    <w:rsid w:val="00892557"/>
    <w:rsid w:val="008A064F"/>
    <w:rsid w:val="008A371A"/>
    <w:rsid w:val="008B1DC2"/>
    <w:rsid w:val="008C5AD0"/>
    <w:rsid w:val="008D5810"/>
    <w:rsid w:val="00924F04"/>
    <w:rsid w:val="00927B69"/>
    <w:rsid w:val="0093692A"/>
    <w:rsid w:val="00A57BF1"/>
    <w:rsid w:val="00A7515E"/>
    <w:rsid w:val="00A766E0"/>
    <w:rsid w:val="00B00B0D"/>
    <w:rsid w:val="00B03939"/>
    <w:rsid w:val="00B1483B"/>
    <w:rsid w:val="00B57961"/>
    <w:rsid w:val="00B90C99"/>
    <w:rsid w:val="00BC4D67"/>
    <w:rsid w:val="00BF420D"/>
    <w:rsid w:val="00C06C57"/>
    <w:rsid w:val="00C910E8"/>
    <w:rsid w:val="00CA38CE"/>
    <w:rsid w:val="00CC19B5"/>
    <w:rsid w:val="00CF78A7"/>
    <w:rsid w:val="00D5479F"/>
    <w:rsid w:val="00D92E59"/>
    <w:rsid w:val="00DB052E"/>
    <w:rsid w:val="00DC1E42"/>
    <w:rsid w:val="00DE3C0B"/>
    <w:rsid w:val="00DF6A76"/>
    <w:rsid w:val="00ED0369"/>
    <w:rsid w:val="00EE4459"/>
    <w:rsid w:val="00F168F0"/>
    <w:rsid w:val="00F2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72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72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2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2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72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72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2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2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7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DDAA3-2198-4AA7-8F78-578070BFA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1223</properties:Words>
  <properties:Characters>6331</properties:Characters>
  <properties:Lines>209</properties:Lines>
  <properties:Paragraphs>56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2017-05-16T11:04:00Z</dcterms:created>
  <dc:creator>wsadmin</dc:creator>
  <cp:lastModifiedBy>Danijela Sekulić</cp:lastModifiedBy>
  <cp:lastPrinted>2017-05-16T11:27:00Z</cp:lastPrinted>
  <dcterms:modified xmlns:xsi="http://www.w3.org/2001/XMLSchema-instance" xsi:type="dcterms:W3CDTF">2017-05-16T11:28:00Z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