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62aa" w14:paraId="c6362aa" w:rsidRDefault="00E07034" w:rsidP="00E07034" w:rsidR="00E07034">
      <w:pPr>
        <w:pStyle w:val="Naslov1"/>
        <w:jc w:val="left"/>
        <w15:collapsed w:val="false"/>
        <w:rPr>
          <w:b w:val="false"/>
        </w:rPr>
      </w:pPr>
      <w:bookmarkStart w:name="_GoBack" w:id="0"/>
      <w:bookmarkEnd w:id="0"/>
    </w:p>
    <w:p w:rsidRDefault="00E07034" w:rsidP="00E07034" w:rsidR="00E07034">
      <w:pPr>
        <w:pStyle w:val="Naslov1"/>
        <w:jc w:val="right"/>
        <w:rPr>
          <w:b w:val="false"/>
        </w:rPr>
      </w:pPr>
      <w:r w:rsidRPr="00F971B3">
        <w:rPr>
          <w:b w:val="false"/>
        </w:rPr>
        <w:t>13 St-</w:t>
      </w:r>
      <w:r>
        <w:rPr>
          <w:b w:val="false"/>
        </w:rPr>
        <w:t>1448/17-8</w:t>
      </w:r>
    </w:p>
    <w:p w:rsidRDefault="00E07034" w:rsidP="00E07034" w:rsidR="00E07034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7034" w:rsidP="00E07034" w:rsidR="00E07034" w:rsidRPr="00D21A2C"/>
    <w:p w:rsidRDefault="00E07034" w:rsidP="00E07034" w:rsidR="00E0703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07034" w:rsidP="00E07034" w:rsidR="00E0703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07034" w:rsidP="00E07034" w:rsidR="00E07034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07034" w:rsidP="00E07034" w:rsidR="00E07034">
      <w:pPr>
        <w:pStyle w:val="Naslov1"/>
        <w:jc w:val="left"/>
      </w:pPr>
    </w:p>
    <w:p w:rsidRDefault="000751F4" w:rsidP="000751F4" w:rsidR="000751F4" w:rsidRPr="000751F4"/>
    <w:p w:rsidRDefault="000751F4" w:rsidP="000751F4" w:rsidR="000751F4" w:rsidRPr="000751F4"/>
    <w:p w:rsidRDefault="00E07034" w:rsidP="00E07034" w:rsidR="00E07034" w:rsidRPr="00590D1E">
      <w:pPr>
        <w:pStyle w:val="Naslov1"/>
        <w:rPr>
          <w:b w:val="false"/>
        </w:rPr>
      </w:pPr>
      <w:r>
        <w:rPr>
          <w:b w:val="false"/>
        </w:rPr>
        <w:t>U  I M E   R E P U B L I K E   H R V A T S K E</w:t>
      </w:r>
    </w:p>
    <w:p w:rsidRDefault="00E07034" w:rsidP="00E07034" w:rsidR="00E07034" w:rsidRPr="00590D1E">
      <w:pPr>
        <w:pStyle w:val="Naslov1"/>
        <w:rPr>
          <w:b w:val="false"/>
          <w:lang w:val="es-ES"/>
        </w:rPr>
      </w:pPr>
      <w:r w:rsidRPr="00590D1E">
        <w:rPr>
          <w:b w:val="false"/>
        </w:rPr>
        <w:t>R J E Š E N J E</w:t>
      </w:r>
    </w:p>
    <w:p w:rsidRDefault="00E07034" w:rsidP="00E07034" w:rsidR="00E07034">
      <w:pPr>
        <w:jc w:val="center"/>
        <w:rPr>
          <w:b/>
          <w:bCs/>
        </w:rPr>
      </w:pPr>
    </w:p>
    <w:p w:rsidRDefault="00E07034" w:rsidP="00E07034" w:rsidR="00E07034">
      <w:pPr>
        <w:jc w:val="center"/>
        <w:rPr>
          <w:b/>
          <w:bCs/>
        </w:rPr>
      </w:pPr>
    </w:p>
    <w:p w:rsidRDefault="00E07034" w:rsidP="00E07034" w:rsidR="00E07034">
      <w:pPr>
        <w:ind w:firstLine="708"/>
        <w:jc w:val="both"/>
      </w:pPr>
      <w:r>
        <w:t>Trgovački sud u Osijeku, po sucu Jadranki Herman, u stečajnom predmetu povodom prijedloga vjerovnika RH Ministarstv</w:t>
      </w:r>
      <w:r w:rsidR="00677D25">
        <w:t>o</w:t>
      </w:r>
      <w:r>
        <w:t xml:space="preserve"> financija</w:t>
      </w:r>
      <w:r w:rsidR="00677D25">
        <w:t xml:space="preserve"> Porezna uprava Područni ured </w:t>
      </w:r>
      <w:r>
        <w:t>Osijek,</w:t>
      </w:r>
      <w:r w:rsidR="00677D25">
        <w:t xml:space="preserve"> koga zastupa Županijsko državno odvjetništvo u Osijeku, </w:t>
      </w:r>
      <w:r>
        <w:t>za pokretanje stečajnog postupka nad dužnikom F1 AUTOMOBILI j.d.o.o. za trgovinu i usluge, Osijek, Vranska 50, MBS: 030172112, OIB: 24673461586, dana</w:t>
      </w:r>
      <w:r w:rsidR="00677D25">
        <w:t xml:space="preserve"> </w:t>
      </w:r>
      <w:r>
        <w:t xml:space="preserve">11. listopada 2017. </w:t>
      </w:r>
    </w:p>
    <w:p w:rsidRDefault="00E07034" w:rsidP="00E07034" w:rsidR="00E07034">
      <w:pPr>
        <w:jc w:val="both"/>
      </w:pPr>
    </w:p>
    <w:p w:rsidRDefault="000751F4" w:rsidP="00E07034" w:rsidR="000751F4">
      <w:pPr>
        <w:jc w:val="both"/>
      </w:pPr>
    </w:p>
    <w:p w:rsidRDefault="00E07034" w:rsidP="00E07034" w:rsidR="00E07034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6A5E3A" w:rsidP="009A6857" w:rsidR="006A5E3A">
      <w:pPr>
        <w:pStyle w:val="Tijeloteksta"/>
      </w:pPr>
    </w:p>
    <w:p w:rsidRDefault="00F61B20" w:rsidP="009A6857" w:rsidR="00F61B20" w:rsidRPr="00BB13AD">
      <w:pPr>
        <w:pStyle w:val="Tijeloteksta"/>
      </w:pPr>
    </w:p>
    <w:p w:rsidRDefault="00CC0803" w:rsidP="00677D25" w:rsidR="00CC0803" w:rsidRPr="00CC0803">
      <w:pPr>
        <w:pStyle w:val="Tijeloteksta"/>
        <w:ind w:left="1065"/>
        <w:rPr>
          <w:bCs/>
        </w:rPr>
      </w:pPr>
      <w:r>
        <w:rPr>
          <w:bCs/>
        </w:rPr>
        <w:t xml:space="preserve">ODBACUJE </w:t>
      </w:r>
      <w:r w:rsidR="009A6857">
        <w:rPr>
          <w:bCs/>
        </w:rPr>
        <w:t xml:space="preserve"> SE </w:t>
      </w:r>
      <w:r>
        <w:rPr>
          <w:bCs/>
        </w:rPr>
        <w:t>prijedlog vjerovnika RH Ministarstva fi</w:t>
      </w:r>
      <w:r w:rsidR="00677D25">
        <w:rPr>
          <w:bCs/>
        </w:rPr>
        <w:t xml:space="preserve">nancija Porezna upravaPodručni ured Osijek </w:t>
      </w:r>
      <w:r>
        <w:rPr>
          <w:bCs/>
        </w:rPr>
        <w:t xml:space="preserve">za otvaranje stečajnog postupka nad dužnikom </w:t>
      </w:r>
      <w:r w:rsidR="00677D25">
        <w:t>F1 AUTOMOBILI j.d.o.o. za trgovinu i usluge, Osijek, Vranska 50, MBS: 030172112, OIB: 24673461586.</w:t>
      </w:r>
    </w:p>
    <w:p w:rsidRDefault="00CC0803" w:rsidP="00CC0803" w:rsidR="00CC0803">
      <w:pPr>
        <w:pStyle w:val="Tijeloteksta"/>
        <w:ind w:left="1065"/>
        <w:rPr>
          <w:bCs/>
        </w:rPr>
      </w:pPr>
    </w:p>
    <w:p w:rsidRDefault="000751F4" w:rsidP="00CC0803" w:rsidR="000751F4" w:rsidRPr="00CC0803">
      <w:pPr>
        <w:pStyle w:val="Tijeloteksta"/>
        <w:ind w:left="1065"/>
        <w:rPr>
          <w:bCs/>
        </w:rPr>
      </w:pPr>
    </w:p>
    <w:p w:rsidRDefault="000D5EB9" w:rsidP="000D5EB9" w:rsidR="009A6857">
      <w:pPr>
        <w:pStyle w:val="Tijeloteksta"/>
        <w:ind w:left="3540"/>
        <w:rPr>
          <w:bCs/>
        </w:rPr>
      </w:pPr>
      <w:r>
        <w:rPr>
          <w:bCs/>
        </w:rPr>
        <w:t xml:space="preserve">     </w:t>
      </w:r>
      <w:r w:rsidR="009A6857" w:rsidRPr="00A010AF">
        <w:rPr>
          <w:bCs/>
        </w:rPr>
        <w:t>Obrazloženje</w:t>
      </w:r>
    </w:p>
    <w:p w:rsidRDefault="00F61B20" w:rsidP="00AB27B6" w:rsidR="00F61B20" w:rsidRPr="00A04A26">
      <w:pPr>
        <w:jc w:val="both"/>
        <w:rPr>
          <w:bCs/>
        </w:rPr>
      </w:pPr>
    </w:p>
    <w:p w:rsidRDefault="008E755A" w:rsidP="008E755A" w:rsidR="008E755A">
      <w:pPr>
        <w:jc w:val="both"/>
        <w:rPr>
          <w:b/>
          <w:bCs/>
        </w:rPr>
      </w:pPr>
    </w:p>
    <w:p w:rsidRDefault="008E755A" w:rsidP="008E755A" w:rsidR="008E755A">
      <w:pPr>
        <w:ind w:firstLine="720"/>
        <w:jc w:val="both"/>
        <w:rPr>
          <w:bCs/>
        </w:rPr>
      </w:pPr>
      <w:r>
        <w:t>Dana 20. srpnja 2017. zaprimljen je na ovome sudu zahtjev  FINE Regionalni centar Osijek  Podružnica Osijek, Klasa: 110-07/17-01/04 Ur. broj 04-06-17-3787  od 19. srpnja 2017.  godine, za provedbu skraćenog stečajnog postupka nad dužnikom F1 AUTOMOBILI j.d.o.o. za trgovinu i usluge, Osijek, Vranska 50, MBS: 030172112, OIB: 24673461586.</w:t>
      </w:r>
    </w:p>
    <w:p w:rsidRDefault="008E755A" w:rsidP="008E755A" w:rsidR="008E755A">
      <w:pPr>
        <w:ind w:firstLine="720"/>
        <w:jc w:val="both"/>
      </w:pPr>
    </w:p>
    <w:p w:rsidRDefault="008E755A" w:rsidP="008E755A" w:rsidR="008E755A">
      <w:pPr>
        <w:ind w:firstLine="720"/>
        <w:jc w:val="both"/>
      </w:pPr>
      <w:r>
        <w:t xml:space="preserve">Dana 1. kolovoza 2017.  godine, sukladno članku 430. Stečajnog zakona (Narodne novine broj 71/15) Trgovački sud u sud u Osijeku,  pod poslovnim brojem St-1321/17-3, objavio je oglas  na mrežnoj stranici e-oglasna ploča sudova, kojim je pozvao osobe ovlaštene za zastupanje dužnika da u roku od 15 dana od dana objave oglasa podnesu  sudu  javnobilježnički  ovjerovljeni   popis imovine i obveza na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0751F4" w:rsidP="008E755A" w:rsidR="000751F4">
      <w:pPr>
        <w:ind w:firstLine="720"/>
        <w:jc w:val="both"/>
      </w:pPr>
    </w:p>
    <w:p w:rsidRDefault="008E755A" w:rsidP="008E755A" w:rsidR="008E755A">
      <w:pPr>
        <w:ind w:firstLine="720"/>
        <w:jc w:val="center"/>
      </w:pPr>
      <w:r>
        <w:lastRenderedPageBreak/>
        <w:t>2</w:t>
      </w:r>
    </w:p>
    <w:p w:rsidRDefault="00C665F7" w:rsidP="00C665F7" w:rsidR="00C665F7">
      <w:pPr>
        <w:pStyle w:val="Naslov1"/>
        <w:jc w:val="left"/>
        <w:rPr>
          <w:b w:val="false"/>
        </w:rPr>
      </w:pPr>
    </w:p>
    <w:p w:rsidRDefault="00C665F7" w:rsidP="00C665F7" w:rsidR="00C665F7">
      <w:pPr>
        <w:pStyle w:val="Naslov1"/>
        <w:jc w:val="right"/>
        <w:rPr>
          <w:b w:val="false"/>
        </w:rPr>
      </w:pPr>
      <w:r w:rsidRPr="00F971B3">
        <w:rPr>
          <w:b w:val="false"/>
        </w:rPr>
        <w:t>13 St-</w:t>
      </w:r>
      <w:r>
        <w:rPr>
          <w:b w:val="false"/>
        </w:rPr>
        <w:t>1448/17-8</w:t>
      </w:r>
    </w:p>
    <w:p w:rsidRDefault="008E755A" w:rsidP="008E755A" w:rsidR="008E755A">
      <w:pPr>
        <w:ind w:firstLine="720"/>
        <w:jc w:val="center"/>
      </w:pPr>
    </w:p>
    <w:p w:rsidRDefault="008E755A" w:rsidP="008E755A" w:rsidR="008E755A">
      <w:pPr>
        <w:ind w:firstLine="720"/>
        <w:jc w:val="center"/>
      </w:pPr>
    </w:p>
    <w:p w:rsidRDefault="008E755A" w:rsidP="008E755A" w:rsidR="008E755A">
      <w:pPr>
        <w:ind w:firstLine="720"/>
        <w:jc w:val="both"/>
      </w:pPr>
    </w:p>
    <w:p w:rsidRDefault="008E755A" w:rsidP="008E755A" w:rsidR="008E755A">
      <w:pPr>
        <w:ind w:firstLine="720"/>
        <w:jc w:val="both"/>
        <w:rPr>
          <w:bCs/>
        </w:rPr>
      </w:pPr>
      <w:r>
        <w:t>Podneskom zaprimljenim, kod ovog suda dana 10. kolovoza 2017. godine, vjerovnik Republika Hrvatska Ministarstvo financija, Porezna uprava, Područni ured  Osijek,  zastupana po Županijskom državnom odvjetništvu u Osijeku podnijela je prijedlog za otvaranjem stečajnog postupka nad dužnikom F1 AUTOMOBILI j.d.o.o. za trgovinu i usluge, Osijek, Vranska 50, MBS: 030172112, OIB: 24673461586</w:t>
      </w:r>
      <w:r>
        <w:rPr>
          <w:bCs/>
        </w:rPr>
        <w:t>, uz koji prijedlog je dostavila dokaz o postojanju svoje tražbine i postojanju stečajnog razloga iz članka 6. stav 2. Stečajnog zakona: nesposobnosti za plaćanje.</w:t>
      </w:r>
    </w:p>
    <w:p w:rsidRDefault="000751F4" w:rsidP="00547B36" w:rsidR="000751F4">
      <w:pPr>
        <w:ind w:firstLine="720"/>
        <w:jc w:val="both"/>
        <w:rPr>
          <w:bCs/>
        </w:rPr>
      </w:pPr>
    </w:p>
    <w:p w:rsidRDefault="00547B36" w:rsidP="00547B36" w:rsidR="00547B36">
      <w:pPr>
        <w:jc w:val="both"/>
      </w:pPr>
      <w:r>
        <w:tab/>
        <w:t>Rješenjem ovog suda St-</w:t>
      </w:r>
      <w:r w:rsidR="008E755A">
        <w:t>1321/17-6 od 8. rujna 2017.</w:t>
      </w:r>
      <w:r>
        <w:t xml:space="preserve"> godine obustavljen je skraćeni stečajni postupak nad dužnikom, te je određeno da će se postupak nad dužnikom nastaviti primjenom </w:t>
      </w:r>
      <w:r w:rsidR="00743E8B">
        <w:t xml:space="preserve">Općih </w:t>
      </w:r>
      <w:r w:rsidR="00394790">
        <w:t xml:space="preserve">odredaba Stečajnog zakona i </w:t>
      </w:r>
      <w:r w:rsidR="00743E8B">
        <w:t xml:space="preserve">predmetu </w:t>
      </w:r>
      <w:r w:rsidR="00394790">
        <w:t xml:space="preserve">je </w:t>
      </w:r>
      <w:r w:rsidR="00743E8B">
        <w:t>dodijeljen novi broj St-</w:t>
      </w:r>
      <w:r w:rsidR="008E755A">
        <w:t>1448/17.</w:t>
      </w:r>
    </w:p>
    <w:p w:rsidRDefault="008E755A" w:rsidP="00547B36" w:rsidR="008E755A">
      <w:pPr>
        <w:jc w:val="both"/>
      </w:pPr>
    </w:p>
    <w:p w:rsidRDefault="008E755A" w:rsidP="006F6612" w:rsidR="0074709D">
      <w:pPr>
        <w:jc w:val="both"/>
      </w:pPr>
      <w:r>
        <w:tab/>
        <w:t xml:space="preserve">Podneskom zaprimljenim kod ovog suda dana 14. rujna 2017. godine zakonski zastupnik dužnika </w:t>
      </w:r>
      <w:r w:rsidR="006F6612">
        <w:t xml:space="preserve">predložio je obustavu stečajnog postupka nad dužnikom, te je uz isti podnesak dostavio potvrdu FINE o blokadi računa i novčanih sredstava dužnika od 14. rujna 2017. godine iz koje potvrde je razvidno da žiro račun dužnika nije blokiran, nepodmirene obveze na dan izdavanja potvrde iznose 0,00 kn. </w:t>
      </w:r>
      <w:r w:rsidR="009C4EC3">
        <w:t xml:space="preserve"> </w:t>
      </w:r>
    </w:p>
    <w:p w:rsidRDefault="0074709D" w:rsidP="00547B36" w:rsidR="0074709D">
      <w:pPr>
        <w:jc w:val="both"/>
      </w:pPr>
    </w:p>
    <w:p w:rsidRDefault="006F6612" w:rsidP="0074709D" w:rsidR="0074709D">
      <w:pPr>
        <w:ind w:firstLine="708"/>
        <w:jc w:val="both"/>
      </w:pPr>
      <w:r>
        <w:t xml:space="preserve">Kako </w:t>
      </w:r>
      <w:r w:rsidR="0074709D">
        <w:t xml:space="preserve"> </w:t>
      </w:r>
      <w:r>
        <w:t xml:space="preserve">je </w:t>
      </w:r>
      <w:r w:rsidR="0074709D">
        <w:t>uvidom u potvrdu FI</w:t>
      </w:r>
      <w:r>
        <w:t>NE Regionalni centar Osijek od 14</w:t>
      </w:r>
      <w:r w:rsidR="0074709D">
        <w:t>. rujna 2017. godine utvrđen</w:t>
      </w:r>
      <w:r>
        <w:t>o da žiro račun dužnika na dan 14</w:t>
      </w:r>
      <w:r w:rsidR="0074709D">
        <w:t xml:space="preserve">. rujan 2017. godine nije blokiran, te kod dužnika nije ostvaren stečajni razlog predviđen člankom 5. Stečajnog zakona </w:t>
      </w:r>
      <w:r w:rsidR="00547B36">
        <w:t xml:space="preserve">(Narodne novine 71/15) </w:t>
      </w:r>
      <w:r w:rsidR="0074709D">
        <w:t xml:space="preserve">nesposobnost za plaćanje, to je prijedlog za otvaranje stečajnog postupka nad dužnikom valjalo odbaciti kao nedopušten. </w:t>
      </w:r>
    </w:p>
    <w:p w:rsidRDefault="00801F0E" w:rsidP="009A6857" w:rsidR="00801F0E">
      <w:pPr>
        <w:pStyle w:val="Tijeloteksta"/>
        <w:rPr>
          <w:sz w:val="20"/>
          <w:szCs w:val="20"/>
        </w:rPr>
      </w:pPr>
    </w:p>
    <w:p w:rsidRDefault="008101B7" w:rsidP="009A6857" w:rsidR="008101B7" w:rsidRPr="00524479">
      <w:pPr>
        <w:pStyle w:val="Tijeloteksta"/>
        <w:rPr>
          <w:sz w:val="20"/>
          <w:szCs w:val="20"/>
        </w:rPr>
      </w:pPr>
    </w:p>
    <w:p w:rsidRDefault="00801F0E" w:rsidP="00276417" w:rsidR="009A6857">
      <w:pPr>
        <w:pStyle w:val="Tijeloteksta"/>
        <w:jc w:val="center"/>
      </w:pPr>
      <w:r>
        <w:t>U Osijeku 1</w:t>
      </w:r>
      <w:r w:rsidR="006F6612">
        <w:t xml:space="preserve">1. listopad </w:t>
      </w:r>
      <w:r w:rsidR="004854E7">
        <w:t>2017.</w:t>
      </w:r>
      <w:r w:rsidR="009A6857">
        <w:t xml:space="preserve"> </w:t>
      </w:r>
    </w:p>
    <w:p w:rsidRDefault="001D458B" w:rsidP="00276417" w:rsidR="001D458B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F61B20">
      <w:pPr>
        <w:pStyle w:val="Tijeloteksta"/>
        <w:jc w:val="left"/>
      </w:pPr>
      <w:r>
        <w:t>Maja Kocijan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F61B20" w:rsidP="009A6857" w:rsidR="00F61B20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C850D1" w:rsidP="009A6857" w:rsidR="00C850D1">
      <w:pPr>
        <w:pStyle w:val="Tijeloteksta"/>
        <w:jc w:val="left"/>
      </w:pPr>
    </w:p>
    <w:p w:rsidRDefault="008101B7" w:rsidP="009A6857" w:rsidR="008101B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</w:t>
      </w:r>
      <w:r w:rsidR="00E77618">
        <w:t>– RH</w:t>
      </w:r>
      <w:r w:rsidR="006F6612">
        <w:t xml:space="preserve"> Ministarstvo financija </w:t>
      </w:r>
      <w:r w:rsidR="000751F4">
        <w:t xml:space="preserve"> Porezna uprava </w:t>
      </w:r>
      <w:r w:rsidR="006F6612">
        <w:t>po ŽDO</w:t>
      </w:r>
      <w:r w:rsidR="000751F4">
        <w:t xml:space="preserve"> Osijek</w:t>
      </w:r>
      <w:r w:rsidR="006F6612">
        <w:t xml:space="preserve"> </w:t>
      </w:r>
    </w:p>
    <w:p w:rsidRDefault="00801F0E" w:rsidP="000D5EB9" w:rsidR="009A6857" w:rsidRPr="007B3432">
      <w:pPr>
        <w:pStyle w:val="Tijeloteksta"/>
        <w:numPr>
          <w:ilvl w:val="0"/>
          <w:numId w:val="21"/>
        </w:numPr>
      </w:pPr>
      <w:r>
        <w:t xml:space="preserve">Dužnik </w:t>
      </w:r>
      <w:r w:rsidR="000751F4">
        <w:t>- F1 AUTOMOBILI j.d.o.o. Osijek, Vranska 50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0D5EB9" w:rsidP="009A6857" w:rsidR="000D5EB9">
      <w:pPr>
        <w:pStyle w:val="Tijeloteksta"/>
        <w:numPr>
          <w:ilvl w:val="0"/>
          <w:numId w:val="21"/>
        </w:numPr>
        <w:jc w:val="left"/>
      </w:pPr>
      <w:r>
        <w:t>RNDN – odbacivanjem</w:t>
      </w:r>
    </w:p>
    <w:p w:rsidRDefault="000751F4" w:rsidP="000D5EB9" w:rsidR="005A2E90" w:rsidRPr="00A930D6">
      <w:pPr>
        <w:pStyle w:val="Tijeloteksta"/>
        <w:numPr>
          <w:ilvl w:val="0"/>
          <w:numId w:val="21"/>
        </w:numPr>
        <w:jc w:val="left"/>
      </w:pPr>
      <w:r>
        <w:t>kal.  11/11</w:t>
      </w:r>
    </w:p>
    <w:sectPr w:rsidSect="00E77618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418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452E5"/>
    <w:rsid w:val="0005396D"/>
    <w:rsid w:val="00054A28"/>
    <w:rsid w:val="00055D34"/>
    <w:rsid w:val="0006045C"/>
    <w:rsid w:val="00061875"/>
    <w:rsid w:val="00067ECC"/>
    <w:rsid w:val="00072D98"/>
    <w:rsid w:val="00074DFF"/>
    <w:rsid w:val="000751F4"/>
    <w:rsid w:val="000773AC"/>
    <w:rsid w:val="00081819"/>
    <w:rsid w:val="00084FDB"/>
    <w:rsid w:val="000906F4"/>
    <w:rsid w:val="000959DB"/>
    <w:rsid w:val="000A604F"/>
    <w:rsid w:val="000C20F1"/>
    <w:rsid w:val="000C270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D5EB9"/>
    <w:rsid w:val="000E0EA6"/>
    <w:rsid w:val="000E414B"/>
    <w:rsid w:val="000F01B5"/>
    <w:rsid w:val="000F0458"/>
    <w:rsid w:val="000F1348"/>
    <w:rsid w:val="000F4858"/>
    <w:rsid w:val="000F7BC0"/>
    <w:rsid w:val="00101E37"/>
    <w:rsid w:val="0010784A"/>
    <w:rsid w:val="00111495"/>
    <w:rsid w:val="001212CA"/>
    <w:rsid w:val="00131CC4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458B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3A21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B6E0C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15805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94790"/>
    <w:rsid w:val="003A3BC5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854E7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47B36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09B0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77D25"/>
    <w:rsid w:val="00677F40"/>
    <w:rsid w:val="006824C4"/>
    <w:rsid w:val="00682B76"/>
    <w:rsid w:val="00684A25"/>
    <w:rsid w:val="0068514F"/>
    <w:rsid w:val="00686D89"/>
    <w:rsid w:val="00691D20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0E8C"/>
    <w:rsid w:val="006F4276"/>
    <w:rsid w:val="006F58E6"/>
    <w:rsid w:val="006F6612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3E8B"/>
    <w:rsid w:val="00744AD7"/>
    <w:rsid w:val="0074709D"/>
    <w:rsid w:val="0074711B"/>
    <w:rsid w:val="00755B23"/>
    <w:rsid w:val="00757D03"/>
    <w:rsid w:val="00760964"/>
    <w:rsid w:val="00761510"/>
    <w:rsid w:val="00764EF6"/>
    <w:rsid w:val="00765B88"/>
    <w:rsid w:val="007762A0"/>
    <w:rsid w:val="0078379B"/>
    <w:rsid w:val="00785945"/>
    <w:rsid w:val="00787494"/>
    <w:rsid w:val="0078785D"/>
    <w:rsid w:val="0079034C"/>
    <w:rsid w:val="007904B4"/>
    <w:rsid w:val="00793B20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1F0E"/>
    <w:rsid w:val="0080666F"/>
    <w:rsid w:val="008101B7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3DD4"/>
    <w:rsid w:val="00845777"/>
    <w:rsid w:val="00851AC8"/>
    <w:rsid w:val="00856920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E755A"/>
    <w:rsid w:val="008F04BB"/>
    <w:rsid w:val="008F36EA"/>
    <w:rsid w:val="009001D6"/>
    <w:rsid w:val="0090346E"/>
    <w:rsid w:val="00903527"/>
    <w:rsid w:val="00907A15"/>
    <w:rsid w:val="00907DBC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1BF5"/>
    <w:rsid w:val="00994095"/>
    <w:rsid w:val="00994DCA"/>
    <w:rsid w:val="009973F4"/>
    <w:rsid w:val="009A6857"/>
    <w:rsid w:val="009A7387"/>
    <w:rsid w:val="009B0076"/>
    <w:rsid w:val="009B64E6"/>
    <w:rsid w:val="009C13EB"/>
    <w:rsid w:val="009C4EC3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07AC"/>
    <w:rsid w:val="00A90A13"/>
    <w:rsid w:val="00A917B2"/>
    <w:rsid w:val="00A930D6"/>
    <w:rsid w:val="00AB1592"/>
    <w:rsid w:val="00AB27B6"/>
    <w:rsid w:val="00AB56F9"/>
    <w:rsid w:val="00AC2C6D"/>
    <w:rsid w:val="00AC78F7"/>
    <w:rsid w:val="00AD50E4"/>
    <w:rsid w:val="00AE227B"/>
    <w:rsid w:val="00AE7E53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1E64"/>
    <w:rsid w:val="00C539B2"/>
    <w:rsid w:val="00C60995"/>
    <w:rsid w:val="00C665F7"/>
    <w:rsid w:val="00C67713"/>
    <w:rsid w:val="00C67AF2"/>
    <w:rsid w:val="00C72083"/>
    <w:rsid w:val="00C8158A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C0803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07034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67C"/>
    <w:rsid w:val="00E65DFE"/>
    <w:rsid w:val="00E770AF"/>
    <w:rsid w:val="00E774AF"/>
    <w:rsid w:val="00E77618"/>
    <w:rsid w:val="00E83EDB"/>
    <w:rsid w:val="00E85FE5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2138"/>
    <w:rsid w:val="00F319F9"/>
    <w:rsid w:val="00F402F3"/>
    <w:rsid w:val="00F42043"/>
    <w:rsid w:val="00F514B0"/>
    <w:rsid w:val="00F618C3"/>
    <w:rsid w:val="00F61B20"/>
    <w:rsid w:val="00F76EF7"/>
    <w:rsid w:val="00F80660"/>
    <w:rsid w:val="00F84C31"/>
    <w:rsid w:val="00F8686C"/>
    <w:rsid w:val="00F940C1"/>
    <w:rsid w:val="00F94186"/>
    <w:rsid w:val="00F964BC"/>
    <w:rsid w:val="00F97DC0"/>
    <w:rsid w:val="00FA3BD2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2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7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7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7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7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2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7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7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7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7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0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943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251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St-1448/2017</izvorni_sadrzaj>
    <derivirana_varijabla naziv="DomainObject.Predmet.OznakaBroj_1">St-1448/2017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F1 AUTOMOBILI j.d.o.o. za trgovinu i usluge</izvorni_sadrzaj>
    <derivirana_varijabla naziv="DomainObject.Predmet.ProtustrankaFormated_1">  F1 AUTOMOBILI j.d.o.o. za trgovinu i usluge</derivirana_varijabla>
  </DomainObject.Predmet.ProtustrankaFormated>
  <DomainObject.Predmet.ProtustrankaFormatedOIB>
    <izvorni_sadrzaj>  F1 AUTOMOBILI j.d.o.o. za trgovinu i usluge, OIB 24673461586</izvorni_sadrzaj>
    <derivirana_varijabla naziv="DomainObject.Predmet.ProtustrankaFormatedOIB_1">  F1 AUTOMOBILI j.d.o.o. za trgovinu i usluge, OIB 24673461586</derivirana_varijabla>
  </DomainObject.Predmet.ProtustrankaFormatedOIB>
  <DomainObject.Predmet.ProtustrankaFormatedWithAdress>
    <izvorni_sadrzaj> F1 AUTOMOBILI j.d.o.o. za trgovinu i usluge, Vranska 50, 31000 Osijek</izvorni_sadrzaj>
    <derivirana_varijabla naziv="DomainObject.Predmet.ProtustrankaFormatedWithAdress_1"> F1 AUTOMOBILI j.d.o.o. za trgovinu i usluge, Vranska 50, 31000 Osijek</derivirana_varijabla>
  </DomainObject.Predmet.ProtustrankaFormatedWithAdress>
  <DomainObject.Predmet.ProtustrankaFormatedWithAdressOIB>
    <izvorni_sadrzaj> F1 AUTOMOBILI j.d.o.o. za trgovinu i usluge, OIB 24673461586, Vranska 50, 31000 Osijek</izvorni_sadrzaj>
    <derivirana_varijabla naziv="DomainObject.Predmet.ProtustrankaFormatedWithAdressOIB_1"> F1 AUTOMOBILI j.d.o.o. za trgovinu i usluge, OIB 24673461586, Vranska 50, 31000 Osijek</derivirana_varijabla>
  </DomainObject.Predmet.ProtustrankaFormatedWithAdressOIB>
  <DomainObject.Predmet.ProtustrankaWithAdress>
    <izvorni_sadrzaj>F1 AUTOMOBILI j.d.o.o. za trgovinu i usluge Vranska 50, 31000 Osijek</izvorni_sadrzaj>
    <derivirana_varijabla naziv="DomainObject.Predmet.ProtustrankaWithAdress_1">F1 AUTOMOBILI j.d.o.o. za trgovinu i usluge Vranska 50, 31000 Osijek</derivirana_varijabla>
  </DomainObject.Predmet.ProtustrankaWithAdress>
  <DomainObject.Predmet.ProtustrankaWithAdressOIB>
    <izvorni_sadrzaj>F1 AUTOMOBILI j.d.o.o. za trgovinu i usluge, OIB 24673461586, Vranska 50, 31000 Osijek</izvorni_sadrzaj>
    <derivirana_varijabla naziv="DomainObject.Predmet.ProtustrankaWithAdressOIB_1">F1 AUTOMOBILI j.d.o.o. za trgovinu i usluge, OIB 24673461586, Vranska 50, 31000 Osijek</derivirana_varijabla>
  </DomainObject.Predmet.ProtustrankaWithAdressOIB>
  <DomainObject.Predmet.ProtustrankaNazivFormated>
    <izvorni_sadrzaj>F1 AUTOMOBILI j.d.o.o. za trgovinu i usluge</izvorni_sadrzaj>
    <derivirana_varijabla naziv="DomainObject.Predmet.ProtustrankaNazivFormated_1">F1 AUTOMOBILI j.d.o.o. za trgovinu i usluge</derivirana_varijabla>
  </DomainObject.Predmet.ProtustrankaNazivFormated>
  <DomainObject.Predmet.ProtustrankaNazivFormatedOIB>
    <izvorni_sadrzaj>F1 AUTOMOBILI j.d.o.o. za trgovinu i usluge, OIB 24673461586</izvorni_sadrzaj>
    <derivirana_varijabla naziv="DomainObject.Predmet.ProtustrankaNazivFormatedOIB_1">F1 AUTOMOBILI j.d.o.o. za trgovinu i usluge, OIB 24673461586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F1 AUTOMOBILI j.d.o.o. za trgovinu i usluge</item>
    </izvorni_sadrzaj>
    <derivirana_varijabla naziv="DomainObject.Predmet.ProtuStrankaListFormated_1">
      <item>F1 AUTOMOBILI j.d.o.o. za trgovinu i usluge</item>
    </derivirana_varijabla>
  </DomainObject.Predmet.ProtuStrankaListFormated>
  <DomainObject.Predmet.ProtuStrankaListFormatedOIB>
    <izvorni_sadrzaj>
      <item>F1 AUTOMOBILI j.d.o.o. za trgovinu i usluge, OIB 24673461586</item>
    </izvorni_sadrzaj>
    <derivirana_varijabla naziv="DomainObject.Predmet.ProtuStrankaListFormatedOIB_1">
      <item>F1 AUTOMOBILI j.d.o.o. za trgovinu i usluge, OIB 24673461586</item>
    </derivirana_varijabla>
  </DomainObject.Predmet.ProtuStrankaListFormatedOIB>
  <DomainObject.Predmet.ProtuStrankaListFormatedWithAdress>
    <izvorni_sadrzaj>
      <item>F1 AUTOMOBILI j.d.o.o. za trgovinu i usluge, Vranska 50, 31000 Osijek</item>
    </izvorni_sadrzaj>
    <derivirana_varijabla naziv="DomainObject.Predmet.ProtuStrankaListFormatedWithAdress_1">
      <item>F1 AUTOMOBILI j.d.o.o. za trgovinu i usluge, Vranska 50, 31000 Osijek</item>
    </derivirana_varijabla>
  </DomainObject.Predmet.ProtuStrankaListFormatedWithAdress>
  <DomainObject.Predmet.ProtuStrankaListFormatedWithAdressOIB>
    <izvorni_sadrzaj>
      <item>F1 AUTOMOBILI j.d.o.o. za trgovinu i usluge, OIB 24673461586, Vranska 50, 31000 Osijek</item>
    </izvorni_sadrzaj>
    <derivirana_varijabla naziv="DomainObject.Predmet.ProtuStrankaListFormatedWithAdressOIB_1">
      <item>F1 AUTOMOBILI j.d.o.o. za trgovinu i usluge, OIB 24673461586, Vranska 50, 31000 Osijek</item>
    </derivirana_varijabla>
  </DomainObject.Predmet.ProtuStrankaListFormatedWithAdressOIB>
  <DomainObject.Predmet.ProtuStrankaListNazivFormated>
    <izvorni_sadrzaj>
      <item>F1 AUTOMOBILI j.d.o.o. za trgovinu i usluge</item>
    </izvorni_sadrzaj>
    <derivirana_varijabla naziv="DomainObject.Predmet.ProtuStrankaListNazivFormated_1">
      <item>F1 AUTOMOBILI j.d.o.o. za trgovinu i usluge</item>
    </derivirana_varijabla>
  </DomainObject.Predmet.ProtuStrankaListNazivFormated>
  <DomainObject.Predmet.ProtuStrankaListNazivFormatedOIB>
    <izvorni_sadrzaj>
      <item>F1 AUTOMOBILI j.d.o.o. za trgovinu i usluge, OIB 24673461586</item>
    </izvorni_sadrzaj>
    <derivirana_varijabla naziv="DomainObject.Predmet.ProtuStrankaListNazivFormatedOIB_1">
      <item>F1 AUTOMOBILI j.d.o.o. za trgovinu i usluge, OIB 24673461586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F1 AUTOMOBILI j.d.o.o. za trgovinu i usluge</izvorni_sadrzaj>
    <derivirana_varijabla naziv="DomainObject.Predmet.ProtustrankaIDrugi_1">F1 AUTOMOBILI j.d.o.o.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F1 AUTOMOBILI j.d.o.o. za trgovinu i usluge, OIB 24673461586, Vranska 50, 31000 Osijek</izvorni_sadrzaj>
    <derivirana_varijabla naziv="DomainObject.Predmet.ProtustrankaIDrugiAdressOIB_1">F1 AUTOMOBILI j.d.o.o. za trgovinu i usluge, OIB 24673461586, Vranska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F1 AUTOMOBILI j.d.o.o. za trgovinu i usluge</item>
      <item>RH MF POREZNA UPRAVA</item>
    </izvorni_sadrzaj>
    <derivirana_varijabla naziv="DomainObject.Predmet.SudioniciListNaziv_1">
      <item>F1 AUTOMOBILI j.d.o.o. za trgovinu i usluge</item>
      <item>RH MF POREZNA UPRAVA</item>
    </derivirana_varijabla>
  </DomainObject.Predmet.SudioniciListNaziv>
  <DomainObject.Predmet.SudioniciListAdressOIB>
    <izvorni_sadrzaj>
      <item>F1 AUTOMOBILI j.d.o.o. za trgovinu i usluge, OIB 24673461586, Vranska 50,31000 Osijek</item>
      <item>RH MF POREZNA UPRAVA, OIB 18683136487</item>
    </izvorni_sadrzaj>
    <derivirana_varijabla naziv="DomainObject.Predmet.SudioniciListAdressOIB_1">
      <item>F1 AUTOMOBILI j.d.o.o. za trgovinu i usluge, OIB 24673461586, Vranska 50,31000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24673461586</item>
      <item>, OIB 18683136487</item>
    </izvorni_sadrzaj>
    <derivirana_varijabla naziv="DomainObject.Predmet.SudioniciListNazivOIB_1">
      <item>, OIB 24673461586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F54734-EF39-4628-AC55-CFF2A18DCC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3200</properties:Characters>
  <properties:Lines>99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2017-10-11T06:26:00Z</dcterms:created>
  <dc:creator>hermanj</dc:creator>
  <cp:lastModifiedBy>Maja Kocijan</cp:lastModifiedBy>
  <cp:lastPrinted>2017-10-11T06:38:00Z</cp:lastPrinted>
  <dcterms:modified xmlns:xsi="http://www.w3.org/2001/XMLSchema-instance" xsi:type="dcterms:W3CDTF">2017-10-11T06:40:00Z</dcterms:modified>
  <cp:revision>7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