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cc8f" w14:paraId="c39cc8f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5734BB" w:rsidR="00CB5399" w:rsidRPr="005734BB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5734BB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A395C">
        <w:t>LEJDI &amp; MARKO j.d.o.o., Dubrovačka 61, Split, OIB: 65892062004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5734BB">
        <w:rPr>
          <w:lang w:val="hr-HR"/>
        </w:rPr>
        <w:t>30.10.2017.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AA395C">
        <w:t>LEJDI &amp; MARKO j.d.o.o., Dubrovačka 61, Split, OIB: 65892062004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5734BB">
        <w:rPr>
          <w:lang w:val="hr-HR"/>
        </w:rPr>
        <w:t>30.10.2017.</w:t>
      </w:r>
      <w:r w:rsidR="002D3D3D" w:rsidRPr="00FB3EB3">
        <w:rPr>
          <w:lang w:val="hr-HR"/>
        </w:rPr>
        <w:t xml:space="preserve"> godine u </w:t>
      </w:r>
      <w:r w:rsidR="005734BB">
        <w:rPr>
          <w:lang w:val="hr-HR"/>
        </w:rPr>
        <w:t>15,00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5734BB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5734BB">
        <w:rPr>
          <w:lang w:val="hr-HR"/>
        </w:rPr>
        <w:t>Daniela Kovač iz Kaštel Sućurca, Dr. F. Tuđmana 238 A, OIB: 73917202839-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AA395C">
        <w:t>LEJDI &amp; MARKO j.d.o.o., Dubrovačka 61, Split, OIB: 65892062004</w:t>
      </w:r>
      <w:r w:rsidR="00634348" w:rsidRPr="00FB3EB3">
        <w:rPr>
          <w:lang w:val="hr-HR"/>
        </w:rPr>
        <w:t xml:space="preserve">. </w:t>
      </w:r>
    </w:p>
    <w:p w:rsidRDefault="005734BB" w:rsidP="00CB5399" w:rsidR="00CB5399" w:rsidRPr="00CB5399">
      <w:pPr>
        <w:pStyle w:val="Odlomakpopisa"/>
        <w:rPr>
          <w:lang w:val="hr-HR"/>
        </w:rPr>
      </w:pPr>
      <w:r>
        <w:rPr>
          <w:lang w:val="hr-HR"/>
        </w:rPr>
        <w:tab/>
      </w: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AA395C">
        <w:rPr>
          <w:lang w:val="hr-HR"/>
        </w:rPr>
        <w:t>24. ožujka</w:t>
      </w:r>
      <w:r w:rsidR="00996096">
        <w:rPr>
          <w:lang w:val="hr-HR"/>
        </w:rPr>
        <w:t xml:space="preserve"> 2016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AA395C">
        <w:t>LEJDI &amp; MARKO j.d.o.o., Dubrovačka 61, Split, OIB: 65892062004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A395C">
        <w:rPr>
          <w:lang w:val="hr-HR"/>
        </w:rPr>
        <w:t>22</w:t>
      </w:r>
      <w:r w:rsidR="00996096">
        <w:rPr>
          <w:lang w:val="hr-HR"/>
        </w:rPr>
        <w:t>. ožujka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96096">
        <w:rPr>
          <w:lang w:val="hr-HR"/>
        </w:rPr>
        <w:t>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A395C">
        <w:rPr>
          <w:lang w:val="hr-HR"/>
        </w:rPr>
        <w:t>8.374,11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5734BB">
      <w:pPr>
        <w:ind w:firstLine="708"/>
        <w:jc w:val="both"/>
        <w:rPr>
          <w:lang w:val="hr-HR"/>
        </w:rPr>
      </w:pPr>
      <w:r w:rsidRPr="005734BB">
        <w:rPr>
          <w:lang w:val="hr-HR"/>
        </w:rPr>
        <w:t xml:space="preserve">Prije donošenja ovog rješenja sud je elektronskim putem zatražio podatak da li je uvodno navedeni dužnik na dan </w:t>
      </w:r>
      <w:r w:rsidR="005734BB">
        <w:rPr>
          <w:lang w:val="hr-HR"/>
        </w:rPr>
        <w:t>20.10.</w:t>
      </w:r>
      <w:r w:rsidRPr="005734BB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5734BB">
        <w:rPr>
          <w:lang w:val="hr-HR"/>
        </w:rPr>
        <w:t>13-14</w:t>
      </w:r>
      <w:r w:rsidRPr="005734BB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5734BB" w:rsidR="00520266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  <w:r w:rsidR="005734BB">
        <w:rPr>
          <w:lang w:val="hr-HR"/>
        </w:rPr>
        <w:t xml:space="preserve"> </w:t>
      </w:r>
      <w:r w:rsidR="00520266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 w:rsidR="00520266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734BB">
        <w:rPr>
          <w:lang w:val="hr-HR"/>
        </w:rPr>
        <w:t>30. listopada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5734BB" w:rsidP="002C3EEF" w:rsidR="00664952">
      <w:pPr>
        <w:ind w:left="7080"/>
        <w:jc w:val="right"/>
      </w:pPr>
      <w:r>
        <w:t>Vinka Mitrović</w:t>
      </w:r>
    </w:p>
    <w:p w:rsidRDefault="005734BB" w:rsidP="002C3EEF" w:rsidR="005734BB">
      <w:pPr>
        <w:ind w:left="7080"/>
        <w:jc w:val="right"/>
      </w:pPr>
    </w:p>
    <w:p w:rsidRDefault="005734BB" w:rsidP="002C3EEF" w:rsidR="005734BB">
      <w:pPr>
        <w:ind w:left="7080"/>
        <w:jc w:val="right"/>
      </w:pPr>
    </w:p>
    <w:p w:rsidRDefault="005734BB" w:rsidP="002C3EEF" w:rsidR="005734BB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7530A7">
        <w:rPr>
          <w:lang w:val="hr-HR"/>
        </w:rPr>
        <w:t xml:space="preserve">Split </w:t>
      </w:r>
      <w:r w:rsidR="008C6F7D">
        <w:rPr>
          <w:lang w:val="hr-HR"/>
        </w:rPr>
        <w:t xml:space="preserve">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E44" w:rsidRPr="00794E4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5734BB">
      <w:t>9</w:t>
    </w:r>
    <w:r w:rsidR="00E6013F">
      <w:t>.St-</w:t>
    </w:r>
    <w:r w:rsidR="00AA395C">
      <w:t>911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4BB" w:rsidP="00B25EAD" w:rsidR="00B25EAD">
    <w:pPr>
      <w:pStyle w:val="Zaglavlje"/>
      <w:jc w:val="right"/>
    </w:pPr>
    <w:r>
      <w:t>9</w:t>
    </w:r>
    <w:r w:rsidR="00B25EAD">
      <w:t>.St-</w:t>
    </w:r>
    <w:r w:rsidR="00AA395C">
      <w:t>911</w:t>
    </w:r>
    <w:r w:rsidR="00FB3EB3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165AE"/>
    <w:rsid w:val="00133015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734BB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21116"/>
    <w:rsid w:val="00736EF6"/>
    <w:rsid w:val="00743750"/>
    <w:rsid w:val="007457E4"/>
    <w:rsid w:val="007530A7"/>
    <w:rsid w:val="007725FF"/>
    <w:rsid w:val="00794E44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8D47D9"/>
    <w:rsid w:val="00904B9D"/>
    <w:rsid w:val="009133B9"/>
    <w:rsid w:val="0091535A"/>
    <w:rsid w:val="009218D8"/>
    <w:rsid w:val="009374AD"/>
    <w:rsid w:val="00956DFE"/>
    <w:rsid w:val="00980D98"/>
    <w:rsid w:val="00984E8A"/>
    <w:rsid w:val="00996096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A395C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EF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LEJDI &amp; MARKO jednostavno društvo s ograničenom odgovornošću za ugostiteljstvo i usluge</izvorni_sadrzaj>
    <derivirana_varijabla naziv="DomainObject.Predmet.ProtustrankaFormated_1">  LEJDI &amp; MARKO jednostavno društvo s ograničenom odgovornošću za ugostiteljstvo i usluge</derivirana_varijabla>
  </DomainObject.Predmet.ProtustrankaFormated>
  <DomainObject.Predmet.ProtustrankaFormatedOIB>
    <izvorni_sadrzaj>  LEJDI &amp; MARKO jednostavno društvo s ograničenom odgovornošću za ugostiteljstvo i usluge, OIB 65892062004</izvorni_sadrzaj>
    <derivirana_varijabla naziv="DomainObject.Predmet.ProtustrankaFormatedOIB_1">  LEJDI &amp; MARKO jednostavno društvo s ograničenom odgovornošću za ugostiteljstvo i usluge, OIB 65892062004</derivirana_varijabla>
  </DomainObject.Predmet.ProtustrankaFormatedOIB>
  <DomainObject.Predmet.ProtustrankaFormatedWithAdress>
    <izvorni_sadrzaj> LEJDI &amp; MARKO jednostavno društvo s ograničenom odgovornošću za ugostiteljstvo i usluge, Dubrovačka 61, 21000 Split</izvorni_sadrzaj>
    <derivirana_varijabla naziv="DomainObject.Predmet.ProtustrankaFormatedWithAdress_1"> LEJDI &amp; MARKO jednostavno društvo s ograničenom odgovornošću za ugostiteljstvo i usluge, Dubrovačka 61, 21000 Split</derivirana_varijabla>
  </DomainObject.Predmet.ProtustrankaFormatedWithAdress>
  <DomainObject.Predmet.ProtustrankaFormatedWithAdressOIB>
    <izvorni_sadrzaj> LEJDI &amp; MARKO jednostavno društvo s ograničenom odgovornošću za ugostiteljstvo i usluge, OIB 65892062004, Dubrovačka 61, 21000 Split</izvorni_sadrzaj>
    <derivirana_varijabla naziv="DomainObject.Predmet.ProtustrankaFormatedWithAdressOIB_1"> LEJDI &amp; MARKO jednostavno društvo s ograničenom odgovornošću za ugostiteljstvo i usluge, OIB 65892062004, Dubrovačka 61, 21000 Split</derivirana_varijabla>
  </DomainObject.Predmet.ProtustrankaFormatedWithAdressOIB>
  <DomainObject.Predmet.ProtustrankaWithAdress>
    <izvorni_sadrzaj>LEJDI &amp; MARKO jednostavno društvo s ograničenom odgovornošću za ugostiteljstvo i usluge Dubrovačka 61, 21000 Split</izvorni_sadrzaj>
    <derivirana_varijabla naziv="DomainObject.Predmet.ProtustrankaWithAdress_1">LEJDI &amp; MARKO jednostavno društvo s ograničenom odgovornošću za ugostiteljstvo i usluge Dubrovačka 61, 21000 Split</derivirana_varijabla>
  </DomainObject.Predmet.ProtustrankaWithAdress>
  <DomainObject.Predmet.ProtustrankaWithAdressOIB>
    <izvorni_sadrzaj>LEJDI &amp; MARKO jednostavno društvo s ograničenom odgovornošću za ugostiteljstvo i usluge, OIB 65892062004, Dubrovačka 61, 21000 Split</izvorni_sadrzaj>
    <derivirana_varijabla naziv="DomainObject.Predmet.ProtustrankaWithAdressOIB_1">LEJDI &amp; MARKO jednostavno društvo s ograničenom odgovornošću za ugostiteljstvo i usluge, OIB 65892062004, Dubrovačka 61, 21000 Split</derivirana_varijabla>
  </DomainObject.Predmet.ProtustrankaWithAdressOIB>
  <DomainObject.Predmet.ProtustrankaNazivFormated>
    <izvorni_sadrzaj>LEJDI &amp; MARKO jednostavno društvo s ograničenom odgovornošću za ugostiteljstvo i usluge</izvorni_sadrzaj>
    <derivirana_varijabla naziv="DomainObject.Predmet.ProtustrankaNazivFormated_1">LEJDI &amp; MARKO jednostavno društvo s ograničenom odgovornošću za ugostiteljstvo i usluge</derivirana_varijabla>
  </DomainObject.Predmet.ProtustrankaNazivFormated>
  <DomainObject.Predmet.ProtustrankaNazivFormatedOIB>
    <izvorni_sadrzaj>LEJDI &amp; MARKO jednostavno društvo s ograničenom odgovornošću za ugostiteljstvo i usluge, OIB 65892062004</izvorni_sadrzaj>
    <derivirana_varijabla naziv="DomainObject.Predmet.ProtustrankaNazivFormatedOIB_1">LEJDI &amp; MARKO jednostavno društvo s ograničenom odgovornošću za ugostiteljstvo i usluge, OIB 65892062004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8374.11</izvorni_sadrzaj>
    <derivirana_varijabla naziv="DomainObject.Predmet.TrenutnaVrijednost_1">8374.11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LEJDI &amp; MARKO jednostavno društvo s ograničenom odgovornošću za ugostiteljstvo i usluge</item>
    </izvorni_sadrzaj>
    <derivirana_varijabla naziv="DomainObject.Predmet.ProtuStrankaListFormated_1">
      <item>LEJDI &amp; MARKO jednostavno društvo s ograničenom odgovornošću za ugostiteljstvo i usluge</item>
    </derivirana_varijabla>
  </DomainObject.Predmet.ProtuStrankaListFormated>
  <DomainObject.Predmet.ProtuStrankaListFormatedOIB>
    <izvorni_sadrzaj>
      <item>LEJDI &amp; MARKO jednostavno društvo s ograničenom odgovornošću za ugostiteljstvo i usluge, OIB 65892062004</item>
    </izvorni_sadrzaj>
    <derivirana_varijabla naziv="DomainObject.Predmet.ProtuStrankaListFormatedOIB_1">
      <item>LEJDI &amp; MARKO jednostavno društvo s ograničenom odgovornošću za ugostiteljstvo i usluge, OIB 65892062004</item>
    </derivirana_varijabla>
  </DomainObject.Predmet.ProtuStrankaListFormatedOIB>
  <DomainObject.Predmet.ProtuStrankaListFormatedWithAdress>
    <izvorni_sadrzaj>
      <item>LEJDI &amp; MARKO jednostavno društvo s ograničenom odgovornošću za ugostiteljstvo i usluge, Dubrovačka 61, 21000 Split</item>
    </izvorni_sadrzaj>
    <derivirana_varijabla naziv="DomainObject.Predmet.ProtuStrankaListFormatedWithAdress_1">
      <item>LEJDI &amp; MARKO jednostavno društvo s ograničenom odgovornošću za ugostiteljstvo i usluge, Dubrovačka 61, 21000 Split</item>
    </derivirana_varijabla>
  </DomainObject.Predmet.ProtuStrankaListFormatedWithAdress>
  <DomainObject.Predmet.ProtuStrankaListFormatedWithAdressOIB>
    <izvorni_sadrzaj>
      <item>LEJDI &amp; MARKO jednostavno društvo s ograničenom odgovornošću za ugostiteljstvo i usluge, OIB 65892062004, Dubrovačka 61, 21000 Split</item>
    </izvorni_sadrzaj>
    <derivirana_varijabla naziv="DomainObject.Predmet.ProtuStrankaListFormatedWithAdressOIB_1">
      <item>LEJDI &amp; MARKO jednostavno društvo s ograničenom odgovornošću za ugostiteljstvo i usluge, OIB 65892062004, Dubrovačka 61, 21000 Split</item>
    </derivirana_varijabla>
  </DomainObject.Predmet.ProtuStrankaListFormatedWithAdressOIB>
  <DomainObject.Predmet.ProtuStrankaListNazivFormated>
    <izvorni_sadrzaj>
      <item>LEJDI &amp; MARKO jednostavno društvo s ograničenom odgovornošću za ugostiteljstvo i usluge</item>
    </izvorni_sadrzaj>
    <derivirana_varijabla naziv="DomainObject.Predmet.ProtuStrankaListNazivFormated_1">
      <item>LEJDI &amp; MARKO jednostavno društvo s ograničenom odgovornošću za ugostiteljstvo i usluge</item>
    </derivirana_varijabla>
  </DomainObject.Predmet.ProtuStrankaListNazivFormated>
  <DomainObject.Predmet.ProtuStrankaListNazivFormatedOIB>
    <izvorni_sadrzaj>
      <item>LEJDI &amp; MARKO jednostavno društvo s ograničenom odgovornošću za ugostiteljstvo i usluge, OIB 65892062004</item>
    </izvorni_sadrzaj>
    <derivirana_varijabla naziv="DomainObject.Predmet.ProtuStrankaListNazivFormatedOIB_1">
      <item>LEJDI &amp; MARKO jednostavno društvo s ograničenom odgovornošću za ugostiteljstvo i usluge, OIB 65892062004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LEJDI &amp; MARKO jednostavno društvo s ograničenom odgovornošću za ugostiteljstvo i usluge</izvorni_sadrzaj>
    <derivirana_varijabla naziv="DomainObject.Predmet.ProtustrankaIDrugi_1">LEJDI &amp; MARKO jednostavno društvo s ograničenom odgovornošću za ugostiteljstvo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LEJDI &amp; MARKO jednostavno društvo s ograničenom odgovornošću za ugostiteljstvo i usluge, OIB 65892062004, Dubrovačka 61, 21000 Split</izvorni_sadrzaj>
    <derivirana_varijabla naziv="DomainObject.Predmet.ProtustrankaIDrugiAdressOIB_1">LEJDI &amp; MARKO jednostavno društvo s ograničenom odgovornošću za ugostiteljstvo i usluge, OIB 65892062004, Dubrovačka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LEJDI &amp; MARKO jednostavno društvo s ograničenom odgovornošću za ugostiteljstvo i usluge</item>
      <item>FINANCIJSKA AGENCIJA, PODRUŽNICA SPLIT</item>
    </izvorni_sadrzaj>
    <derivirana_varijabla naziv="DomainObject.Predmet.SudioniciListNaziv_1">
      <item>LEJDI &amp; MARKO jednostavno društvo s ograničenom odgovornošću za ugostiteljstvo i usluge</item>
      <item>FINANCIJSKA AGENCIJA, PODRUŽNICA SPLIT</item>
    </derivirana_varijabla>
  </DomainObject.Predmet.SudioniciListNaziv>
  <DomainObject.Predmet.SudioniciListAdressOIB>
    <izvorni_sadrzaj>
      <item>LEJDI &amp; MARKO jednostavno društvo s ograničenom odgovornošću za ugostiteljstvo i usluge, OIB 65892062004, Dubrovačka 61,21000 Split</item>
      <item>FINANCIJSKA AGENCIJA, PODRUŽNICA SPLIT, OIB 85821130368, Mažuranićevo šetalište 24b,21000 Split</item>
    </izvorni_sadrzaj>
    <derivirana_varijabla naziv="DomainObject.Predmet.SudioniciListAdressOIB_1">
      <item>LEJDI &amp; MARKO jednostavno društvo s ograničenom odgovornošću za ugostiteljstvo i usluge, OIB 65892062004, Dubrovačka 61,21000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65892062004</item>
      <item>, OIB 85821130368</item>
    </izvorni_sadrzaj>
    <derivirana_varijabla naziv="DomainObject.Predmet.SudioniciListNazivOIB_1">
      <item>, OIB 65892062004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444B8E-649C-4C09-9CA8-BDCB4C4BB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4227</properties:Characters>
  <properties:Lines>110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2017-10-30T12:37:00Z</dcterms:created>
  <dc:creator>wsadmin</dc:creator>
  <cp:lastModifiedBy>Vinka Mitrović</cp:lastModifiedBy>
  <cp:lastPrinted>2017-10-30T12:42:00Z</cp:lastPrinted>
  <dcterms:modified xmlns:xsi="http://www.w3.org/2001/XMLSchema-instance" xsi:type="dcterms:W3CDTF">2017-10-30T12:43:00Z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