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b85b" w14:paraId="e4db85b" w:rsidRDefault="00BC69A7" w:rsidP="00BC69A7" w:rsidR="00BC69A7" w:rsidRPr="00CC5B14">
      <w:pPr>
        <w15:collapsed w:val="false"/>
      </w:pPr>
      <w:bookmarkStart w:name="_GoBack" w:id="0"/>
      <w:bookmarkEnd w:id="0"/>
    </w:p>
    <w:p w:rsidRDefault="00CC5B14" w:rsidP="00BC69A7" w:rsidR="00BC69A7" w:rsidRPr="00CC5B14"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9A7" w:rsidP="00BC69A7" w:rsidR="00BC69A7" w:rsidRPr="00CC5B14"/>
    <w:p w:rsidRDefault="00455209" w:rsidP="00455209" w:rsidR="00455209" w:rsidRPr="00CC5B14">
      <w:pPr>
        <w:pStyle w:val="Naslov2"/>
        <w:jc w:val="left"/>
        <w:rPr>
          <w:b w:val="false"/>
          <w:bCs w:val="false"/>
          <w:sz w:val="24"/>
        </w:rPr>
      </w:pPr>
      <w:r w:rsidRPr="00CC5B14">
        <w:rPr>
          <w:b w:val="false"/>
          <w:bCs w:val="false"/>
          <w:sz w:val="24"/>
        </w:rPr>
        <w:t>REPUBLIKA HRVATSKA</w:t>
      </w:r>
    </w:p>
    <w:p w:rsidRDefault="00455209" w:rsidP="00455209" w:rsidR="00455209" w:rsidRPr="00CC5B14">
      <w:r w:rsidRPr="00CC5B14">
        <w:t>TRGOVAČKI SUD U ZAGREBU</w:t>
      </w:r>
    </w:p>
    <w:p w:rsidRDefault="00455209" w:rsidP="00455209" w:rsidR="00455209" w:rsidRPr="00CC5B14">
      <w:r w:rsidRPr="00CC5B14">
        <w:t>Zagreb, Amruševa 2/II</w:t>
      </w:r>
    </w:p>
    <w:p w:rsidRDefault="00455209" w:rsidP="00455209" w:rsidR="00455209" w:rsidRPr="00CC5B14">
      <w:pPr>
        <w:jc w:val="center"/>
      </w:pPr>
      <w:r w:rsidRPr="00CC5B14">
        <w:t>R J E Š E NJ E</w:t>
      </w:r>
    </w:p>
    <w:p w:rsidRDefault="003328CC" w:rsidP="00455209" w:rsidR="00455209" w:rsidRPr="00CC5B14">
      <w:pPr>
        <w:jc w:val="right"/>
      </w:pPr>
      <w:r>
        <w:t>28 St-1016/16</w:t>
      </w:r>
    </w:p>
    <w:p w:rsidRDefault="00455209" w:rsidP="00455209" w:rsidR="00455209" w:rsidRPr="002C12AC"/>
    <w:p w:rsidRDefault="003328CC" w:rsidP="002C12AC" w:rsidR="002C12AC" w:rsidRPr="002C12AC">
      <w:pPr>
        <w:ind w:firstLine="708"/>
        <w:jc w:val="both"/>
        <w:rPr>
          <w:rFonts w:cs="Arial"/>
        </w:rPr>
      </w:pPr>
      <w:r>
        <w:t>Trgovački sud u Zagrebu, po stečajnom sucu Ivanu Vladiću, u skraćenom stečajnom postupku nad dužnikom UDRUGA UMJETNIKA "TIN UJEVIĆ" iz Zagreba, Horvatovac 22a, OIB 46165894224, povodom zahtjeva Financijske agencije - Regionalni centar Zagreb, Podružnica Zagreb</w:t>
      </w:r>
      <w:r>
        <w:rPr>
          <w:rFonts w:cs="Arial"/>
        </w:rPr>
        <w:t>, dana 26</w:t>
      </w:r>
      <w:r w:rsidR="002C12AC" w:rsidRPr="002C12AC">
        <w:rPr>
          <w:rFonts w:cs="Arial"/>
        </w:rPr>
        <w:t>. travnja 2016.</w:t>
      </w:r>
    </w:p>
    <w:p w:rsidRDefault="00BC69A7" w:rsidP="00BC69A7" w:rsidR="00BC69A7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r i j e š i o    j e</w:t>
      </w:r>
    </w:p>
    <w:p w:rsidRDefault="00BC69A7" w:rsidP="00BC69A7" w:rsidR="00BC69A7" w:rsidRPr="00CC5B14">
      <w:pPr>
        <w:rPr>
          <w:b/>
        </w:rPr>
      </w:pPr>
    </w:p>
    <w:p w:rsidRDefault="00BC69A7" w:rsidP="00BC69A7" w:rsidR="00BC69A7" w:rsidRPr="00CC5B14">
      <w:pPr>
        <w:rPr>
          <w:b/>
        </w:rPr>
      </w:pPr>
    </w:p>
    <w:p w:rsidRDefault="00BC69A7" w:rsidP="00BC69A7" w:rsidR="00BC69A7" w:rsidRPr="00CC5B14">
      <w:pPr>
        <w:ind w:firstLine="708"/>
        <w:jc w:val="both"/>
      </w:pPr>
      <w:r w:rsidRPr="00CC5B14">
        <w:t>Ispravlja s</w:t>
      </w:r>
      <w:r w:rsidR="00313B64" w:rsidRPr="00CC5B14">
        <w:t>e rješenje</w:t>
      </w:r>
      <w:r w:rsidRPr="00CC5B14">
        <w:t xml:space="preserve"> ov</w:t>
      </w:r>
      <w:r w:rsidR="003328CC">
        <w:t xml:space="preserve">og suda broj St-1016/16 od 22. ožujka 2016. tako da u toč. 5. iza riječi rješenja, umjesto Sudski registar Trgovačkog suda u Zagrebu provest će brisanje dužnika iz sudskog registra treba stajati Ministarstvo uprave Republike Hrvatske provest će brisanje dužnika iz Registra udruga Republike Hrvatske. </w:t>
      </w:r>
    </w:p>
    <w:p w:rsidRDefault="00BC69A7" w:rsidP="00BC69A7" w:rsidR="00BC69A7" w:rsidRPr="00CC5B14">
      <w:pPr>
        <w:jc w:val="both"/>
      </w:pPr>
      <w:r w:rsidRPr="00CC5B14">
        <w:t xml:space="preserve"> </w:t>
      </w:r>
    </w:p>
    <w:p w:rsidRDefault="00BC69A7" w:rsidP="00BC69A7" w:rsidR="00BC69A7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Obrazloženje</w:t>
      </w:r>
    </w:p>
    <w:p w:rsidRDefault="00BC69A7" w:rsidP="00BC69A7" w:rsidR="00BC69A7" w:rsidRPr="00CC5B14">
      <w:pPr>
        <w:jc w:val="center"/>
        <w:rPr>
          <w:b/>
        </w:rPr>
      </w:pPr>
    </w:p>
    <w:p w:rsidRDefault="00BC69A7" w:rsidP="00BC69A7" w:rsidR="00BC69A7" w:rsidRPr="00CC5B14">
      <w:pPr>
        <w:jc w:val="center"/>
        <w:rPr>
          <w:b/>
        </w:rPr>
      </w:pPr>
    </w:p>
    <w:p w:rsidRDefault="00313B64" w:rsidP="003328CC" w:rsidR="003328CC">
      <w:pPr>
        <w:ind w:firstLine="708"/>
        <w:jc w:val="both"/>
      </w:pPr>
      <w:r w:rsidRPr="00CC5B14">
        <w:t>Rješenjem</w:t>
      </w:r>
      <w:r w:rsidR="00BC69A7" w:rsidRPr="00CC5B14">
        <w:t xml:space="preserve"> ovog su</w:t>
      </w:r>
      <w:r w:rsidR="003B63A8" w:rsidRPr="00CC5B14">
        <w:t xml:space="preserve">da broj </w:t>
      </w:r>
      <w:r w:rsidR="003328CC">
        <w:t>St-1016/16 od 22. ožujka 2016</w:t>
      </w:r>
      <w:r w:rsidR="00353B29" w:rsidRPr="00CC5B14">
        <w:t>. sud je</w:t>
      </w:r>
      <w:r w:rsidR="003328CC">
        <w:t xml:space="preserve"> poglešno</w:t>
      </w:r>
      <w:r w:rsidR="00353B29" w:rsidRPr="00CC5B14">
        <w:t xml:space="preserve"> u </w:t>
      </w:r>
      <w:r w:rsidR="003328CC">
        <w:t xml:space="preserve">u toč. 5. iza riječi rješenja, Sudski registar Trgovačkog suda u Zagrebu provest će brisanje dužnika iz sudskog registra, a treba stajati Ministarstvo uprave Republike Hrvatske provest će brisanje dužnika iz Registra udruga Republike Hrvatske. </w:t>
      </w:r>
    </w:p>
    <w:p w:rsidRDefault="00BC69A7" w:rsidP="00455209" w:rsidR="00BC69A7" w:rsidRPr="00CC5B14">
      <w:pPr>
        <w:ind w:firstLine="708"/>
        <w:jc w:val="both"/>
      </w:pPr>
      <w:r w:rsidRPr="00CC5B14">
        <w:t xml:space="preserve">Kako se radi o omašci u pisanju, sud je temeljem čl. 342. ZPP-a donio odluku kao u izreci rješenja. </w:t>
      </w:r>
    </w:p>
    <w:p w:rsidRDefault="00455209" w:rsidP="00BC69A7" w:rsidR="00455209" w:rsidRPr="00CC5B14"/>
    <w:p w:rsidRDefault="00BC69A7" w:rsidP="00455209" w:rsidR="00BC69A7" w:rsidRPr="00CC5B14">
      <w:pPr>
        <w:jc w:val="center"/>
      </w:pPr>
      <w:r w:rsidRPr="00CC5B14">
        <w:t xml:space="preserve">U Zagrebu, </w:t>
      </w:r>
      <w:r w:rsidR="003328CC">
        <w:t>26. travnja</w:t>
      </w:r>
      <w:r w:rsidR="00CC5B14">
        <w:t xml:space="preserve"> 2016</w:t>
      </w:r>
      <w:r w:rsidR="00455209" w:rsidRPr="00CC5B14">
        <w:t>.</w:t>
      </w:r>
    </w:p>
    <w:p w:rsidRDefault="00BC69A7" w:rsidP="00BC69A7" w:rsidR="00BC69A7" w:rsidRPr="00CC5B14">
      <w:pPr>
        <w:jc w:val="center"/>
      </w:pPr>
    </w:p>
    <w:p w:rsidRDefault="00BC69A7" w:rsidP="00BC69A7" w:rsidR="00BC69A7" w:rsidRPr="00CC5B14">
      <w:pPr>
        <w:jc w:val="both"/>
      </w:pP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  <w:t xml:space="preserve">           SUDAC </w:t>
      </w:r>
    </w:p>
    <w:p w:rsidRDefault="00BC69A7" w:rsidP="00BC69A7" w:rsidR="00BC69A7" w:rsidRPr="00CC5B14">
      <w:pPr>
        <w:jc w:val="center"/>
      </w:pPr>
      <w:r w:rsidRPr="00CC5B14">
        <w:t xml:space="preserve">                                                                                                    Ivan Vladić</w:t>
      </w:r>
      <w:r w:rsidR="0062651B">
        <w:t>, v.r.</w:t>
      </w:r>
    </w:p>
    <w:p w:rsidRDefault="00BC69A7" w:rsidP="00455209" w:rsidR="00BC69A7" w:rsidRPr="00CC5B14"/>
    <w:p w:rsidRDefault="00BC69A7" w:rsidP="00F27E45" w:rsidR="00BC69A7" w:rsidRPr="00CC5B14">
      <w:pPr>
        <w:jc w:val="both"/>
      </w:pPr>
      <w:r w:rsidRPr="00CC5B14">
        <w:t>POUKA O PRAVNOM LIJEKU: Protiv ovog rješenja nezadovoljna stranka može uložiti žalbu Visokom trgovačkom sudu RH u roku od 8 dana po primitku rješenja, a ulaže se putem ovog suda u 4 primjerka</w:t>
      </w:r>
    </w:p>
    <w:p w:rsidRDefault="0062651B" w:rsidP="00E82D09" w:rsidR="006265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62651B" w:rsidP="00E82D09" w:rsidR="0062651B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0A0C71" w:rsidR="000A0C71" w:rsidRPr="00CC5B14"/>
    <w:sectPr w:rsidSect="0059773C" w:rsidR="000A0C71" w:rsidRPr="00CC5B1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243" w:rsidR="00C75243">
      <w:r>
        <w:separator/>
      </w:r>
    </w:p>
  </w:endnote>
  <w:endnote w:id="0" w:type="continuationSeparator">
    <w:p w:rsidRDefault="00C75243" w:rsidR="00C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243" w:rsidR="00C75243">
      <w:r>
        <w:separator/>
      </w:r>
    </w:p>
  </w:footnote>
  <w:footnote w:id="0" w:type="continuationSeparator">
    <w:p w:rsidRDefault="00C75243" w:rsidR="00C75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8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9A7"/>
    <w:rsid w:val="00002E5B"/>
    <w:rsid w:val="00015444"/>
    <w:rsid w:val="000A0C71"/>
    <w:rsid w:val="001E0E08"/>
    <w:rsid w:val="002235CD"/>
    <w:rsid w:val="00224158"/>
    <w:rsid w:val="00245180"/>
    <w:rsid w:val="002C12AC"/>
    <w:rsid w:val="00313B64"/>
    <w:rsid w:val="003328CC"/>
    <w:rsid w:val="00353B29"/>
    <w:rsid w:val="003B63A8"/>
    <w:rsid w:val="00455209"/>
    <w:rsid w:val="0059773C"/>
    <w:rsid w:val="005D0C55"/>
    <w:rsid w:val="005E4DEC"/>
    <w:rsid w:val="0062651B"/>
    <w:rsid w:val="006D0678"/>
    <w:rsid w:val="007E0A11"/>
    <w:rsid w:val="00841002"/>
    <w:rsid w:val="008848D4"/>
    <w:rsid w:val="009625CA"/>
    <w:rsid w:val="00A66FA2"/>
    <w:rsid w:val="00AB59A3"/>
    <w:rsid w:val="00B41CCF"/>
    <w:rsid w:val="00BC69A7"/>
    <w:rsid w:val="00BD5DC4"/>
    <w:rsid w:val="00C75243"/>
    <w:rsid w:val="00C83655"/>
    <w:rsid w:val="00CC5B14"/>
    <w:rsid w:val="00D044EF"/>
    <w:rsid w:val="00D37543"/>
    <w:rsid w:val="00D72922"/>
    <w:rsid w:val="00DF37FD"/>
    <w:rsid w:val="00E02733"/>
    <w:rsid w:val="00E61631"/>
    <w:rsid w:val="00EF15B8"/>
    <w:rsid w:val="00F20F0F"/>
    <w:rsid w:val="00F27E45"/>
    <w:rsid w:val="00F802E0"/>
    <w:rsid w:val="00F82C15"/>
    <w:rsid w:val="00FA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umjetnika TIN UJEVIĆ</izvorni_sadrzaj>
    <derivirana_varijabla naziv="DomainObject.Predmet.ProtustrankaFormated_1">  Udruga umjetnika TIN UJEVIĆ</derivirana_varijabla>
  </DomainObject.Predmet.ProtustrankaFormated>
  <DomainObject.Predmet.ProtustrankaFormatedOIB>
    <izvorni_sadrzaj>  Udruga umjetnika TIN UJEVIĆ, OIB 46165894224</izvorni_sadrzaj>
    <derivirana_varijabla naziv="DomainObject.Predmet.ProtustrankaFormatedOIB_1">  Udruga umjetnika TIN UJEVIĆ, OIB 46165894224</derivirana_varijabla>
  </DomainObject.Predmet.ProtustrankaFormatedOIB>
  <DomainObject.Predmet.ProtustrankaFormatedWithAdress>
    <izvorni_sadrzaj> Udruga umjetnika TIN UJEVIĆ, Horvatovac 22 a, 10000 Zagreb</izvorni_sadrzaj>
    <derivirana_varijabla naziv="DomainObject.Predmet.ProtustrankaFormatedWithAdress_1"> Udruga umjetnika TIN UJEVIĆ, Horvatovac 22 a, 10000 Zagreb</derivirana_varijabla>
  </DomainObject.Predmet.ProtustrankaFormatedWithAdress>
  <DomainObject.Predmet.ProtustrankaFormatedWithAdressOIB>
    <izvorni_sadrzaj> Udruga umjetnika TIN UJEVIĆ, OIB 46165894224, Horvatovac 22 a, 10000 Zagreb</izvorni_sadrzaj>
    <derivirana_varijabla naziv="DomainObject.Predmet.ProtustrankaFormatedWithAdressOIB_1"> Udruga umjetnika TIN UJEVIĆ, OIB 46165894224, Horvatovac 22 a, 10000 Zagreb</derivirana_varijabla>
  </DomainObject.Predmet.ProtustrankaFormatedWithAdressOIB>
  <DomainObject.Predmet.ProtustrankaWithAdress>
    <izvorni_sadrzaj>Udruga umjetnika TIN UJEVIĆ Horvatovac 22 a, 10000 Zagreb</izvorni_sadrzaj>
    <derivirana_varijabla naziv="DomainObject.Predmet.ProtustrankaWithAdress_1">Udruga umjetnika TIN UJEVIĆ Horvatovac 22 a, 10000 Zagreb</derivirana_varijabla>
  </DomainObject.Predmet.ProtustrankaWithAdress>
  <DomainObject.Predmet.ProtustrankaWithAdressOIB>
    <izvorni_sadrzaj>Udruga umjetnika TIN UJEVIĆ, OIB 46165894224, Horvatovac 22 a, 10000 Zagreb</izvorni_sadrzaj>
    <derivirana_varijabla naziv="DomainObject.Predmet.ProtustrankaWithAdressOIB_1">Udruga umjetnika TIN UJEVIĆ, OIB 46165894224, Horvatovac 22 a, 10000 Zagreb</derivirana_varijabla>
  </DomainObject.Predmet.ProtustrankaWithAdressOIB>
  <DomainObject.Predmet.ProtustrankaNazivFormated>
    <izvorni_sadrzaj>Udruga umjetnika TIN UJEVIĆ</izvorni_sadrzaj>
    <derivirana_varijabla naziv="DomainObject.Predmet.ProtustrankaNazivFormated_1">Udruga umjetnika TIN UJEVIĆ</derivirana_varijabla>
  </DomainObject.Predmet.ProtustrankaNazivFormated>
  <DomainObject.Predmet.ProtustrankaNazivFormatedOIB>
    <izvorni_sadrzaj>Udruga umjetnika TIN UJEVIĆ, OIB 46165894224</izvorni_sadrzaj>
    <derivirana_varijabla naziv="DomainObject.Predmet.ProtustrankaNazivFormatedOIB_1">Udruga umjetnika TIN UJEVIĆ, OIB 46165894224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umjetnika TIN UJEVIĆ</item>
    </izvorni_sadrzaj>
    <derivirana_varijabla naziv="DomainObject.Predmet.ProtuStrankaListFormated_1">
      <item>Udruga umjetnika TIN UJEVIĆ</item>
    </derivirana_varijabla>
  </DomainObject.Predmet.ProtuStrankaListFormated>
  <DomainObject.Predmet.ProtuStrankaListFormatedOIB>
    <izvorni_sadrzaj>
      <item>Udruga umjetnika TIN UJEVIĆ, OIB 46165894224</item>
    </izvorni_sadrzaj>
    <derivirana_varijabla naziv="DomainObject.Predmet.ProtuStrankaListFormatedOIB_1">
      <item>Udruga umjetnika TIN UJEVIĆ, OIB 46165894224</item>
    </derivirana_varijabla>
  </DomainObject.Predmet.ProtuStrankaListFormatedOIB>
  <DomainObject.Predmet.ProtuStrankaListFormatedWithAdress>
    <izvorni_sadrzaj>
      <item>Udruga umjetnika TIN UJEVIĆ, Horvatovac 22 a, 10000 Zagreb</item>
    </izvorni_sadrzaj>
    <derivirana_varijabla naziv="DomainObject.Predmet.ProtuStrankaListFormatedWithAdress_1">
      <item>Udruga umjetnika TIN UJEVIĆ, Horvatovac 22 a, 10000 Zagreb</item>
    </derivirana_varijabla>
  </DomainObject.Predmet.ProtuStrankaListFormatedWithAdress>
  <DomainObject.Predmet.ProtuStrankaListFormatedWithAdressOIB>
    <izvorni_sadrzaj>
      <item>Udruga umjetnika TIN UJEVIĆ, OIB 46165894224, Horvatovac 22 a, 10000 Zagreb</item>
    </izvorni_sadrzaj>
    <derivirana_varijabla naziv="DomainObject.Predmet.ProtuStrankaListFormatedWithAdressOIB_1">
      <item>Udruga umjetnika TIN UJEVIĆ, OIB 46165894224, Horvatovac 22 a, 10000 Zagreb</item>
    </derivirana_varijabla>
  </DomainObject.Predmet.ProtuStrankaListFormatedWithAdressOIB>
  <DomainObject.Predmet.ProtuStrankaListNazivFormated>
    <izvorni_sadrzaj>
      <item>Udruga umjetnika TIN UJEVIĆ</item>
    </izvorni_sadrzaj>
    <derivirana_varijabla naziv="DomainObject.Predmet.ProtuStrankaListNazivFormated_1">
      <item>Udruga umjetnika TIN UJEVIĆ</item>
    </derivirana_varijabla>
  </DomainObject.Predmet.ProtuStrankaListNazivFormated>
  <DomainObject.Predmet.ProtuStrankaListNazivFormatedOIB>
    <izvorni_sadrzaj>
      <item>Udruga umjetnika TIN UJEVIĆ, OIB 46165894224</item>
    </izvorni_sadrzaj>
    <derivirana_varijabla naziv="DomainObject.Predmet.ProtuStrankaListNazivFormatedOIB_1">
      <item>Udruga umjetnika TIN UJEVIĆ, OIB 46165894224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umjetnika TIN UJEVIĆ</izvorni_sadrzaj>
    <derivirana_varijabla naziv="DomainObject.Predmet.ProtustrankaIDrugi_1">Udruga umjetnika TIN UJEVIĆ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umjetnika TIN UJEVIĆ, OIB 46165894224, Horvatovac 22 a, 10000 Zagreb</izvorni_sadrzaj>
    <derivirana_varijabla naziv="DomainObject.Predmet.ProtustrankaIDrugiAdressOIB_1">Udruga umjetnika TIN UJEVIĆ, OIB 46165894224, Horvatovac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umjetnika TIN UJEVIĆ</item>
    </izvorni_sadrzaj>
    <derivirana_varijabla naziv="DomainObject.Predmet.SudioniciListNaziv_1">
      <item>FINA Regionalni centar Zagreb</item>
      <item>Udruga umjetnika TIN UJEVIĆ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umjetnika TIN UJEVIĆ, OIB 46165894224, Horvatovac 22 a,10000 Zagreb</item>
    </izvorni_sadrzaj>
    <derivirana_varijabla naziv="DomainObject.Predmet.SudioniciListAdressOIB_1">
      <item>FINA Regionalni centar Zagreb, OIB 85821130368, Trg svibanjskih žrtava 1995. 1,10000 Zagreb</item>
      <item>Udruga umjetnika TIN UJEVIĆ, OIB 46165894224, Horvatovac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46165894224</item>
    </izvorni_sadrzaj>
    <derivirana_varijabla naziv="DomainObject.Predmet.SudioniciListNazivOIB_1">
      <item>, OIB 85821130368</item>
      <item>, OIB 46165894224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2F0FC1-3B8C-4A08-9765-508D0DA4E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1206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2016-04-26T07:22:00Z</dcterms:created>
  <dc:creator>mtopolovec</dc:creator>
  <cp:lastModifiedBy>Monika Topolovec</cp:lastModifiedBy>
  <cp:lastPrinted>2016-04-26T11:30:00Z</cp:lastPrinted>
  <dcterms:modified xmlns:xsi="http://www.w3.org/2001/XMLSchema-instance" xsi:type="dcterms:W3CDTF">2016-04-26T11:31:00Z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