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b8c6" w14:paraId="568b8c6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755BF" w:rsidP="007755BF" w:rsidR="007755BF" w:rsidRPr="004D3099"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48065A" w:rsidP="007755BF" w:rsidR="00037CF1">
      <w:proofErr w:type="spellStart"/>
      <w:r w:rsidRPr="004D3099">
        <w:t>Dršćevk</w:t>
      </w:r>
      <w:r>
        <w:t>a</w:t>
      </w:r>
      <w:proofErr w:type="spellEnd"/>
      <w:r>
        <w:t xml:space="preserve"> 1,</w:t>
      </w:r>
      <w:r w:rsidR="007755BF" w:rsidRPr="004D3099">
        <w:t xml:space="preserve"> </w:t>
      </w:r>
      <w:r>
        <w:t>52000 Pazin</w:t>
      </w:r>
      <w:r w:rsidR="007755BF">
        <w:tab/>
      </w:r>
      <w:r w:rsidR="007755BF">
        <w:tab/>
      </w:r>
    </w:p>
    <w:p w:rsidRDefault="007755BF" w:rsidP="007755BF" w:rsidR="007755BF" w:rsidRPr="004D3099">
      <w:r>
        <w:tab/>
      </w:r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F234B9" w:rsidR="00F234B9">
      <w:pPr>
        <w:jc w:val="both"/>
      </w:pPr>
      <w:r>
        <w:tab/>
      </w:r>
      <w:r w:rsidR="009F24FA" w:rsidRPr="009F24FA">
        <w:t>Trgovački sud u Pazinu, po stečajnom sucu Ivanu Dujiću, u stečajnom postupku nad Stečajnom masom iza CONZADA d.o.o. u stečaju Rijeka, Vatroslava Lisinskog 2, OIB 09845674173, 1. kolovoza 2018.</w:t>
      </w:r>
    </w:p>
    <w:p w:rsidRDefault="009F24FA" w:rsidP="00F234B9" w:rsidR="009F24FA">
      <w:pPr>
        <w:jc w:val="both"/>
      </w:pPr>
    </w:p>
    <w:p w:rsidRDefault="007755BF" w:rsidP="00F234B9" w:rsidR="007755BF">
      <w:pPr>
        <w:jc w:val="center"/>
      </w:pPr>
      <w:r w:rsidRPr="004D3099">
        <w:t>r i j e š i o  j e</w:t>
      </w:r>
    </w:p>
    <w:p w:rsidRDefault="00205F56" w:rsidP="00F234B9" w:rsidR="00205F56" w:rsidRPr="004D3099">
      <w:pPr>
        <w:jc w:val="center"/>
      </w:pPr>
    </w:p>
    <w:p w:rsidRDefault="00205F56" w:rsidP="007755BF" w:rsidR="007755BF">
      <w:pPr>
        <w:jc w:val="both"/>
      </w:pPr>
      <w:r>
        <w:tab/>
      </w:r>
      <w:r w:rsidRPr="00205F56">
        <w:t>Ispravlja se rješenje ovog suda posl.br. St-165/2018-3</w:t>
      </w:r>
      <w:r>
        <w:t xml:space="preserve">7 </w:t>
      </w:r>
      <w:r w:rsidRPr="00205F56">
        <w:t>od 1. kolovoza 2018.</w:t>
      </w:r>
      <w:r>
        <w:t xml:space="preserve"> </w:t>
      </w:r>
      <w:r w:rsidRPr="00205F56">
        <w:t xml:space="preserve">na način da se u točki I izreke tog rješenja </w:t>
      </w:r>
      <w:r>
        <w:t xml:space="preserve">riječi </w:t>
      </w:r>
      <w:r w:rsidRPr="00205F56">
        <w:t>„</w:t>
      </w:r>
      <w:proofErr w:type="spellStart"/>
      <w:r w:rsidRPr="00205F56">
        <w:t>Lorisa</w:t>
      </w:r>
      <w:proofErr w:type="spellEnd"/>
      <w:r w:rsidRPr="00205F56">
        <w:t xml:space="preserve"> Raka iz Rijeke, Zagrebačka 18“ zamjenjuj</w:t>
      </w:r>
      <w:r>
        <w:t xml:space="preserve">u sa </w:t>
      </w:r>
      <w:r w:rsidRPr="00205F56">
        <w:t xml:space="preserve"> </w:t>
      </w:r>
      <w:r>
        <w:t>„</w:t>
      </w:r>
      <w:r w:rsidRPr="00DA0433">
        <w:t>Dubravk</w:t>
      </w:r>
      <w:r>
        <w:t>e</w:t>
      </w:r>
      <w:r w:rsidRPr="00DA0433">
        <w:t xml:space="preserve"> </w:t>
      </w:r>
      <w:proofErr w:type="spellStart"/>
      <w:r w:rsidRPr="00DA0433">
        <w:t>Stašić</w:t>
      </w:r>
      <w:proofErr w:type="spellEnd"/>
      <w:r w:rsidRPr="00DA0433">
        <w:t xml:space="preserve"> iz Rijeke, Vatroslava Lisinskog 2</w:t>
      </w:r>
      <w:r w:rsidRPr="00205F56">
        <w:t>“.</w:t>
      </w:r>
    </w:p>
    <w:p w:rsidRDefault="00205F56" w:rsidP="007755BF" w:rsidR="00205F56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205F56" w:rsidR="00205F56">
      <w:pPr>
        <w:jc w:val="both"/>
      </w:pPr>
      <w:r>
        <w:tab/>
      </w:r>
      <w:r w:rsidR="00205F56">
        <w:t>R</w:t>
      </w:r>
      <w:r w:rsidR="00205F56" w:rsidRPr="00205F56">
        <w:t>ješenje</w:t>
      </w:r>
      <w:r w:rsidR="00205F56">
        <w:t>m</w:t>
      </w:r>
      <w:r w:rsidR="00205F56" w:rsidRPr="00205F56">
        <w:t xml:space="preserve"> ovog suda posl.br. St-165/2018-37 od 1. kolovoza 2018. </w:t>
      </w:r>
      <w:r w:rsidR="00205F56">
        <w:t>p</w:t>
      </w:r>
      <w:r w:rsidR="00205F56" w:rsidRPr="00205F56">
        <w:t>ozva</w:t>
      </w:r>
      <w:r w:rsidR="00205F56">
        <w:t>ni su</w:t>
      </w:r>
      <w:r w:rsidR="00205F56" w:rsidRPr="00205F56">
        <w:t xml:space="preserve"> vjerovnici nižih isplatnih redova Stečajne mase iza CONZADA d.o.o. u stečaju Rijeka, da prijave svoje tražbine na adresu stečajnog upravitelja</w:t>
      </w:r>
      <w:r w:rsidR="00205F56">
        <w:t xml:space="preserve">. Međutim, </w:t>
      </w:r>
      <w:r w:rsidR="00603341">
        <w:t>omaškom je</w:t>
      </w:r>
      <w:r w:rsidR="00205F56" w:rsidRPr="00205F56">
        <w:t xml:space="preserve"> </w:t>
      </w:r>
      <w:r w:rsidR="00205F56">
        <w:t>pogrešno</w:t>
      </w:r>
      <w:r w:rsidR="00603341">
        <w:t xml:space="preserve"> napisano</w:t>
      </w:r>
      <w:r w:rsidR="00205F56">
        <w:t xml:space="preserve"> da je prijave potrebno dostaviti na adresu  stečajnog upravitelja </w:t>
      </w:r>
      <w:proofErr w:type="spellStart"/>
      <w:r w:rsidR="00205F56" w:rsidRPr="00205F56">
        <w:t>Lorisa</w:t>
      </w:r>
      <w:proofErr w:type="spellEnd"/>
      <w:r w:rsidR="00205F56" w:rsidRPr="00205F56">
        <w:t xml:space="preserve"> Raka iz Rijeke, Zagrebačka 18,</w:t>
      </w:r>
      <w:r w:rsidR="00205F56">
        <w:t xml:space="preserve"> umjesto na adresu stečajnog upravitelja </w:t>
      </w:r>
      <w:r w:rsidR="00205F56" w:rsidRPr="00205F56">
        <w:t xml:space="preserve">Dubravke </w:t>
      </w:r>
      <w:proofErr w:type="spellStart"/>
      <w:r w:rsidR="00205F56" w:rsidRPr="00205F56">
        <w:t>Stašić</w:t>
      </w:r>
      <w:proofErr w:type="spellEnd"/>
      <w:r w:rsidR="00205F56" w:rsidRPr="00205F56">
        <w:t xml:space="preserve"> iz Rijeke, Vatroslava Lisinskog 2</w:t>
      </w:r>
      <w:r w:rsidR="00205F56">
        <w:t xml:space="preserve">, kako je ispravno trebalo napisati u tom rješenju. </w:t>
      </w:r>
    </w:p>
    <w:p w:rsidRDefault="00205F56" w:rsidP="00205F56" w:rsidR="00205F56">
      <w:pPr>
        <w:jc w:val="both"/>
      </w:pPr>
      <w:r>
        <w:tab/>
        <w:t>Slijedom navedenog, temeljem čl. 342. Zakona o parničnom postupku vezano uz čl. 10. Stečajnog zakona, odlučeno je kao u izreci ovog rješenja.</w:t>
      </w:r>
    </w:p>
    <w:p w:rsidRDefault="00205F56" w:rsidP="007755BF" w:rsidR="00205F56">
      <w:pPr>
        <w:jc w:val="both"/>
      </w:pP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9F24FA" w:rsidRPr="009F24FA">
        <w:t>1. kolovoza 2018.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7755B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</w:t>
      </w:r>
      <w:r w:rsidR="00374B1D">
        <w:tab/>
      </w:r>
      <w:r w:rsidR="00374B1D">
        <w:tab/>
        <w:t xml:space="preserve">       </w:t>
      </w:r>
      <w:r w:rsidR="0048065A" w:rsidRPr="0048065A">
        <w:t>Ivan Dujić</w:t>
      </w:r>
      <w:r w:rsidR="00374B1D">
        <w:t>, v.r.</w:t>
      </w:r>
    </w:p>
    <w:p w:rsidRDefault="007755BF" w:rsidP="007755BF" w:rsidR="007755BF">
      <w:pPr>
        <w:jc w:val="both"/>
      </w:pPr>
    </w:p>
    <w:p w:rsidRDefault="00037CF1" w:rsidP="007755BF" w:rsidR="00037CF1"/>
    <w:p w:rsidRDefault="00037CF1" w:rsidP="007755BF" w:rsidR="00037CF1"/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može </w:t>
      </w:r>
      <w:r w:rsidR="00AD61ED">
        <w:t xml:space="preserve">se </w:t>
      </w:r>
      <w:r>
        <w:t>podnijeti žalb</w:t>
      </w:r>
      <w:r w:rsidR="00AD61ED">
        <w:t>a</w:t>
      </w:r>
      <w:r>
        <w:t xml:space="preserve">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9F24FA" w:rsidP="009F24FA" w:rsidR="00500701">
      <w:pPr>
        <w:jc w:val="both"/>
      </w:pPr>
      <w:r w:rsidRPr="009F24FA">
        <w:t>-</w:t>
      </w:r>
      <w:r w:rsidR="00603341">
        <w:t xml:space="preserve"> </w:t>
      </w:r>
      <w:r w:rsidRPr="009F24FA">
        <w:t xml:space="preserve"> stečajni upravitelj Dubravka </w:t>
      </w:r>
      <w:proofErr w:type="spellStart"/>
      <w:r w:rsidRPr="009F24FA">
        <w:t>Stašić</w:t>
      </w:r>
      <w:proofErr w:type="spellEnd"/>
      <w:r w:rsidR="00603341" w:rsidRPr="00603341">
        <w:t xml:space="preserve"> iz Rijeke, Vatroslava Lisinskog 2</w:t>
      </w:r>
    </w:p>
    <w:p w:rsidRDefault="00205F56" w:rsidP="009F24FA" w:rsidR="00205F56">
      <w:pPr>
        <w:jc w:val="both"/>
      </w:pPr>
      <w:r>
        <w:t xml:space="preserve">- </w:t>
      </w:r>
      <w:proofErr w:type="spellStart"/>
      <w:r w:rsidRPr="00356A67">
        <w:t>Massimiliano</w:t>
      </w:r>
      <w:proofErr w:type="spellEnd"/>
      <w:r w:rsidRPr="00356A67">
        <w:t xml:space="preserve"> </w:t>
      </w:r>
      <w:proofErr w:type="spellStart"/>
      <w:r w:rsidRPr="00356A67">
        <w:t>Conzada</w:t>
      </w:r>
      <w:proofErr w:type="spellEnd"/>
      <w:r>
        <w:t xml:space="preserve"> po pun. Dejanu </w:t>
      </w:r>
      <w:proofErr w:type="spellStart"/>
      <w:r>
        <w:t>Jakcu</w:t>
      </w:r>
      <w:proofErr w:type="spellEnd"/>
      <w:r>
        <w:t xml:space="preserve"> </w:t>
      </w:r>
      <w:proofErr w:type="spellStart"/>
      <w:r>
        <w:t>odvj</w:t>
      </w:r>
      <w:proofErr w:type="spellEnd"/>
      <w:r>
        <w:t>. u Buzetu</w:t>
      </w:r>
    </w:p>
    <w:p w:rsidRDefault="00205F56" w:rsidP="009F24FA" w:rsidR="00205F56">
      <w:pPr>
        <w:jc w:val="both"/>
      </w:pPr>
      <w:r>
        <w:t>- Republika Hrvatska po ŽDO Pula</w:t>
      </w:r>
    </w:p>
    <w:p w:rsidRDefault="00603341" w:rsidP="009F24FA" w:rsidR="00205F56">
      <w:pPr>
        <w:jc w:val="both"/>
      </w:pPr>
      <w:r>
        <w:t>- Loris</w:t>
      </w:r>
      <w:r w:rsidRPr="00205F56">
        <w:t xml:space="preserve"> Rak iz Rijeke, Zagrebačka 18</w:t>
      </w:r>
      <w:r>
        <w:t>, na znanje</w:t>
      </w:r>
    </w:p>
    <w:sectPr w:rsidSect="00037CF1" w:rsidR="00205F5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B2C" w:rsidP="007755BF" w:rsidR="000B2B2C">
      <w:r>
        <w:separator/>
      </w:r>
    </w:p>
  </w:endnote>
  <w:endnote w:id="0" w:type="continuationSeparator">
    <w:p w:rsidRDefault="000B2B2C" w:rsidP="007755BF" w:rsidR="000B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B2C" w:rsidP="007755BF" w:rsidR="000B2B2C">
      <w:r>
        <w:separator/>
      </w:r>
    </w:p>
  </w:footnote>
  <w:footnote w:id="0" w:type="continuationSeparator">
    <w:p w:rsidRDefault="000B2B2C" w:rsidP="007755BF" w:rsidR="000B2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B1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F24FA">
      <w:t xml:space="preserve">   </w:t>
    </w:r>
    <w:r w:rsidR="009F24FA" w:rsidRPr="009F24FA">
      <w:t>10 St-165/2018-37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F234B9">
      <w:t>10 St-1</w:t>
    </w:r>
    <w:r w:rsidR="009F24FA">
      <w:t>65</w:t>
    </w:r>
    <w:r w:rsidR="00F234B9">
      <w:t>/201</w:t>
    </w:r>
    <w:r w:rsidR="009F24FA">
      <w:t>8-3</w:t>
    </w:r>
    <w:r w:rsidR="00603341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37CF1"/>
    <w:rsid w:val="000B2B2C"/>
    <w:rsid w:val="00136270"/>
    <w:rsid w:val="001B037E"/>
    <w:rsid w:val="00200D44"/>
    <w:rsid w:val="00205F56"/>
    <w:rsid w:val="00211318"/>
    <w:rsid w:val="002371C6"/>
    <w:rsid w:val="003642F5"/>
    <w:rsid w:val="00374B1D"/>
    <w:rsid w:val="003B7D5E"/>
    <w:rsid w:val="003E3795"/>
    <w:rsid w:val="00450B74"/>
    <w:rsid w:val="0048065A"/>
    <w:rsid w:val="004A6C97"/>
    <w:rsid w:val="004C1792"/>
    <w:rsid w:val="00554328"/>
    <w:rsid w:val="005A454D"/>
    <w:rsid w:val="005D0C37"/>
    <w:rsid w:val="00603341"/>
    <w:rsid w:val="006206FF"/>
    <w:rsid w:val="00647441"/>
    <w:rsid w:val="007755BF"/>
    <w:rsid w:val="007E0595"/>
    <w:rsid w:val="0083780A"/>
    <w:rsid w:val="008456A8"/>
    <w:rsid w:val="00873046"/>
    <w:rsid w:val="00913164"/>
    <w:rsid w:val="00971521"/>
    <w:rsid w:val="00985388"/>
    <w:rsid w:val="009C1C85"/>
    <w:rsid w:val="009D56EE"/>
    <w:rsid w:val="009F24FA"/>
    <w:rsid w:val="00A427F5"/>
    <w:rsid w:val="00A94F9A"/>
    <w:rsid w:val="00AD61ED"/>
    <w:rsid w:val="00B01642"/>
    <w:rsid w:val="00B24413"/>
    <w:rsid w:val="00C21AC1"/>
    <w:rsid w:val="00C43056"/>
    <w:rsid w:val="00C91F89"/>
    <w:rsid w:val="00CA4F74"/>
    <w:rsid w:val="00CD5ECA"/>
    <w:rsid w:val="00CE1FEB"/>
    <w:rsid w:val="00D2107D"/>
    <w:rsid w:val="00DB4DB9"/>
    <w:rsid w:val="00F03438"/>
    <w:rsid w:val="00F234B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B1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B1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B1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B1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B1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B1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B1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B1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CONZADA d.o.o. u stečaju, RIJEKA (ranije: Rovinj)</izvorni_sadrzaj>
    <derivirana_varijabla naziv="DomainObject.Predmet.ProtustrankaFormated_1">  Stečajna masa iza CONZADA d.o.o. u stečaju, RIJEKA (ranije: Rovinj)</derivirana_varijabla>
  </DomainObject.Predmet.ProtustrankaFormated>
  <DomainObject.Predmet.ProtustrankaFormatedOIB>
    <izvorni_sadrzaj>  Stečajna masa iza CONZADA d.o.o. u stečaju, RIJEKA (ranije: Rovinj), OIB 09845674173</izvorni_sadrzaj>
    <derivirana_varijabla naziv="DomainObject.Predmet.ProtustrankaFormatedOIB_1">  Stečajna masa iza CONZADA d.o.o. u stečaju, RIJEKA (ranije: Rovinj), OIB 09845674173</derivirana_varijabla>
  </DomainObject.Predmet.ProtustrankaFormatedOIB>
  <DomainObject.Predmet.ProtustrankaFormatedWithAdress>
    <izvorni_sadrzaj> Stečajna masa iza CONZADA d.o.o. u stečaju, RIJEKA (ranije: Rovinj), Vatroslava Lisinskog 2, 51000 Rijeka</izvorni_sadrzaj>
    <derivirana_varijabla naziv="DomainObject.Predmet.ProtustrankaFormatedWithAdress_1"> Stečajna masa iza CONZADA d.o.o. u stečaju, RIJEKA (ranije: Rovinj), Vatroslava Lisinskog 2, 51000 Rijeka</derivirana_varijabla>
  </DomainObject.Predmet.ProtustrankaFormatedWithAdress>
  <DomainObject.Predmet.ProtustrankaFormatedWithAdressOIB>
    <izvorni_sadrzaj> Stečajna masa iza CONZADA d.o.o. u stečaju, RIJEKA (ranije: Rovinj), OIB 09845674173, Vatroslava Lisinskog 2, 51000 Rijeka</izvorni_sadrzaj>
    <derivirana_varijabla naziv="DomainObject.Predmet.ProtustrankaFormatedWithAdressOIB_1"> Stečajna masa iza CONZADA d.o.o. u stečaju, RIJEKA (ranije: Rovinj), OIB 09845674173, Vatroslava Lisinskog 2, 51000 Rijeka</derivirana_varijabla>
  </DomainObject.Predmet.ProtustrankaFormatedWithAdressOIB>
  <DomainObject.Predmet.ProtustrankaWithAdress>
    <izvorni_sadrzaj>Stečajna masa iza CONZADA d.o.o. u stečaju, RIJEKA (ranije: Rovinj) Vatroslava Lisinskog 2, 51000 Rijeka</izvorni_sadrzaj>
    <derivirana_varijabla naziv="DomainObject.Predmet.ProtustrankaWithAdress_1">Stečajna masa iza CONZADA d.o.o. u stečaju, RIJEKA (ranije: Rovinj) Vatroslava Lisinskog 2, 51000 Rijeka</derivirana_varijabla>
  </DomainObject.Predmet.ProtustrankaWithAdress>
  <DomainObject.Predmet.ProtustrankaWithAdressOIB>
    <izvorni_sadrzaj>Stečajna masa iza CONZADA d.o.o. u stečaju, RIJEKA (ranije: Rovinj), OIB 09845674173, Vatroslava Lisinskog 2, 51000 Rijeka</izvorni_sadrzaj>
    <derivirana_varijabla naziv="DomainObject.Predmet.ProtustrankaWithAdressOIB_1">Stečajna masa iza CONZADA d.o.o. u stečaju, RIJEKA (ranije: Rovinj), OIB 09845674173, Vatroslava Lisinskog 2, 51000 Rijeka</derivirana_varijabla>
  </DomainObject.Predmet.ProtustrankaWithAdressOIB>
  <DomainObject.Predmet.ProtustrankaNazivFormated>
    <izvorni_sadrzaj>Stečajna masa iza CONZADA d.o.o. u stečaju, RIJEKA (ranije: Rovinj)</izvorni_sadrzaj>
    <derivirana_varijabla naziv="DomainObject.Predmet.ProtustrankaNazivFormated_1">Stečajna masa iza CONZADA d.o.o. u stečaju, RIJEKA (ranije: Rovinj)</derivirana_varijabla>
  </DomainObject.Predmet.ProtustrankaNazivFormated>
  <DomainObject.Predmet.ProtustrankaNazivFormatedOIB>
    <izvorni_sadrzaj>Stečajna masa iza CONZADA d.o.o. u stečaju, RIJEKA (ranije: Rovinj), OIB 09845674173</izvorni_sadrzaj>
    <derivirana_varijabla naziv="DomainObject.Predmet.ProtustrankaNazivFormatedOIB_1">Stečajna masa iza CONZADA d.o.o. u stečaju, RIJEKA (ranije: Rovinj), OIB 09845674173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Massimiliano Conzada, Feltre, Italija; Maria Teresa Dalla Corte, Feltre, Italija</izvorni_sadrzaj>
    <derivirana_varijabla naziv="DomainObject.Predmet.StrankaFormated_1">  Massimiliano Conzada, Feltre, Italija; Maria Teresa Dalla Corte, Feltre, Italija</derivirana_varijabla>
  </DomainObject.Predmet.StrankaFormated>
  <DomainObject.Predmet.StrankaFormatedOIB>
    <izvorni_sadrzaj>  Massimiliano Conzada, Feltre, Italija, OIB 33269268585; Maria Teresa Dalla Corte, Feltre, Italija, OIB 77696146618</izvorni_sadrzaj>
    <derivirana_varijabla naziv="DomainObject.Predmet.StrankaFormatedOIB_1">  Massimiliano Conzada, Feltre, Italija, OIB 33269268585; Maria Teresa Dalla Corte, Feltre, Italija, OIB 77696146618</derivirana_varijabla>
  </DomainObject.Predmet.StrankaFormatedOIB>
  <DomainObject.Predmet.StrankaFormatedWithAdress>
    <izvorni_sadrzaj> Massimiliano Conzada, Feltre, Italija, Salita A. Dal Corno 1, Feltre; Maria Teresa Dalla Corte, Feltre, Italija, Salita A. Dal Corno 1, Feltre</izvorni_sadrzaj>
    <derivirana_varijabla naziv="DomainObject.Predmet.StrankaFormatedWithAdress_1"> Massimiliano Conzada, Feltre, Italija, Salita A. Dal Corno 1, Feltre; Maria Teresa Dalla Corte, Feltre, Italija, Salita A. Dal Corno 1, Feltre</derivirana_varijabla>
  </DomainObject.Predmet.StrankaFormatedWithAdress>
  <DomainObject.Predmet.StrankaFormatedWithAdressOIB>
    <izvorni_sadrzaj> Massimiliano Conzada, Feltre, Italija, OIB 33269268585, Salita A. Dal Corno 1, Feltre; Maria Teresa Dalla Corte, Feltre, Italija, OIB 77696146618, Salita A. Dal Corno 1, Feltre</izvorni_sadrzaj>
    <derivirana_varijabla naziv="DomainObject.Predmet.StrankaFormatedWithAdressOIB_1"> Massimiliano Conzada, Feltre, Italija, OIB 33269268585, Salita A. Dal Corno 1, Feltre; Maria Teresa Dalla Corte, Feltre, Italija, OIB 77696146618, Salita A. Dal Corno 1, Feltre</derivirana_varijabla>
  </DomainObject.Predmet.StrankaFormatedWithAdressOIB>
  <DomainObject.Predmet.StrankaWithAdress>
    <izvorni_sadrzaj>Massimiliano Conzada, Feltre, Italija Salita A. Dal Corno 1,Feltre,Maria Teresa Dalla Corte, Feltre, Italija Salita A. Dal Corno 1,Feltre</izvorni_sadrzaj>
    <derivirana_varijabla naziv="DomainObject.Predmet.StrankaWithAdress_1">Massimiliano Conzada, Feltre, Italija Salita A. Dal Corno 1,Feltre,Maria Teresa Dalla Corte, Feltre, Italija Salita A. Dal Corno 1,Feltre</derivirana_varijabla>
  </DomainObject.Predmet.StrankaWithAdress>
  <DomainObject.Predmet.StrankaWithAdressOIB>
    <izvorni_sadrzaj>Massimiliano Conzada, Feltre, Italija, OIB 33269268585, Salita A. Dal Corno 1,Feltre,Maria Teresa Dalla Corte, Feltre, Italija, OIB 77696146618, Salita A. Dal Corno 1,Feltre</izvorni_sadrzaj>
    <derivirana_varijabla naziv="DomainObject.Predmet.StrankaWithAdressOIB_1">Massimiliano Conzada, Feltre, Italija, OIB 33269268585, Salita A. Dal Corno 1,Feltre,Maria Teresa Dalla Corte, Feltre, Italija, OIB 77696146618, Salita A. Dal Corno 1,Feltre</derivirana_varijabla>
  </DomainObject.Predmet.StrankaWithAdressOIB>
  <DomainObject.Predmet.StrankaNazivFormated>
    <izvorni_sadrzaj>Massimiliano Conzada, Feltre, Italija,Maria Teresa Dalla Corte, Feltre, Italija</izvorni_sadrzaj>
    <derivirana_varijabla naziv="DomainObject.Predmet.StrankaNazivFormated_1">Massimiliano Conzada, Feltre, Italija,Maria Teresa Dalla Corte, Feltre, Italija</derivirana_varijabla>
  </DomainObject.Predmet.StrankaNazivFormated>
  <DomainObject.Predmet.StrankaNazivFormatedOIB>
    <izvorni_sadrzaj>Massimiliano Conzada, Feltre, Italija, OIB 33269268585,Maria Teresa Dalla Corte, Feltre, Italija, OIB 77696146618</izvorni_sadrzaj>
    <derivirana_varijabla naziv="DomainObject.Predmet.StrankaNazivFormatedOIB_1">Massimiliano Conzada, Feltre, Italija, OIB 33269268585,Maria Teresa Dalla Corte, Feltre, Italija, OIB 77696146618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Massimiliano Conzada, Feltre, Italija</item>
      <item>Maria Teresa Dalla Corte, Feltre, Italija</item>
    </izvorni_sadrzaj>
    <derivirana_varijabla naziv="DomainObject.Predmet.StrankaListFormated_1">
      <item>Massimiliano Conzada, Feltre, Italija</item>
      <item>Maria Teresa Dalla Corte, Feltre, Italija</item>
    </derivirana_varijabla>
  </DomainObject.Predmet.StrankaListFormated>
  <DomainObject.Predmet.StrankaListFormatedOIB>
    <izvorni_sadrzaj>
      <item>Massimiliano Conzada, Feltre, Italija, OIB 33269268585</item>
      <item>Maria Teresa Dalla Corte, Feltre, Italija, OIB 77696146618</item>
    </izvorni_sadrzaj>
    <derivirana_varijabla naziv="DomainObject.Predmet.StrankaListFormatedOIB_1">
      <item>Massimiliano Conzada, Feltre, Italija, OIB 33269268585</item>
      <item>Maria Teresa Dalla Corte, Feltre, Italija, OIB 77696146618</item>
    </derivirana_varijabla>
  </DomainObject.Predmet.StrankaListFormatedOIB>
  <DomainObject.Predmet.StrankaListFormatedWithAdress>
    <izvorni_sadrzaj>
      <item>Massimiliano Conzada, Feltre, Italija, Salita A. Dal Corno 1, Feltre</item>
      <item>Maria Teresa Dalla Corte, Feltre, Italija, Salita A. Dal Corno 1, Feltre</item>
    </izvorni_sadrzaj>
    <derivirana_varijabla naziv="DomainObject.Predmet.StrankaListFormatedWithAdress_1">
      <item>Massimiliano Conzada, Feltre, Italija, Salita A. Dal Corno 1, Feltre</item>
      <item>Maria Teresa Dalla Corte, Feltre, Italija, Salita A. Dal Corno 1, Feltre</item>
    </derivirana_varijabla>
  </DomainObject.Predmet.StrankaListFormatedWithAdress>
  <DomainObject.Predmet.StrankaListFormatedWithAdressOIB>
    <izvorni_sadrzaj>
      <item>Massimiliano Conzada, Feltre, Italija, OIB 33269268585, Salita A. Dal Corno 1, Feltre</item>
      <item>Maria Teresa Dalla Corte, Feltre, Italija, OIB 77696146618, Salita A. Dal Corno 1, Feltre</item>
    </izvorni_sadrzaj>
    <derivirana_varijabla naziv="DomainObject.Predmet.StrankaListFormatedWithAdressOIB_1">
      <item>Massimiliano Conzada, Feltre, Italija, OIB 33269268585, Salita A. Dal Corno 1, Feltre</item>
      <item>Maria Teresa Dalla Corte, Feltre, Italija, OIB 77696146618, Salita A. Dal Corno 1, Feltre</item>
    </derivirana_varijabla>
  </DomainObject.Predmet.StrankaListFormatedWithAdressOIB>
  <DomainObject.Predmet.StrankaListNazivFormated>
    <izvorni_sadrzaj>
      <item>Massimiliano Conzada, Feltre, Italija</item>
      <item>Maria Teresa Dalla Corte, Feltre, Italija</item>
    </izvorni_sadrzaj>
    <derivirana_varijabla naziv="DomainObject.Predmet.StrankaListNazivFormated_1">
      <item>Massimiliano Conzada, Feltre, Italija</item>
      <item>Maria Teresa Dalla Corte, Feltre, Italija</item>
    </derivirana_varijabla>
  </DomainObject.Predmet.StrankaListNazivFormated>
  <DomainObject.Predmet.StrankaListNazivFormatedOIB>
    <izvorni_sadrzaj>
      <item>Massimiliano Conzada, Feltre, Italija, OIB 33269268585</item>
      <item>Maria Teresa Dalla Corte, Feltre, Italija, OIB 77696146618</item>
    </izvorni_sadrzaj>
    <derivirana_varijabla naziv="DomainObject.Predmet.StrankaListNazivFormatedOIB_1">
      <item>Massimiliano Conzada, Feltre, Italija, OIB 33269268585</item>
      <item>Maria Teresa Dalla Corte, Feltre, Italija, OIB 77696146618</item>
    </derivirana_varijabla>
  </DomainObject.Predmet.StrankaListNazivFormatedOIB>
  <DomainObject.Predmet.ProtuStrankaListFormated>
    <izvorni_sadrzaj>
      <item>Stečajna masa iza CONZADA d.o.o. u stečaju, RIJEKA (ranije: Rovinj)</item>
    </izvorni_sadrzaj>
    <derivirana_varijabla naziv="DomainObject.Predmet.ProtuStrankaListFormated_1">
      <item>Stečajna masa iza CONZADA d.o.o. u stečaju, RIJEKA (ranije: Rovinj)</item>
    </derivirana_varijabla>
  </DomainObject.Predmet.ProtuStrankaListFormated>
  <DomainObject.Predmet.ProtuStrankaListFormatedOIB>
    <izvorni_sadrzaj>
      <item>Stečajna masa iza CONZADA d.o.o. u stečaju, RIJEKA (ranije: Rovinj), OIB 09845674173</item>
    </izvorni_sadrzaj>
    <derivirana_varijabla naziv="DomainObject.Predmet.ProtuStrankaListFormatedOIB_1">
      <item>Stečajna masa iza CONZADA d.o.o. u stečaju, RIJEKA (ranije: Rovinj), OIB 09845674173</item>
    </derivirana_varijabla>
  </DomainObject.Predmet.ProtuStrankaListFormatedOIB>
  <DomainObject.Predmet.ProtuStrankaListFormatedWithAdress>
    <izvorni_sadrzaj>
      <item>Stečajna masa iza CONZADA d.o.o. u stečaju, RIJEKA (ranije: Rovinj), Vatroslava Lisinskog 2, 51000 Rijeka</item>
    </izvorni_sadrzaj>
    <derivirana_varijabla naziv="DomainObject.Predmet.ProtuStrankaListFormatedWithAdress_1">
      <item>Stečajna masa iza CONZADA d.o.o. u stečaju, RIJEKA (ranije: Rovinj), Vatroslava Lisinskog 2, 51000 Rijeka</item>
    </derivirana_varijabla>
  </DomainObject.Predmet.ProtuStrankaListFormatedWithAdress>
  <DomainObject.Predmet.ProtuStrankaListFormatedWithAdressOIB>
    <izvorni_sadrzaj>
      <item>Stečajna masa iza CONZADA d.o.o. u stečaju, RIJEKA (ranije: Rovinj), OIB 09845674173, Vatroslava Lisinskog 2, 51000 Rijeka</item>
    </izvorni_sadrzaj>
    <derivirana_varijabla naziv="DomainObject.Predmet.ProtuStrankaListFormatedWithAdressOIB_1">
      <item>Stečajna masa iza CONZADA d.o.o. u stečaju, RIJEKA (ranije: Rovinj), OIB 09845674173, Vatroslava Lisinskog 2, 51000 Rijeka</item>
    </derivirana_varijabla>
  </DomainObject.Predmet.ProtuStrankaListFormatedWithAdressOIB>
  <DomainObject.Predmet.ProtuStrankaListNazivFormated>
    <izvorni_sadrzaj>
      <item>Stečajna masa iza CONZADA d.o.o. u stečaju, RIJEKA (ranije: Rovinj)</item>
    </izvorni_sadrzaj>
    <derivirana_varijabla naziv="DomainObject.Predmet.ProtuStrankaListNazivFormated_1">
      <item>Stečajna masa iza CONZADA d.o.o. u stečaju, RIJEKA (ranije: Rovinj)</item>
    </derivirana_varijabla>
  </DomainObject.Predmet.ProtuStrankaListNazivFormated>
  <DomainObject.Predmet.ProtuStrankaListNazivFormatedOIB>
    <izvorni_sadrzaj>
      <item>Stečajna masa iza CONZADA d.o.o. u stečaju, RIJEKA (ranije: Rovinj), OIB 09845674173</item>
    </izvorni_sadrzaj>
    <derivirana_varijabla naziv="DomainObject.Predmet.ProtuStrankaListNazivFormatedOIB_1">
      <item>Stečajna masa iza CONZADA d.o.o. u stečaju, RIJEKA (ranije: Rovinj), OIB 09845674173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Massimiliano Conzada, Feltre, Italija i dr.</izvorni_sadrzaj>
    <derivirana_varijabla naziv="DomainObject.Predmet.StrankaIDrugi_1">Massimiliano Conzada, Feltre, Italija i dr.</derivirana_varijabla>
  </DomainObject.Predmet.StrankaIDrugi>
  <DomainObject.Predmet.ProtustrankaIDrugi>
    <izvorni_sadrzaj>Stečajna masa iza CONZADA d.o.o. u stečaju, RIJEKA (ranije: Rovinj)</izvorni_sadrzaj>
    <derivirana_varijabla naziv="DomainObject.Predmet.ProtustrankaIDrugi_1">Stečajna masa iza CONZADA d.o.o. u stečaju, RIJEKA (ranije: Rovinj)</derivirana_varijabla>
  </DomainObject.Predmet.ProtustrankaIDrugi>
  <DomainObject.Predmet.StrankaIDrugiAdressOIB>
    <izvorni_sadrzaj>Massimiliano Conzada, Feltre, Italija, OIB 33269268585, Salita A. Dal Corno 1, Feltre i dr.</izvorni_sadrzaj>
    <derivirana_varijabla naziv="DomainObject.Predmet.StrankaIDrugiAdressOIB_1">Massimiliano Conzada, Feltre, Italija, OIB 33269268585, Salita A. Dal Corno 1, Feltre i dr.</derivirana_varijabla>
  </DomainObject.Predmet.StrankaIDrugiAdressOIB>
  <DomainObject.Predmet.ProtustrankaIDrugiAdressOIB>
    <izvorni_sadrzaj>Stečajna masa iza CONZADA d.o.o. u stečaju, RIJEKA (ranije: Rovinj), OIB 09845674173, Vatroslava Lisinskog 2, 51000 Rijeka</izvorni_sadrzaj>
    <derivirana_varijabla naziv="DomainObject.Predmet.ProtustrankaIDrugiAdressOIB_1">Stečajna masa iza CONZADA d.o.o. u stečaju, RIJEKA (ranije: Rovinj), OIB 09845674173,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CONZADA d.o.o. u stečaju, RIJEKA (ranije: Rovinj)</item>
      <item>Massimiliano Conzada, Feltre, Italija</item>
      <item>Maria Teresa Dalla Corte, Feltre, Italija</item>
      <item>ZOU Dejan Jakac i Marina Mraković</item>
    </izvorni_sadrzaj>
    <derivirana_varijabla naziv="DomainObject.Predmet.SudioniciListNaziv_1">
      <item>Stečajna masa iza CONZADA d.o.o. u stečaju, RIJEKA (ranije: Rovinj)</item>
      <item>Massimiliano Conzada, Feltre, Italija</item>
      <item>Maria Teresa Dalla Corte, Feltre, Italija</item>
      <item>ZOU Dejan Jakac i Marina Mraković</item>
    </derivirana_varijabla>
  </DomainObject.Predmet.SudioniciListNaziv>
  <DomainObject.Predmet.SudioniciListAdressOIB>
    <izvorni_sadrzaj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izvorni_sadrzaj>
    <derivirana_varijabla naziv="DomainObject.Predmet.SudioniciListAdressOIB_1"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09845674173</item>
      <item>, OIB 33269268585</item>
      <item>, OIB 77696146618</item>
      <item>, OIB null</item>
    </izvorni_sadrzaj>
    <derivirana_varijabla naziv="DomainObject.Predmet.SudioniciListNazivOIB_1">
      <item>, OIB 09845674173</item>
      <item>, OIB 33269268585</item>
      <item>, OIB 77696146618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1573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2018-08-01T13:21:00Z</dcterms:created>
  <dc:creator>Jasmina Matika</dc:creator>
  <cp:lastModifiedBy>Sanja Lakošeljac</cp:lastModifiedBy>
  <cp:lastPrinted>2018-08-01T13:23:00Z</cp:lastPrinted>
  <dcterms:modified xmlns:xsi="http://www.w3.org/2001/XMLSchema-instance" xsi:type="dcterms:W3CDTF">2018-08-01T13:23:00Z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(St-165-18 - RJEŠENJE - ispravak rješenja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