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add2" w14:paraId="1b9add2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EF0065">
        <w:t>2</w:t>
      </w:r>
      <w:r w:rsidR="00A81488">
        <w:t>86</w:t>
      </w:r>
      <w:r w:rsidR="00EF0065">
        <w:t>/17-4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>za provedbom skraćenog stečajnog postupka nad dužnikom</w:t>
      </w:r>
      <w:r w:rsidR="00C66C71">
        <w:t xml:space="preserve"> </w:t>
      </w:r>
      <w:r w:rsidR="00A81488">
        <w:t xml:space="preserve">ISIDOR MATKOVIĆ j.d.o.o. za ugostiteljstvo </w:t>
      </w:r>
      <w:r w:rsidR="00EF0065">
        <w:t xml:space="preserve">Zagreb, </w:t>
      </w:r>
      <w:r w:rsidR="00A81488">
        <w:t>Krapinska 5, OIB 99938874419,</w:t>
      </w:r>
      <w:r w:rsidR="00C26ADE">
        <w:t xml:space="preserve"> MB</w:t>
      </w:r>
      <w:r w:rsidR="0017081B">
        <w:t xml:space="preserve">S </w:t>
      </w:r>
      <w:r w:rsidR="00F271D6">
        <w:t>0</w:t>
      </w:r>
      <w:r w:rsidR="00A81488">
        <w:t>81011055</w:t>
      </w:r>
      <w:r w:rsidR="00F271D6">
        <w:t>, dan</w:t>
      </w:r>
      <w:r w:rsidR="008654B8">
        <w:t xml:space="preserve">a </w:t>
      </w:r>
      <w:r w:rsidR="00F271D6">
        <w:t>2</w:t>
      </w:r>
      <w:r w:rsidR="00717613">
        <w:t>4</w:t>
      </w:r>
      <w:r w:rsidR="000A2F69">
        <w:t xml:space="preserve">. travnja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A81488">
        <w:t>ISIDOR MATKOVIĆ j.d.o.o. za ugostiteljstvo Zagreb, Krapinska 5, OIB 99938874419, MBS 081011055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717613">
        <w:t xml:space="preserve">David Jakovljević iz Sesveta, </w:t>
      </w:r>
      <w:proofErr w:type="spellStart"/>
      <w:r w:rsidR="00717613">
        <w:t>Kašinska</w:t>
      </w:r>
      <w:proofErr w:type="spellEnd"/>
      <w:r w:rsidR="00717613">
        <w:t xml:space="preserve"> 7, OIB 63014812654.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A81488">
        <w:t>ISIDOR MATKOVIĆ j.d.o.o. za ugostiteljstvo Zagreb, Krapinska 5, OIB 99938874419, MBS 081011055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332709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A81488">
        <w:t>21.</w:t>
      </w:r>
      <w:r w:rsidR="00F271D6">
        <w:t xml:space="preserve"> studenoga 2016.</w:t>
      </w:r>
      <w:r>
        <w:t xml:space="preserve"> zahtjev za provedbu skraćenog stečajnog postupka nad dužnikom </w:t>
      </w:r>
      <w:r w:rsidR="00A81488">
        <w:t xml:space="preserve">ISIDOR MATKOVIĆ j.d.o.o. za ugostiteljstvo OIB 99938874419, sa sjedištem u Krapinska 5, Zagreb.  </w:t>
      </w:r>
    </w:p>
    <w:p w:rsidRDefault="00F271D6" w:rsidP="00F271D6" w:rsidR="00F271D6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 xml:space="preserve">-3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BE1E63">
        <w:t>20</w:t>
      </w:r>
      <w:r w:rsidR="005C26E4">
        <w:t>.</w:t>
      </w:r>
      <w:r w:rsidR="00DC2DE1">
        <w:t xml:space="preserve"> veljače </w:t>
      </w:r>
      <w:r w:rsidR="00F47516">
        <w:t>2017</w:t>
      </w:r>
      <w:r w:rsidR="00332709">
        <w:t>.  godine objavio oglas na mrežnoj stranici e-Oglasna ploča sudova pod poslovnim brojem St-</w:t>
      </w:r>
      <w:r w:rsidR="005C26E4">
        <w:t>2</w:t>
      </w:r>
      <w:r w:rsidR="00A81488">
        <w:t>86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C26E4">
        <w:t>2</w:t>
      </w:r>
      <w:r w:rsidR="00717613">
        <w:t>4</w:t>
      </w:r>
      <w:r w:rsidR="000A2F69">
        <w:t xml:space="preserve">. travnja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8C8" w:rsidP="00C02BFE" w:rsidR="00E558C8">
      <w:r>
        <w:separator/>
      </w:r>
    </w:p>
  </w:endnote>
  <w:endnote w:id="0" w:type="continuationSeparator">
    <w:p w:rsidRDefault="00E558C8" w:rsidP="00C02BFE" w:rsidR="00E55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8C8" w:rsidP="00C02BFE" w:rsidR="00E558C8">
      <w:r>
        <w:separator/>
      </w:r>
    </w:p>
  </w:footnote>
  <w:footnote w:id="0" w:type="continuationSeparator">
    <w:p w:rsidRDefault="00E558C8" w:rsidP="00C02BFE" w:rsidR="00E55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5C26E4">
      <w:t>2</w:t>
    </w:r>
    <w:r w:rsidR="00A81488">
      <w:t>86</w:t>
    </w:r>
    <w:r w:rsidR="005C26E4">
      <w:t>/17-</w:t>
    </w:r>
    <w:r w:rsidR="000E752F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71496C"/>
    <w:rsid w:val="00715428"/>
    <w:rsid w:val="00716632"/>
    <w:rsid w:val="00717613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81488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1E63"/>
    <w:rsid w:val="00BE3F93"/>
    <w:rsid w:val="00BF1260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5B48"/>
    <w:rsid w:val="00C66C71"/>
    <w:rsid w:val="00C878D4"/>
    <w:rsid w:val="00C957C6"/>
    <w:rsid w:val="00CC340C"/>
    <w:rsid w:val="00CD0B45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558C8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B30E5"/>
    <w:rsid w:val="00FB51A3"/>
    <w:rsid w:val="00FC1695"/>
    <w:rsid w:val="00FC47AA"/>
    <w:rsid w:val="00FC5D1E"/>
    <w:rsid w:val="00FD125C"/>
    <w:rsid w:val="00FD250B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sudvima</izvorni_sadrzaj>
    <derivirana_varijabla naziv="DomainObject.Predmet.PrimjedbaSuca_1">čl. 11 Zakona o sudvima</derivirana_varijabla>
  </DomainObject.Predmet.PrimjedbaSuca>
  <DomainObject.Predmet.ProtustrankaFormated>
    <izvorni_sadrzaj>  ISIDOR MATKOVIĆ j.d.o.o.</izvorni_sadrzaj>
    <derivirana_varijabla naziv="DomainObject.Predmet.ProtustrankaFormated_1">  ISIDOR MATKOVIĆ j.d.o.o.</derivirana_varijabla>
  </DomainObject.Predmet.ProtustrankaFormated>
  <DomainObject.Predmet.ProtustrankaFormatedOIB>
    <izvorni_sadrzaj>  ISIDOR MATKOVIĆ j.d.o.o., OIB 99938874419</izvorni_sadrzaj>
    <derivirana_varijabla naziv="DomainObject.Predmet.ProtustrankaFormatedOIB_1">  ISIDOR MATKOVIĆ j.d.o.o., OIB 99938874419</derivirana_varijabla>
  </DomainObject.Predmet.ProtustrankaFormatedOIB>
  <DomainObject.Predmet.ProtustrankaFormatedWithAdress>
    <izvorni_sadrzaj> ISIDOR MATKOVIĆ j.d.o.o., Krapinska 5, 10000 Zagreb</izvorni_sadrzaj>
    <derivirana_varijabla naziv="DomainObject.Predmet.ProtustrankaFormatedWithAdress_1"> ISIDOR MATKOVIĆ j.d.o.o., Krapinska 5, 10000 Zagreb</derivirana_varijabla>
  </DomainObject.Predmet.ProtustrankaFormatedWithAdress>
  <DomainObject.Predmet.ProtustrankaFormatedWithAdressOIB>
    <izvorni_sadrzaj> ISIDOR MATKOVIĆ j.d.o.o., OIB 99938874419, Krapinska 5, 10000 Zagreb</izvorni_sadrzaj>
    <derivirana_varijabla naziv="DomainObject.Predmet.ProtustrankaFormatedWithAdressOIB_1"> ISIDOR MATKOVIĆ j.d.o.o., OIB 99938874419, Krapinska 5, 10000 Zagreb</derivirana_varijabla>
  </DomainObject.Predmet.ProtustrankaFormatedWithAdressOIB>
  <DomainObject.Predmet.ProtustrankaWithAdress>
    <izvorni_sadrzaj>ISIDOR MATKOVIĆ j.d.o.o. Krapinska 5, 10000 Zagreb</izvorni_sadrzaj>
    <derivirana_varijabla naziv="DomainObject.Predmet.ProtustrankaWithAdress_1">ISIDOR MATKOVIĆ j.d.o.o. Krapinska 5, 10000 Zagreb</derivirana_varijabla>
  </DomainObject.Predmet.ProtustrankaWithAdress>
  <DomainObject.Predmet.ProtustrankaWithAdressOIB>
    <izvorni_sadrzaj>ISIDOR MATKOVIĆ j.d.o.o., OIB 99938874419, Krapinska 5, 10000 Zagreb</izvorni_sadrzaj>
    <derivirana_varijabla naziv="DomainObject.Predmet.ProtustrankaWithAdressOIB_1">ISIDOR MATKOVIĆ j.d.o.o., OIB 99938874419, Krapinska 5, 10000 Zagreb</derivirana_varijabla>
  </DomainObject.Predmet.ProtustrankaWithAdressOIB>
  <DomainObject.Predmet.ProtustrankaNazivFormated>
    <izvorni_sadrzaj>ISIDOR MATKOVIĆ j.d.o.o.</izvorni_sadrzaj>
    <derivirana_varijabla naziv="DomainObject.Predmet.ProtustrankaNazivFormated_1">ISIDOR MATKOVIĆ j.d.o.o.</derivirana_varijabla>
  </DomainObject.Predmet.ProtustrankaNazivFormated>
  <DomainObject.Predmet.ProtustrankaNazivFormatedOIB>
    <izvorni_sadrzaj>ISIDOR MATKOVIĆ j.d.o.o., OIB 99938874419</izvorni_sadrzaj>
    <derivirana_varijabla naziv="DomainObject.Predmet.ProtustrankaNazivFormatedOIB_1">ISIDOR MATKOVIĆ j.d.o.o., OIB 99938874419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ISIDOR MATKOVIĆ j.d.o.o.</item>
    </izvorni_sadrzaj>
    <derivirana_varijabla naziv="DomainObject.Predmet.ProtuStrankaListFormated_1">
      <item>ISIDOR MATKOVIĆ j.d.o.o.</item>
    </derivirana_varijabla>
  </DomainObject.Predmet.ProtuStrankaListFormated>
  <DomainObject.Predmet.ProtuStrankaListFormatedOIB>
    <izvorni_sadrzaj>
      <item>ISIDOR MATKOVIĆ j.d.o.o., OIB 99938874419</item>
    </izvorni_sadrzaj>
    <derivirana_varijabla naziv="DomainObject.Predmet.ProtuStrankaListFormatedOIB_1">
      <item>ISIDOR MATKOVIĆ j.d.o.o., OIB 99938874419</item>
    </derivirana_varijabla>
  </DomainObject.Predmet.ProtuStrankaListFormatedOIB>
  <DomainObject.Predmet.ProtuStrankaListFormatedWithAdress>
    <izvorni_sadrzaj>
      <item>ISIDOR MATKOVIĆ j.d.o.o., Krapinska 5, 10000 Zagreb</item>
    </izvorni_sadrzaj>
    <derivirana_varijabla naziv="DomainObject.Predmet.ProtuStrankaListFormatedWithAdress_1">
      <item>ISIDOR MATKOVIĆ j.d.o.o., Krapinska 5, 10000 Zagreb</item>
    </derivirana_varijabla>
  </DomainObject.Predmet.ProtuStrankaListFormatedWithAdress>
  <DomainObject.Predmet.ProtuStrankaListFormatedWithAdressOIB>
    <izvorni_sadrzaj>
      <item>ISIDOR MATKOVIĆ j.d.o.o., OIB 99938874419, Krapinska 5, 10000 Zagreb</item>
    </izvorni_sadrzaj>
    <derivirana_varijabla naziv="DomainObject.Predmet.ProtuStrankaListFormatedWithAdressOIB_1">
      <item>ISIDOR MATKOVIĆ j.d.o.o., OIB 99938874419, Krapinska 5, 10000 Zagreb</item>
    </derivirana_varijabla>
  </DomainObject.Predmet.ProtuStrankaListFormatedWithAdressOIB>
  <DomainObject.Predmet.ProtuStrankaListNazivFormated>
    <izvorni_sadrzaj>
      <item>ISIDOR MATKOVIĆ j.d.o.o.</item>
    </izvorni_sadrzaj>
    <derivirana_varijabla naziv="DomainObject.Predmet.ProtuStrankaListNazivFormated_1">
      <item>ISIDOR MATKOVIĆ j.d.o.o.</item>
    </derivirana_varijabla>
  </DomainObject.Predmet.ProtuStrankaListNazivFormated>
  <DomainObject.Predmet.ProtuStrankaListNazivFormatedOIB>
    <izvorni_sadrzaj>
      <item>ISIDOR MATKOVIĆ j.d.o.o., OIB 99938874419</item>
    </izvorni_sadrzaj>
    <derivirana_varijabla naziv="DomainObject.Predmet.ProtuStrankaListNazivFormatedOIB_1">
      <item>ISIDOR MATKOVIĆ j.d.o.o., OIB 99938874419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ISIDOR MATKOVIĆ j.d.o.o.</izvorni_sadrzaj>
    <derivirana_varijabla naziv="DomainObject.Predmet.ProtustrankaIDrugi_1">ISIDOR MATKOVIĆ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ISIDOR MATKOVIĆ j.d.o.o., OIB 99938874419, Krapinska 5, 10000 Zagreb</izvorni_sadrzaj>
    <derivirana_varijabla naziv="DomainObject.Predmet.ProtustrankaIDrugiAdressOIB_1">ISIDOR MATKOVIĆ j.d.o.o., OIB 99938874419, Krapinska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ISIDOR MATKOVIĆ j.d.o.o.</item>
      <item>FINA Regionalni centar Zagreb</item>
    </izvorni_sadrzaj>
    <derivirana_varijabla naziv="DomainObject.Predmet.SudioniciListNaziv_1">
      <item>ISIDOR MATKOVIĆ j.d.o.o.</item>
      <item>FINA Regionalni centar Zagreb</item>
    </derivirana_varijabla>
  </DomainObject.Predmet.SudioniciListNaziv>
  <DomainObject.Predmet.SudioniciListAdressOIB>
    <izvorni_sadrzaj>
      <item>ISIDOR MATKOVIĆ j.d.o.o., OIB 99938874419, Krapinska 5,10000 Zagreb</item>
      <item>FINA Regionalni centar Zagreb, OIB 85821130368, Trg svibanjskih žrtava 1995. 1,10000 Zagreb</item>
    </izvorni_sadrzaj>
    <derivirana_varijabla naziv="DomainObject.Predmet.SudioniciListAdressOIB_1">
      <item>ISIDOR MATKOVIĆ j.d.o.o., OIB 99938874419, Krapinska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99938874419</item>
      <item>, OIB 85821130368</item>
    </izvorni_sadrzaj>
    <derivirana_varijabla naziv="DomainObject.Predmet.SudioniciListNazivOIB_1">
      <item>, OIB 99938874419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151BD-CD7B-4930-94D5-3DF7CB827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2352</properties:Characters>
  <properties:Lines>90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2017-04-20T12:39:00Z</dcterms:created>
  <dc:creator>Darija Miličević</dc:creator>
  <cp:lastModifiedBy>Darija Miličević</cp:lastModifiedBy>
  <cp:lastPrinted>2017-03-06T08:07:00Z</cp:lastPrinted>
  <dcterms:modified xmlns:xsi="http://www.w3.org/2001/XMLSchema-instance" xsi:type="dcterms:W3CDTF">2017-04-24T08:29:00Z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