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b6d1" w14:paraId="c3ab6d1" w:rsidRDefault="008D7CEA" w:rsidP="00CE7F69" w:rsidR="00CE7F69">
      <w:pPr>
        <w:jc w:val="right"/>
        <w15:collapsed w:val="false"/>
      </w:pPr>
      <w:bookmarkStart w:name="_GoBack" w:id="0"/>
      <w:bookmarkEnd w:id="0"/>
      <w:r>
        <w:t>13 St-705/16-17</w:t>
      </w:r>
    </w:p>
    <w:p w:rsidRDefault="00CE7F69" w:rsidP="00CE7F69" w:rsidR="00CE7F6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7F69" w:rsidP="00CE7F69" w:rsidR="00CE7F69"/>
    <w:p w:rsidRDefault="00CE7F69" w:rsidP="00CE7F69" w:rsidR="00CE7F6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E7F69" w:rsidP="00CE7F69" w:rsidR="00CE7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E7F69" w:rsidP="00CE7F69" w:rsidR="00CE7F69"/>
    <w:p w:rsidRDefault="00CE7F69" w:rsidP="00CE7F69" w:rsidR="00CE7F69"/>
    <w:p w:rsidRDefault="00CE7F69" w:rsidP="00CE7F69" w:rsidR="00CE7F69"/>
    <w:p w:rsidRDefault="00CE7F69" w:rsidP="00CE7F69" w:rsidR="00CE7F69">
      <w:pPr>
        <w:jc w:val="center"/>
      </w:pPr>
      <w:r>
        <w:t>R E P U B L I K A   H R V A T S K A</w:t>
      </w:r>
    </w:p>
    <w:p w:rsidRDefault="00CE7F69" w:rsidP="00CE7F69" w:rsidR="00CE7F69">
      <w:pPr>
        <w:jc w:val="center"/>
      </w:pPr>
      <w:r>
        <w:t>R J E Š E N J E</w:t>
      </w:r>
    </w:p>
    <w:p w:rsidRDefault="00CE7F69" w:rsidP="00CE7F69" w:rsidR="00CE7F69">
      <w:pPr>
        <w:rPr>
          <w:b/>
        </w:rPr>
      </w:pPr>
    </w:p>
    <w:p w:rsidRDefault="00CE7F69" w:rsidP="00CE7F69" w:rsidR="00CE7F69">
      <w:pPr>
        <w:rPr>
          <w:b/>
        </w:rPr>
      </w:pPr>
    </w:p>
    <w:p w:rsidRDefault="00EB5190" w:rsidP="00EB5190" w:rsidR="00EB5190">
      <w:pPr>
        <w:rPr>
          <w:b/>
        </w:rPr>
      </w:pPr>
    </w:p>
    <w:p w:rsidRDefault="00DA4F6D" w:rsidP="00DA4F6D" w:rsidR="00DA4F6D">
      <w:pPr>
        <w:ind w:firstLine="708"/>
        <w:jc w:val="both"/>
      </w:pPr>
      <w:r>
        <w:t xml:space="preserve">Trgovački sud u Osijeku, po sucu Jadranki Herman, u stečajnom postupku </w:t>
      </w:r>
      <w:r>
        <w:rPr>
          <w:color w:val="000000"/>
        </w:rPr>
        <w:t xml:space="preserve">nad dužnikom </w:t>
      </w:r>
      <w:r w:rsidR="008D7CEA">
        <w:rPr>
          <w:color w:val="000000"/>
        </w:rPr>
        <w:t>APO MEDIA j.d.o.o. za web marketing i ostale usluge, Čepin, I. Adamovića 116, MBS: 030137728, OIB: 38197438608</w:t>
      </w:r>
      <w:r>
        <w:rPr>
          <w:bCs/>
        </w:rPr>
        <w:t xml:space="preserve">, dana 26. siječnja 2018.   </w:t>
      </w:r>
    </w:p>
    <w:p w:rsidRDefault="00CE7F69" w:rsidP="008D6901" w:rsidR="00CE7F69">
      <w:pPr>
        <w:jc w:val="center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33635E" w:rsidR="000D06C6">
      <w:pPr>
        <w:pStyle w:val="Tijeloteksta"/>
        <w:numPr>
          <w:ilvl w:val="0"/>
          <w:numId w:val="25"/>
        </w:numPr>
      </w:pPr>
      <w:r w:rsidRPr="00EB5190">
        <w:rPr>
          <w:bCs/>
        </w:rPr>
        <w:t>Stečajno</w:t>
      </w:r>
      <w:r w:rsidR="00AC1203" w:rsidRPr="00EB5190">
        <w:rPr>
          <w:bCs/>
        </w:rPr>
        <w:t>m</w:t>
      </w:r>
      <w:r w:rsidRPr="00EB5190">
        <w:rPr>
          <w:bCs/>
        </w:rPr>
        <w:t xml:space="preserve"> upravitelj</w:t>
      </w:r>
      <w:r w:rsidR="00AC1203" w:rsidRPr="00EB5190">
        <w:rPr>
          <w:bCs/>
        </w:rPr>
        <w:t>u</w:t>
      </w:r>
      <w:r w:rsidR="00DA4F6D" w:rsidRPr="00DA4F6D">
        <w:rPr>
          <w:color w:themeColor="text1" w:val="000000"/>
        </w:rPr>
        <w:t xml:space="preserve"> </w:t>
      </w:r>
      <w:r w:rsidR="008D7CEA">
        <w:rPr>
          <w:color w:themeColor="text1" w:val="000000"/>
        </w:rPr>
        <w:t>Mirsadu Demirović dipl. oec. iz Gunje, Kolodvorska 4, OIB 18540805456</w:t>
      </w:r>
      <w:r>
        <w:t>, odobrava se na ime n</w:t>
      </w:r>
      <w:r w:rsidR="000D06C6">
        <w:t xml:space="preserve">agrade </w:t>
      </w:r>
      <w:r w:rsidR="00F20170">
        <w:t xml:space="preserve">iznos od 3.500,00 kn bruto, za obnašanje dužnosti privremenog stečajnog upravitelja nad stečajnim dužnikom </w:t>
      </w:r>
      <w:r w:rsidR="008D7CEA">
        <w:rPr>
          <w:color w:val="000000"/>
        </w:rPr>
        <w:t>APO MEDIA j.d.o.o. za web marketing i ostale usluge, Čepin, I. Adamovića 116, MBS: 030137728, OIB: 38197438608.</w:t>
      </w:r>
    </w:p>
    <w:p w:rsidRDefault="00F20170" w:rsidP="00DA4F6D" w:rsidR="00F20170">
      <w:pPr>
        <w:pStyle w:val="Tijeloteksta"/>
      </w:pPr>
    </w:p>
    <w:p w:rsidRDefault="00F20170" w:rsidP="0033635E" w:rsidR="00F20170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 xml:space="preserve">a </w:t>
      </w:r>
      <w:r w:rsidR="008D7CEA">
        <w:rPr>
          <w:color w:themeColor="text1" w:val="000000"/>
        </w:rPr>
        <w:t>Mirsada Demirović dipl. oec. iz Gunje, Kolodvorska 4, OIB 18540805456</w:t>
      </w:r>
      <w:r w:rsidR="00747DCE">
        <w:t xml:space="preserve">, </w:t>
      </w:r>
      <w:r w:rsidR="00835D7C">
        <w:t>IBAN: HR</w:t>
      </w:r>
      <w:r w:rsidR="00835D7C">
        <w:tab/>
        <w:t xml:space="preserve">4523400093100970206 </w:t>
      </w:r>
      <w:r w:rsidR="00747DCE">
        <w:t xml:space="preserve">sa kontovnika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9A6857" w:rsidP="00CA7BCF" w:rsidR="009A6857">
      <w:pPr>
        <w:pStyle w:val="Tijeloteksta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8200CB" w:rsidP="00753F4B" w:rsidR="008200CB">
      <w:pPr>
        <w:pStyle w:val="Tijeloteksta"/>
        <w:rPr>
          <w:bCs/>
        </w:rPr>
      </w:pPr>
    </w:p>
    <w:p w:rsidRDefault="008200CB" w:rsidP="008200CB" w:rsidR="008200CB" w:rsidRPr="00747DCE">
      <w:pPr>
        <w:pStyle w:val="Tijeloteksta"/>
        <w:ind w:left="1065"/>
        <w:jc w:val="center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835D7C">
        <w:rPr>
          <w:bCs/>
        </w:rPr>
        <w:t>705</w:t>
      </w:r>
      <w:r w:rsidR="00CA7BCF">
        <w:rPr>
          <w:bCs/>
        </w:rPr>
        <w:t>/16-</w:t>
      </w:r>
      <w:r w:rsidR="00835D7C">
        <w:rPr>
          <w:bCs/>
        </w:rPr>
        <w:t>5 od 5.</w:t>
      </w:r>
      <w:r w:rsidR="00CA7BCF">
        <w:rPr>
          <w:bCs/>
        </w:rPr>
        <w:t xml:space="preserve"> listopada</w:t>
      </w:r>
      <w:r w:rsidR="00B208C6">
        <w:rPr>
          <w:bCs/>
        </w:rPr>
        <w:t xml:space="preserve"> 2017.</w:t>
      </w:r>
      <w:r>
        <w:rPr>
          <w:bCs/>
        </w:rPr>
        <w:t xml:space="preserve"> godine pokrenut je prethodni postupak nad dužnikom </w:t>
      </w:r>
      <w:r w:rsidR="008D7CEA">
        <w:rPr>
          <w:color w:val="000000"/>
        </w:rPr>
        <w:t>APO MEDIA j.d.o.o. za web marketing i ostale usluge, Čepin, I. Adamovića 116, MBS: 030137728, OIB: 38197438608</w:t>
      </w:r>
      <w:r w:rsidR="00B208C6">
        <w:rPr>
          <w:bCs/>
        </w:rPr>
        <w:t>. Is</w:t>
      </w:r>
      <w:r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835D7C">
        <w:rPr>
          <w:bCs/>
        </w:rPr>
        <w:t xml:space="preserve"> Mirsad Demirović dipl. oec. iz Gunje</w:t>
      </w:r>
      <w:r w:rsidR="008200CB">
        <w:rPr>
          <w:bCs/>
        </w:rPr>
        <w:t xml:space="preserve">, </w:t>
      </w:r>
      <w:r w:rsidR="008259B0">
        <w:rPr>
          <w:bCs/>
        </w:rPr>
        <w:t xml:space="preserve"> sa zadatkom da u roku od 15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  <w:r w:rsidR="00CE72CB">
        <w:rPr>
          <w:bCs/>
        </w:rPr>
        <w:t xml:space="preserve"> </w:t>
      </w:r>
    </w:p>
    <w:p w:rsidRDefault="000141E5" w:rsidP="000141E5" w:rsidR="000141E5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835D7C" w:rsidP="000141E5" w:rsidR="000141E5">
      <w:pPr>
        <w:jc w:val="right"/>
      </w:pPr>
      <w:r>
        <w:t>13 St-705/16-17</w:t>
      </w:r>
    </w:p>
    <w:p w:rsidRDefault="000141E5" w:rsidP="000141E5" w:rsidR="000141E5">
      <w:pPr>
        <w:pStyle w:val="Tijeloteksta"/>
        <w:ind w:firstLine="708"/>
        <w:jc w:val="center"/>
        <w:rPr>
          <w:bCs/>
        </w:rPr>
      </w:pPr>
    </w:p>
    <w:p w:rsidRDefault="000141E5" w:rsidP="000141E5" w:rsidR="000141E5">
      <w:pPr>
        <w:pStyle w:val="Tijeloteksta"/>
        <w:ind w:firstLine="708"/>
        <w:jc w:val="center"/>
        <w:rPr>
          <w:bCs/>
        </w:rPr>
      </w:pPr>
    </w:p>
    <w:p w:rsidRDefault="000141E5" w:rsidP="000141E5" w:rsidR="000141E5">
      <w:pPr>
        <w:pStyle w:val="Tijeloteksta"/>
        <w:ind w:firstLine="708"/>
        <w:jc w:val="center"/>
        <w:rPr>
          <w:bCs/>
        </w:rPr>
      </w:pPr>
    </w:p>
    <w:p w:rsidRDefault="000141E5" w:rsidP="000141E5" w:rsidR="000141E5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nazoči</w:t>
      </w:r>
      <w:r w:rsidR="00AC1203">
        <w:rPr>
          <w:bCs/>
        </w:rPr>
        <w:t xml:space="preserve">o </w:t>
      </w:r>
      <w:r>
        <w:rPr>
          <w:bCs/>
        </w:rPr>
        <w:t>ročištu radi izjašnjenja o prijedlogu i raspravi o pretpostavkama  za otvaranje stečajnog postupka održanog dana</w:t>
      </w:r>
      <w:r w:rsidR="00DF0884">
        <w:rPr>
          <w:bCs/>
        </w:rPr>
        <w:t xml:space="preserve"> </w:t>
      </w:r>
      <w:r w:rsidR="008506A4">
        <w:rPr>
          <w:bCs/>
        </w:rPr>
        <w:t>16.</w:t>
      </w:r>
      <w:r w:rsidR="00DF0884">
        <w:rPr>
          <w:bCs/>
        </w:rPr>
        <w:t xml:space="preserve"> studenog</w:t>
      </w:r>
      <w:r w:rsidR="00843205">
        <w:rPr>
          <w:bCs/>
        </w:rPr>
        <w:t xml:space="preserve"> 2017. </w:t>
      </w:r>
      <w:r>
        <w:rPr>
          <w:bCs/>
        </w:rPr>
        <w:t xml:space="preserve"> godine.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>U Osijeku</w:t>
      </w:r>
      <w:r w:rsidR="00753F4B">
        <w:t xml:space="preserve"> </w:t>
      </w:r>
      <w:r w:rsidR="00DF0884">
        <w:t xml:space="preserve">26. siječanj 2018.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7E4D9D" w:rsidP="009A6857" w:rsidR="007E4D9D">
      <w:pPr>
        <w:pStyle w:val="Tijeloteksta"/>
        <w:jc w:val="left"/>
      </w:pP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 w:rsidR="00DF0884">
        <w:t xml:space="preserve"> </w:t>
      </w:r>
      <w:r w:rsidR="008506A4">
        <w:t>Mirsad Demirović, Kolodvorska 4, Gunja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DF0884">
        <w:t>10/2</w:t>
      </w: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41E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395D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557A"/>
    <w:rsid w:val="002F6AEF"/>
    <w:rsid w:val="00313F98"/>
    <w:rsid w:val="00314C08"/>
    <w:rsid w:val="00321FEA"/>
    <w:rsid w:val="00325FF5"/>
    <w:rsid w:val="003278FF"/>
    <w:rsid w:val="00327B99"/>
    <w:rsid w:val="0033635E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2F24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4A4F"/>
    <w:rsid w:val="0066576B"/>
    <w:rsid w:val="00673710"/>
    <w:rsid w:val="00682B76"/>
    <w:rsid w:val="00684A25"/>
    <w:rsid w:val="0068514F"/>
    <w:rsid w:val="0069449B"/>
    <w:rsid w:val="006A3D23"/>
    <w:rsid w:val="006A56C2"/>
    <w:rsid w:val="006A58C5"/>
    <w:rsid w:val="006B3616"/>
    <w:rsid w:val="006B7CCC"/>
    <w:rsid w:val="006C1C8C"/>
    <w:rsid w:val="006C2E22"/>
    <w:rsid w:val="006C6791"/>
    <w:rsid w:val="006D19A4"/>
    <w:rsid w:val="006E072B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06B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3F4B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30BD2"/>
    <w:rsid w:val="00835D7C"/>
    <w:rsid w:val="00840A6C"/>
    <w:rsid w:val="00842030"/>
    <w:rsid w:val="00843205"/>
    <w:rsid w:val="00845777"/>
    <w:rsid w:val="008506A4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D7CEA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49FE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08C6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A7BCF"/>
    <w:rsid w:val="00CB1176"/>
    <w:rsid w:val="00CB2EB4"/>
    <w:rsid w:val="00CB7442"/>
    <w:rsid w:val="00CD05B0"/>
    <w:rsid w:val="00CD59C4"/>
    <w:rsid w:val="00CE5B0A"/>
    <w:rsid w:val="00CE72CB"/>
    <w:rsid w:val="00CE7F69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A4F6D"/>
    <w:rsid w:val="00DB1B34"/>
    <w:rsid w:val="00DC1EA2"/>
    <w:rsid w:val="00DC5D19"/>
    <w:rsid w:val="00DC7BF5"/>
    <w:rsid w:val="00DD411E"/>
    <w:rsid w:val="00DD4BCF"/>
    <w:rsid w:val="00DE58F9"/>
    <w:rsid w:val="00DF0884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5190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2017.</izvorni_sadrzaj>
    <derivirana_varijabla naziv="DomainObject.Predmet.DatumRjesavanja_1">11.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 MEDIA j.d.o.o. za web marketing i ostale usluge</izvorni_sadrzaj>
    <derivirana_varijabla naziv="DomainObject.Predmet.ProtustrankaFormated_1">  APO MEDIA j.d.o.o. za web marketing i ostale usluge</derivirana_varijabla>
  </DomainObject.Predmet.ProtustrankaFormated>
  <DomainObject.Predmet.ProtustrankaFormatedOIB>
    <izvorni_sadrzaj>  APO MEDIA j.d.o.o. za web marketing i ostale usluge, OIB 38197438608</izvorni_sadrzaj>
    <derivirana_varijabla naziv="DomainObject.Predmet.ProtustrankaFormatedOIB_1">  APO MEDIA j.d.o.o. za web marketing i ostale usluge, OIB 38197438608</derivirana_varijabla>
  </DomainObject.Predmet.ProtustrankaFormatedOIB>
  <DomainObject.Predmet.ProtustrankaFormatedWithAdress>
    <izvorni_sadrzaj> APO MEDIA j.d.o.o. za web marketing i ostale usluge, I.Adamovića 116, 31431 Čepin</izvorni_sadrzaj>
    <derivirana_varijabla naziv="DomainObject.Predmet.ProtustrankaFormatedWithAdress_1"> APO MEDIA j.d.o.o. za web marketing i ostale usluge, I.Adamovića 116, 31431 Čepin</derivirana_varijabla>
  </DomainObject.Predmet.ProtustrankaFormatedWithAdress>
  <DomainObject.Predmet.ProtustrankaFormatedWithAdressOIB>
    <izvorni_sadrzaj> APO MEDIA j.d.o.o. za web marketing i ostale usluge, OIB 38197438608, I.Adamovića 116, 31431 Čepin</izvorni_sadrzaj>
    <derivirana_varijabla naziv="DomainObject.Predmet.ProtustrankaFormatedWithAdressOIB_1"> APO MEDIA j.d.o.o. za web marketing i ostale usluge, OIB 38197438608, I.Adamovića 116, 31431 Čepin</derivirana_varijabla>
  </DomainObject.Predmet.ProtustrankaFormatedWithAdressOIB>
  <DomainObject.Predmet.ProtustrankaWithAdress>
    <izvorni_sadrzaj>APO MEDIA j.d.o.o. za web marketing i ostale usluge I.Adamovića 116, 31431 Čepin</izvorni_sadrzaj>
    <derivirana_varijabla naziv="DomainObject.Predmet.ProtustrankaWithAdress_1">APO MEDIA j.d.o.o. za web marketing i ostale usluge I.Adamovića 116, 31431 Čepin</derivirana_varijabla>
  </DomainObject.Predmet.ProtustrankaWithAdress>
  <DomainObject.Predmet.ProtustrankaWithAdressOIB>
    <izvorni_sadrzaj>APO MEDIA j.d.o.o. za web marketing i ostale usluge, OIB 38197438608, I.Adamovića 116, 31431 Čepin</izvorni_sadrzaj>
    <derivirana_varijabla naziv="DomainObject.Predmet.ProtustrankaWithAdressOIB_1">APO MEDIA j.d.o.o. za web marketing i ostale usluge, OIB 38197438608, I.Adamovića 116, 31431 Čepin</derivirana_varijabla>
  </DomainObject.Predmet.ProtustrankaWithAdressOIB>
  <DomainObject.Predmet.ProtustrankaNazivFormated>
    <izvorni_sadrzaj>APO MEDIA j.d.o.o. za web marketing i ostale usluge</izvorni_sadrzaj>
    <derivirana_varijabla naziv="DomainObject.Predmet.ProtustrankaNazivFormated_1">APO MEDIA j.d.o.o. za web marketing i ostale usluge</derivirana_varijabla>
  </DomainObject.Predmet.ProtustrankaNazivFormated>
  <DomainObject.Predmet.ProtustrankaNazivFormatedOIB>
    <izvorni_sadrzaj>APO MEDIA j.d.o.o. za web marketing i ostale usluge, OIB 38197438608</izvorni_sadrzaj>
    <derivirana_varijabla naziv="DomainObject.Predmet.ProtustrankaNazivFormatedOIB_1">APO MEDIA j.d.o.o. za web marketing i ostale usluge, OIB 38197438608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APO MEDIA j.d.o.o. za web marketing i ostale usluge</item>
    </izvorni_sadrzaj>
    <derivirana_varijabla naziv="DomainObject.Predmet.ProtuStrankaListFormated_1">
      <item>APO MEDIA j.d.o.o. za web marketing i ostale usluge</item>
    </derivirana_varijabla>
  </DomainObject.Predmet.ProtuStrankaListFormated>
  <DomainObject.Predmet.ProtuStrankaListFormatedOIB>
    <izvorni_sadrzaj>
      <item>APO MEDIA j.d.o.o. za web marketing i ostale usluge, OIB 38197438608</item>
    </izvorni_sadrzaj>
    <derivirana_varijabla naziv="DomainObject.Predmet.ProtuStrankaListFormatedOIB_1">
      <item>APO MEDIA j.d.o.o. za web marketing i ostale usluge, OIB 38197438608</item>
    </derivirana_varijabla>
  </DomainObject.Predmet.ProtuStrankaListFormatedOIB>
  <DomainObject.Predmet.ProtuStrankaListFormatedWithAdress>
    <izvorni_sadrzaj>
      <item>APO MEDIA j.d.o.o. za web marketing i ostale usluge, I.Adamovića 116, 31431 Čepin</item>
    </izvorni_sadrzaj>
    <derivirana_varijabla naziv="DomainObject.Predmet.ProtuStrankaListFormatedWithAdress_1">
      <item>APO MEDIA j.d.o.o. za web marketing i ostale usluge, I.Adamovića 116, 31431 Čepin</item>
    </derivirana_varijabla>
  </DomainObject.Predmet.ProtuStrankaListFormatedWithAdress>
  <DomainObject.Predmet.ProtuStrankaListFormatedWithAdressOIB>
    <izvorni_sadrzaj>
      <item>APO MEDIA j.d.o.o. za web marketing i ostale usluge, OIB 38197438608, I.Adamovića 116, 31431 Čepin</item>
    </izvorni_sadrzaj>
    <derivirana_varijabla naziv="DomainObject.Predmet.ProtuStrankaListFormatedWithAdressOIB_1">
      <item>APO MEDIA j.d.o.o. za web marketing i ostale usluge, OIB 38197438608, I.Adamovića 116, 31431 Čepin</item>
    </derivirana_varijabla>
  </DomainObject.Predmet.ProtuStrankaListFormatedWithAdressOIB>
  <DomainObject.Predmet.ProtuStrankaListNazivFormated>
    <izvorni_sadrzaj>
      <item>APO MEDIA j.d.o.o. za web marketing i ostale usluge</item>
    </izvorni_sadrzaj>
    <derivirana_varijabla naziv="DomainObject.Predmet.ProtuStrankaListNazivFormated_1">
      <item>APO MEDIA j.d.o.o. za web marketing i ostale usluge</item>
    </derivirana_varijabla>
  </DomainObject.Predmet.ProtuStrankaListNazivFormated>
  <DomainObject.Predmet.ProtuStrankaListNazivFormatedOIB>
    <izvorni_sadrzaj>
      <item>APO MEDIA j.d.o.o. za web marketing i ostale usluge, OIB 38197438608</item>
    </izvorni_sadrzaj>
    <derivirana_varijabla naziv="DomainObject.Predmet.ProtuStrankaListNazivFormatedOIB_1">
      <item>APO MEDIA j.d.o.o. za web marketing i ostale usluge, OIB 38197438608</item>
    </derivirana_varijabla>
  </DomainObject.Predmet.ProtuStrankaListNazivFormatedOIB>
  <DomainObject.Predmet.OstaliListFormated>
    <izvorni_sadrzaj>
      <item>Darko Sovič</item>
    </izvorni_sadrzaj>
    <derivirana_varijabla naziv="DomainObject.Predmet.OstaliListFormated_1">
      <item>Darko Sovič</item>
    </derivirana_varijabla>
  </DomainObject.Predmet.OstaliListFormated>
  <DomainObject.Predmet.OstaliListFormatedOIB>
    <izvorni_sadrzaj>
      <item>Darko Sovič, OIB 19032964864</item>
    </izvorni_sadrzaj>
    <derivirana_varijabla naziv="DomainObject.Predmet.OstaliListFormatedOIB_1">
      <item>Darko Sovič, OIB 19032964864</item>
    </derivirana_varijabla>
  </DomainObject.Predmet.OstaliListFormatedOIB>
  <DomainObject.Predmet.OstaliListFormatedWithAdress>
    <izvorni_sadrzaj>
      <item>Darko Sovič, Ivana Adamovića 116, 31431 Čepin</item>
    </izvorni_sadrzaj>
    <derivirana_varijabla naziv="DomainObject.Predmet.OstaliListFormatedWithAdress_1">
      <item>Darko Sovič, Ivana Adamovića 116, 31431 Čepin</item>
    </derivirana_varijabla>
  </DomainObject.Predmet.OstaliListFormatedWithAdress>
  <DomainObject.Predmet.OstaliListFormatedWithAdressOIB>
    <izvorni_sadrzaj>
      <item>Darko Sovič, OIB 19032964864, Ivana Adamovića 116, 31431 Čepin</item>
    </izvorni_sadrzaj>
    <derivirana_varijabla naziv="DomainObject.Predmet.OstaliListFormatedWithAdressOIB_1">
      <item>Darko Sovič, OIB 19032964864, Ivana Adamovića 116, 31431 Čepin</item>
    </derivirana_varijabla>
  </DomainObject.Predmet.OstaliListFormatedWithAdressOIB>
  <DomainObject.Predmet.OstaliListNazivFormated>
    <izvorni_sadrzaj>
      <item>Darko Sovič</item>
    </izvorni_sadrzaj>
    <derivirana_varijabla naziv="DomainObject.Predmet.OstaliListNazivFormated_1">
      <item>Darko Sovič</item>
    </derivirana_varijabla>
  </DomainObject.Predmet.OstaliListNazivFormated>
  <DomainObject.Predmet.OstaliListNazivFormatedOIB>
    <izvorni_sadrzaj>
      <item>Darko Sovič, OIB 19032964864</item>
    </izvorni_sadrzaj>
    <derivirana_varijabla naziv="DomainObject.Predmet.OstaliListNazivFormatedOIB_1">
      <item>Darko Sovič, OIB 19032964864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APO MEDIA j.d.o.o. za web marketing i ostale usluge</izvorni_sadrzaj>
    <derivirana_varijabla naziv="DomainObject.Predmet.ProtustrankaIDrugi_1">APO MEDIA j.d.o.o. za web marketing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APO MEDIA j.d.o.o. za web marketing i ostale usluge, OIB 38197438608, I.Adamovića 116, 31431 Čepin</izvorni_sadrzaj>
    <derivirana_varijabla naziv="DomainObject.Predmet.ProtustrankaIDrugiAdressOIB_1">APO MEDIA j.d.o.o. za web marketing i ostale usluge, OIB 38197438608, I.Adamovića 116,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>29. prosinca 2017.</izvorni_sadrzaj>
    <derivirana_varijabla naziv="DomainObject.Predmet.OdlukaRjesenje.DatumPravomocnosti_1">29. prosinca 2017.</derivirana_varijabla>
  </DomainObject.Predmet.OdlukaRjesenje.DatumPravomocnosti>
  <DomainObject.Predmet.OdlukaRjesenje.Oznaka>
    <izvorni_sadrzaj>St-705/2016-12</izvorni_sadrzaj>
    <derivirana_varijabla naziv="DomainObject.Predmet.OdlukaRjesenje.Oznaka_1">St-705/2016-12</derivirana_varijabla>
  </DomainObject.Predmet.OdlukaRjesenje.Oznaka>
  <DomainObject.Predmet.SudioniciListNaziv>
    <izvorni_sadrzaj>
      <item>FINA RC OSIJEK</item>
      <item>APO MEDIA j.d.o.o. za web marketing i ostale usluge</item>
      <item>Darko Sovič</item>
    </izvorni_sadrzaj>
    <derivirana_varijabla naziv="DomainObject.Predmet.SudioniciListNaziv_1">
      <item>FINA RC OSIJEK</item>
      <item>APO MEDIA j.d.o.o. za web marketing i ostale usluge</item>
      <item>Darko Sovič</item>
    </derivirana_varijabla>
  </DomainObject.Predmet.SudioniciListNaziv>
  <DomainObject.Predmet.SudioniciListAdressOIB>
    <izvorni_sadrzaj>
      <item>FINA RC OSIJEK, OIB 85821130368</item>
      <item>APO MEDIA j.d.o.o. za web marketing i ostale usluge, OIB 38197438608, I.Adamovića 116,31431 Čepin</item>
      <item>Darko Sovič, OIB 19032964864, Ivana Adamovića 116,31431 Čepin</item>
    </izvorni_sadrzaj>
    <derivirana_varijabla naziv="DomainObject.Predmet.SudioniciListAdressOIB_1">
      <item>FINA RC OSIJEK, OIB 85821130368</item>
      <item>APO MEDIA j.d.o.o. za web marketing i ostale usluge, OIB 38197438608, I.Adamovića 116,31431 Čepin</item>
      <item>Darko Sovič, OIB 19032964864, Ivana Adamovića 116,31431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38197438608</item>
      <item>, OIB 19032964864</item>
    </izvorni_sadrzaj>
    <derivirana_varijabla naziv="DomainObject.Predmet.SudioniciListNazivOIB_1">
      <item>, OIB 85821130368</item>
      <item>, OIB 38197438608</item>
      <item>, OIB 19032964864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452A6-088B-42FF-921C-71114108C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2422</properties:Characters>
  <properties:Lines>84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2018-01-26T09:45:00Z</dcterms:created>
  <dc:creator>hermanj</dc:creator>
  <cp:lastModifiedBy>Maja Kocijan</cp:lastModifiedBy>
  <cp:lastPrinted>2018-01-26T09:50:00Z</cp:lastPrinted>
  <dcterms:modified xmlns:xsi="http://www.w3.org/2001/XMLSchema-instance" xsi:type="dcterms:W3CDTF">2018-01-26T09:52:00Z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