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1b5d" w14:paraId="c281b5d" w:rsidRDefault="00AB1936" w:rsidR="00AB19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C1E1A" w:rsidP="0075381D" w:rsidR="008C1E1A">
      <w:pPr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B21AFF">
        <w:rPr>
          <w:sz w:val="24"/>
          <w:szCs w:val="24"/>
        </w:rPr>
        <w:t>67. St-</w:t>
      </w:r>
      <w:r w:rsidR="003852F4">
        <w:rPr>
          <w:sz w:val="24"/>
          <w:szCs w:val="24"/>
        </w:rPr>
        <w:t>1553/13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601C09" w:rsidP="0075381D" w:rsidR="00601C09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3852F4" w:rsidRPr="003852F4">
        <w:rPr>
          <w:bCs/>
          <w:sz w:val="24"/>
          <w:szCs w:val="24"/>
        </w:rPr>
        <w:t>NOTE NEKRETNINE d.o.o. u stečaju, Zagreb, Boškovićeva 4</w:t>
      </w:r>
      <w:r w:rsidR="003852F4">
        <w:rPr>
          <w:bCs/>
          <w:sz w:val="24"/>
          <w:szCs w:val="24"/>
        </w:rPr>
        <w:t xml:space="preserve">, OIB: </w:t>
      </w:r>
      <w:r w:rsidR="003852F4" w:rsidRPr="003852F4">
        <w:rPr>
          <w:bCs/>
          <w:sz w:val="24"/>
          <w:szCs w:val="24"/>
        </w:rPr>
        <w:t>61449418137</w:t>
      </w:r>
      <w:r w:rsidR="00B21AFF">
        <w:rPr>
          <w:bCs/>
          <w:sz w:val="24"/>
          <w:szCs w:val="24"/>
          <w:lang w:val="pt-BR"/>
        </w:rPr>
        <w:t>,</w:t>
      </w:r>
      <w:r w:rsidR="00D75E26" w:rsidRPr="00310646">
        <w:rPr>
          <w:sz w:val="24"/>
          <w:szCs w:val="24"/>
        </w:rPr>
        <w:t xml:space="preserve"> </w:t>
      </w:r>
      <w:r w:rsidR="00780EA9">
        <w:rPr>
          <w:sz w:val="24"/>
          <w:szCs w:val="24"/>
        </w:rPr>
        <w:t>20. studenoga</w:t>
      </w:r>
      <w:r w:rsidRPr="00310646">
        <w:rPr>
          <w:sz w:val="24"/>
          <w:szCs w:val="24"/>
        </w:rPr>
        <w:t xml:space="preserve"> 20</w:t>
      </w:r>
      <w:r w:rsidR="003852F4">
        <w:rPr>
          <w:sz w:val="24"/>
          <w:szCs w:val="24"/>
        </w:rPr>
        <w:t>17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C18D1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3852F4">
        <w:rPr>
          <w:sz w:val="24"/>
          <w:szCs w:val="24"/>
        </w:rPr>
        <w:t>Damiru Mikiću</w:t>
      </w:r>
      <w:r w:rsidR="00FC18D1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</w:t>
      </w:r>
      <w:r w:rsidR="00780EA9">
        <w:rPr>
          <w:sz w:val="24"/>
          <w:szCs w:val="24"/>
        </w:rPr>
        <w:t>prijedlog prve djelomične diobe.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780EA9" w:rsidP="00C25D04" w:rsidR="00780EA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 upravitelj dostavio je sud</w:t>
      </w:r>
      <w:r w:rsidR="00601C09">
        <w:rPr>
          <w:sz w:val="24"/>
          <w:szCs w:val="24"/>
        </w:rPr>
        <w:t>u</w:t>
      </w:r>
      <w:r>
        <w:rPr>
          <w:sz w:val="24"/>
          <w:szCs w:val="24"/>
        </w:rPr>
        <w:t xml:space="preserve"> izvješće o stanju stečajne mase i stečajnom postupku (list 151. spisa) iz kojeg proizlazi da se na računu stečajnog dužnika u trenutku pisanja tog izvješća nalazi iznos od 189</w:t>
      </w:r>
      <w:r w:rsidR="00601C09">
        <w:rPr>
          <w:sz w:val="24"/>
          <w:szCs w:val="24"/>
        </w:rPr>
        <w:t>.425,00 kn. Slijedom navedenog, pozvan je stečajni upravitelj dostaviti prijedlog prve djelomične diobe.</w:t>
      </w:r>
      <w:r w:rsidR="00C25D04">
        <w:rPr>
          <w:sz w:val="24"/>
          <w:szCs w:val="24"/>
        </w:rPr>
        <w:tab/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A75CD5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C1E1A">
        <w:rPr>
          <w:sz w:val="24"/>
          <w:szCs w:val="24"/>
        </w:rPr>
        <w:t>20</w:t>
      </w:r>
      <w:r w:rsidR="00A75CD5">
        <w:rPr>
          <w:sz w:val="24"/>
          <w:szCs w:val="24"/>
        </w:rPr>
        <w:t xml:space="preserve">. </w:t>
      </w:r>
      <w:r w:rsidR="008C1E1A">
        <w:rPr>
          <w:sz w:val="24"/>
          <w:szCs w:val="24"/>
        </w:rPr>
        <w:t>studenoga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3852F4">
        <w:rPr>
          <w:sz w:val="24"/>
          <w:szCs w:val="24"/>
        </w:rPr>
        <w:t>17</w:t>
      </w:r>
      <w:r w:rsidR="00F13A79" w:rsidRPr="00310646">
        <w:rPr>
          <w:sz w:val="24"/>
          <w:szCs w:val="24"/>
        </w:rPr>
        <w:t xml:space="preserve">. </w:t>
      </w:r>
    </w:p>
    <w:p w:rsidRDefault="00F13A79" w:rsidP="00F213B6" w:rsidR="00AB1936" w:rsidRPr="00310646">
      <w:pPr>
        <w:pStyle w:val="Tijeloteksta"/>
        <w:ind w:firstLine="612" w:left="5760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8C1E1A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</w:p>
    <w:p w:rsidRDefault="008C1E1A" w:rsidP="00F13A79" w:rsidR="008C1E1A">
      <w:pPr>
        <w:rPr>
          <w:sz w:val="24"/>
          <w:szCs w:val="24"/>
        </w:rPr>
      </w:pPr>
    </w:p>
    <w:p w:rsidRDefault="008C1E1A" w:rsidP="00F13A79" w:rsidR="008C1E1A">
      <w:pPr>
        <w:rPr>
          <w:sz w:val="24"/>
          <w:szCs w:val="24"/>
        </w:rPr>
      </w:pPr>
    </w:p>
    <w:p w:rsidRDefault="008C1E1A" w:rsidP="008C1E1A" w:rsidR="008C1E1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8C1E1A" w:rsidP="008C1E1A" w:rsidR="008C1E1A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Katica Franjić</w:t>
      </w:r>
    </w:p>
    <w:p w:rsidRDefault="008C1E1A" w:rsidP="008C1E1A" w:rsidR="008C1E1A" w:rsidRPr="00310646">
      <w:pPr>
        <w:pStyle w:val="Tijeloteksta"/>
        <w:rPr>
          <w:b/>
        </w:rPr>
      </w:pPr>
    </w:p>
    <w:p w:rsidRDefault="00935ABA" w:rsidP="008C1E1A" w:rsidR="00935ABA" w:rsidRPr="00310646">
      <w:pPr>
        <w:rPr>
          <w:sz w:val="24"/>
          <w:szCs w:val="24"/>
        </w:rPr>
      </w:pPr>
    </w:p>
    <w:sectPr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852F4"/>
    <w:rsid w:val="004846E3"/>
    <w:rsid w:val="004A101E"/>
    <w:rsid w:val="00574039"/>
    <w:rsid w:val="00577C20"/>
    <w:rsid w:val="005E5A2C"/>
    <w:rsid w:val="00601C09"/>
    <w:rsid w:val="006F6973"/>
    <w:rsid w:val="0075381D"/>
    <w:rsid w:val="00780EA9"/>
    <w:rsid w:val="008A286D"/>
    <w:rsid w:val="008C1E1A"/>
    <w:rsid w:val="00935ABA"/>
    <w:rsid w:val="009E1755"/>
    <w:rsid w:val="00A75CD5"/>
    <w:rsid w:val="00AB1936"/>
    <w:rsid w:val="00AD2A7F"/>
    <w:rsid w:val="00B21AFF"/>
    <w:rsid w:val="00B539B6"/>
    <w:rsid w:val="00C00CB9"/>
    <w:rsid w:val="00C25D04"/>
    <w:rsid w:val="00CD7733"/>
    <w:rsid w:val="00D10C86"/>
    <w:rsid w:val="00D639B5"/>
    <w:rsid w:val="00D75E26"/>
    <w:rsid w:val="00D8748D"/>
    <w:rsid w:val="00E7322C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1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E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E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E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E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1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E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E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E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E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s. upravitelju na dostavu prijedloga prve djlomične diobe</izvorni_sadrzaj>
    <derivirana_varijabla naziv="DomainObject.Primjedba_1">poziv s. upravitelju na dostavu prijedloga prve djlomične diobe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2013.</izvorni_sadrzaj>
    <derivirana_varijabla naziv="DomainObject.Predmet.DatumOsnivanja_1">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St-1553/2013</izvorni_sadrzaj>
    <derivirana_varijabla naziv="DomainObject.Predmet.OznakaBroj_1">St-1553/2013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NOTE NEKRETNINE d.o.o. za poslovanje nekretninama - u stečaju zastupanog po punomoćniku ZZ Dušan Mišković</izvorni_sadrzaj>
    <derivirana_varijabla naziv="DomainObject.Predmet.ProtustrankaFormated_1">  NOTE NEKRETNINE d.o.o. za poslovanje nekretninama - u stečaju zastupanog po punomoćniku ZZ Dušan Mišković</derivirana_varijabla>
  </DomainObject.Predmet.ProtustrankaFormated>
  <DomainObject.Predmet.ProtustrankaFormatedOIB>
    <izvorni_sadrzaj>  NOTE NEKRETNINE d.o.o. za poslovanje nekretninama - u stečaju, OIB 61449418137 zastupanog po punomoćniku ZZ Dušan Mišković</izvorni_sadrzaj>
    <derivirana_varijabla naziv="DomainObject.Predmet.ProtustrankaFormatedOIB_1">  NOTE NEKRETNINE d.o.o. za poslovanje nekretninama - u stečaju, OIB 61449418137 zastupanog po punomoćniku ZZ Dušan Mišković</derivirana_varijabla>
  </DomainObject.Predmet.ProtustrankaFormatedOIB>
  <DomainObject.Predmet.ProtustrankaFormatedWithAdress>
    <izvorni_sadrzaj> NOTE NEKRETNINE d.o.o. za poslovanje nekretninama - u stečaju, Boškovićeva 4, 10000 Zagreb zastupanog po punomoćniku ZZ Dušan Mišković</izvorni_sadrzaj>
    <derivirana_varijabla naziv="DomainObject.Predmet.ProtustrankaFormatedWithAdress_1"> NOTE NEKRETNINE d.o.o. za poslovanje nekretninama - u stečaju, Boškovićeva 4, 10000 Zagreb zastupanog po punomoćniku ZZ Dušan Mišković</derivirana_varijabla>
  </DomainObject.Predmet.ProtustrankaFormatedWithAdress>
  <DomainObject.Predmet.ProtustrankaFormatedWithAdressOIB>
    <izvorni_sadrzaj> NOTE NEKRETNINE d.o.o. za poslovanje nekretninama - u stečaju, OIB 61449418137, Boškovićeva 4, 10000 Zagreb zastupanog po punomoćniku ZZ Dušan Mišković</izvorni_sadrzaj>
    <derivirana_varijabla naziv="DomainObject.Predmet.ProtustrankaFormatedWithAdressOIB_1"> NOTE NEKRETNINE d.o.o. za poslovanje nekretninama - u stečaju, OIB 61449418137, Boškovićeva 4, 10000 Zagreb zastupanog po punomoćniku ZZ Dušan Mišković</derivirana_varijabla>
  </DomainObject.Predmet.ProtustrankaFormatedWithAdressOIB>
  <DomainObject.Predmet.ProtustrankaWithAdress>
    <izvorni_sadrzaj>NOTE NEKRETNINE d.o.o. za poslovanje nekretninama - u stečaju Boškovićeva 4, 10000 Zagreb</izvorni_sadrzaj>
    <derivirana_varijabla naziv="DomainObject.Predmet.ProtustrankaWithAdress_1">NOTE NEKRETNINE d.o.o. za poslovanje nekretninama - u stečaju Boškovićeva 4, 10000 Zagreb</derivirana_varijabla>
  </DomainObject.Predmet.ProtustrankaWithAdress>
  <DomainObject.Predmet.ProtustrankaWithAdressOIB>
    <izvorni_sadrzaj>NOTE NEKRETNINE d.o.o. za poslovanje nekretninama - u stečaju, OIB 61449418137, Boškovićeva 4, 10000 Zagreb</izvorni_sadrzaj>
    <derivirana_varijabla naziv="DomainObject.Predmet.ProtustrankaWithAdressOIB_1">NOTE NEKRETNINE d.o.o. za poslovanje nekretninama - u stečaju, OIB 61449418137, Boškovićeva 4, 10000 Zagreb</derivirana_varijabla>
  </DomainObject.Predmet.ProtustrankaWithAdressOIB>
  <DomainObject.Predmet.ProtustrankaNazivFormated>
    <izvorni_sadrzaj>NOTE NEKRETNINE d.o.o. za poslovanje nekretninama - u stečaju</izvorni_sadrzaj>
    <derivirana_varijabla naziv="DomainObject.Predmet.ProtustrankaNazivFormated_1">NOTE NEKRETNINE d.o.o. za poslovanje nekretninama - u stečaju</derivirana_varijabla>
  </DomainObject.Predmet.ProtustrankaNazivFormated>
  <DomainObject.Predmet.ProtustrankaNazivFormatedOIB>
    <izvorni_sadrzaj>NOTE NEKRETNINE d.o.o. za poslovanje nekretninama - u stečaju, OIB 61449418137</izvorni_sadrzaj>
    <derivirana_varijabla naziv="DomainObject.Predmet.ProtustrankaNazivFormatedOIB_1">NOTE NEKRETNINE d.o.o. za poslovanje nekretninama - u stečaju, OIB 61449418137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ANĐELO MILOŠ; PBZ CARD društvo s ograničenom odgovornošću za poslovanje kreditnim karticama, putnička agencija</izvorni_sadrzaj>
    <derivirana_varijabla naziv="DomainObject.Predmet.StrankaFormated_1">  ANĐELO MILOŠ; PBZ CARD društvo s ograničenom odgovornošću za poslovanje kreditnim karticama, putnička agencija</derivirana_varijabla>
  </DomainObject.Predmet.StrankaFormated>
  <DomainObject.Predmet.StrankaFormatedOIB>
    <izvorni_sadrzaj>  ANĐELO MILOŠ, OIB 53316274307; PBZ CARD društvo s ograničenom odgovornošću za poslovanje kreditnim karticama, putnička agencija, OIB 28495895537</izvorni_sadrzaj>
    <derivirana_varijabla naziv="DomainObject.Predmet.StrankaFormatedOIB_1">  ANĐELO MILOŠ, OIB 53316274307; PBZ CARD društvo s ograničenom odgovornošću za poslovanje kreditnim karticama, putnička agencija, OIB 28495895537</derivirana_varijabla>
  </DomainObject.Predmet.StrankaFormatedOIB>
  <DomainObject.Predmet.StrankaFormatedWithAdress>
    <izvorni_sadrzaj> ANĐELO MILOŠ, BOŠKOVIĆEVA 4, 10000 Zagreb; PBZ CARD društvo s ograničenom odgovornošću za poslovanje kreditnim karticama, putnička agencija, Radnička cesta 44, 10000 Zagreb</izvorni_sadrzaj>
    <derivirana_varijabla naziv="DomainObject.Predmet.StrankaFormatedWithAdress_1"> ANĐELO MILOŠ, BOŠKOVIĆEVA 4, 10000 Zagreb; PBZ CARD društvo s ograničenom odgovornošću za poslovanje kreditnim karticama, putnička agencija, Radnička cesta 44, 10000 Zagreb</derivirana_varijabla>
  </DomainObject.Predmet.StrankaFormatedWithAdress>
  <DomainObject.Predmet.StrankaFormatedWithAdressOIB>
    <izvorni_sadrzaj> ANĐELO MILOŠ, OIB 53316274307, BOŠKOVIĆEVA 4, 10000 Zagreb; PBZ CARD društvo s ograničenom odgovornošću za poslovanje kreditnim karticama, putnička agencija, OIB 28495895537, Radnička cesta 44, 10000 Zagreb</izvorni_sadrzaj>
    <derivirana_varijabla naziv="DomainObject.Predmet.StrankaFormatedWithAdressOIB_1"> ANĐELO MILOŠ, OIB 53316274307, BOŠKOVIĆEVA 4, 10000 Zagreb; PBZ CARD društvo s ograničenom odgovornošću za poslovanje kreditnim karticama, putnička agencija, OIB 28495895537, Radnička cesta 44, 10000 Zagreb</derivirana_varijabla>
  </DomainObject.Predmet.StrankaFormatedWithAdressOIB>
  <DomainObject.Predmet.StrankaWithAdress>
    <izvorni_sadrzaj>ANĐELO MILOŠ BOŠKOVIĆEVA 4,10000 Zagreb,PBZ CARD društvo s ograničenom odgovornošću za poslovanje kreditnim karticama, putnička agencija Radnička cesta 44,10000 Zagreb</izvorni_sadrzaj>
    <derivirana_varijabla naziv="DomainObject.Predmet.StrankaWithAdress_1">ANĐELO MILOŠ BOŠKOVIĆEVA 4,10000 Zagreb,PBZ CARD društvo s ograničenom odgovornošću za poslovanje kreditnim karticama, putnička agencija Radnička cesta 44,10000 Zagreb</derivirana_varijabla>
  </DomainObject.Predmet.StrankaWithAdress>
  <DomainObject.Predmet.StrankaWithAdressOIB>
    <izvorni_sadrzaj>ANĐELO MILOŠ, OIB 53316274307, BOŠKOVIĆEVA 4,10000 Zagreb,PBZ CARD društvo s ograničenom odgovornošću za poslovanje kreditnim karticama, putnička agencija, OIB 28495895537, Radnička cesta 44,10000 Zagreb</izvorni_sadrzaj>
    <derivirana_varijabla naziv="DomainObject.Predmet.StrankaWithAdressOIB_1">ANĐELO MILOŠ, OIB 53316274307, BOŠKOVIĆEVA 4,10000 Zagreb,PBZ CARD društvo s ograničenom odgovornošću za poslovanje kreditnim karticama, putnička agencija, OIB 28495895537, Radnička cesta 44,10000 Zagreb</derivirana_varijabla>
  </DomainObject.Predmet.StrankaWithAdressOIB>
  <DomainObject.Predmet.StrankaNazivFormated>
    <izvorni_sadrzaj>ANĐELO MILOŠ,PBZ CARD društvo s ograničenom odgovornošću za poslovanje kreditnim karticama, putnička agencija</izvorni_sadrzaj>
    <derivirana_varijabla naziv="DomainObject.Predmet.StrankaNazivFormated_1">ANĐELO MILOŠ,PBZ CARD društvo s ograničenom odgovornošću za poslovanje kreditnim karticama, putnička agencija</derivirana_varijabla>
  </DomainObject.Predmet.StrankaNazivFormated>
  <DomainObject.Predmet.StrankaNazivFormatedOIB>
    <izvorni_sadrzaj>ANĐELO MILOŠ, OIB 53316274307,PBZ CARD društvo s ograničenom odgovornošću za poslovanje kreditnim karticama, putnička agencija, OIB 28495895537</izvorni_sadrzaj>
    <derivirana_varijabla naziv="DomainObject.Predmet.StrankaNazivFormatedOIB_1">ANĐELO MILOŠ, OIB 53316274307,PBZ CARD društvo s ograničenom odgovornošću za poslovanje kreditnim karticama, putnička agencija, OIB 28495895537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ANĐELO MILOŠ</item>
      <item>PBZ CARD društvo s ograničenom odgovornošću za poslovanje kreditnim karticama, putnička agencija</item>
    </izvorni_sadrzaj>
    <derivirana_varijabla naziv="DomainObject.Predmet.StrankaListFormated_1">
      <item>ANĐELO MILOŠ</item>
      <item>PBZ CARD društvo s ograničenom odgovornošću za poslovanje kreditnim karticama, putnička agencija</item>
    </derivirana_varijabla>
  </DomainObject.Predmet.StrankaListFormated>
  <DomainObject.Predmet.StrankaListFormatedOIB>
    <izvorni_sadrzaj>
      <item>ANĐELO MILOŠ, OIB 53316274307</item>
      <item>PBZ CARD društvo s ograničenom odgovornošću za poslovanje kreditnim karticama, putnička agencija, OIB 28495895537</item>
    </izvorni_sadrzaj>
    <derivirana_varijabla naziv="DomainObject.Predmet.StrankaListFormatedOIB_1">
      <item>ANĐELO MILOŠ, OIB 53316274307</item>
      <item>PBZ CARD društvo s ograničenom odgovornošću za poslovanje kreditnim karticama, putnička agencija, OIB 28495895537</item>
    </derivirana_varijabla>
  </DomainObject.Predmet.StrankaListFormatedOIB>
  <DomainObject.Predmet.StrankaListFormatedWithAdress>
    <izvorni_sadrzaj>
      <item>ANĐELO MILOŠ, BOŠKOVIĆEVA 4, 10000 Zagreb</item>
      <item>PBZ CARD društvo s ograničenom odgovornošću za poslovanje kreditnim karticama, putnička agencija, Radnička cesta 44, 10000 Zagreb</item>
    </izvorni_sadrzaj>
    <derivirana_varijabla naziv="DomainObject.Predmet.StrankaListFormatedWithAdress_1">
      <item>ANĐELO MILOŠ, BOŠKOVIĆEVA 4, 10000 Zagreb</item>
      <item>PBZ CARD društvo s ograničenom odgovornošću za poslovanje kreditnim karticama, putnička agencija, Radnička cesta 44, 10000 Zagreb</item>
    </derivirana_varijabla>
  </DomainObject.Predmet.StrankaListFormatedWithAdress>
  <DomainObject.Predmet.StrankaListFormatedWithAdressOIB>
    <izvorni_sadrzaj>
      <item>ANĐELO MILOŠ, OIB 53316274307, BOŠKOVIĆEVA 4, 10000 Zagreb</item>
      <item>PBZ CARD društvo s ograničenom odgovornošću za poslovanje kreditnim karticama, putnička agencija, OIB 28495895537, Radnička cesta 44, 10000 Zagreb</item>
    </izvorni_sadrzaj>
    <derivirana_varijabla naziv="DomainObject.Predmet.StrankaListFormatedWithAdressOIB_1">
      <item>ANĐELO MILOŠ, OIB 53316274307, BOŠKOVIĆEVA 4, 10000 Zagreb</item>
      <item>PBZ CARD društvo s ograničenom odgovornošću za poslovanje kreditnim karticama, putnička agencija, OIB 28495895537, Radnička cesta 44, 10000 Zagreb</item>
    </derivirana_varijabla>
  </DomainObject.Predmet.StrankaListFormatedWithAdressOIB>
  <DomainObject.Predmet.StrankaListNazivFormated>
    <izvorni_sadrzaj>
      <item>ANĐELO MILOŠ</item>
      <item>PBZ CARD društvo s ograničenom odgovornošću za poslovanje kreditnim karticama, putnička agencija</item>
    </izvorni_sadrzaj>
    <derivirana_varijabla naziv="DomainObject.Predmet.StrankaListNazivFormated_1">
      <item>ANĐELO MILOŠ</item>
      <item>PBZ CARD društvo s ograničenom odgovornošću za poslovanje kreditnim karticama, putnička agencija</item>
    </derivirana_varijabla>
  </DomainObject.Predmet.StrankaListNazivFormated>
  <DomainObject.Predmet.StrankaListNazivFormatedOIB>
    <izvorni_sadrzaj>
      <item>ANĐELO MILOŠ, OIB 53316274307</item>
      <item>PBZ CARD društvo s ograničenom odgovornošću za poslovanje kreditnim karticama, putnička agencija, OIB 28495895537</item>
    </izvorni_sadrzaj>
    <derivirana_varijabla naziv="DomainObject.Predmet.StrankaListNazivFormatedOIB_1">
      <item>ANĐELO MILOŠ, OIB 53316274307</item>
      <item>PBZ CARD društvo s ograničenom odgovornošću za poslovanje kreditnim karticama, putnička agencija, OIB 28495895537</item>
    </derivirana_varijabla>
  </DomainObject.Predmet.StrankaListNazivFormatedOIB>
  <DomainObject.Predmet.ProtuStrankaListFormated>
    <izvorni_sadrzaj>
      <item>NOTE NEKRETNINE d.o.o. za poslovanje nekretninama - u stečaju zastupanog po punomoćniku ZZ Dušan Mišković</item>
    </izvorni_sadrzaj>
    <derivirana_varijabla naziv="DomainObject.Predmet.ProtuStrankaListFormated_1">
      <item>NOTE NEKRETNINE d.o.o. za poslovanje nekretninama - u stečaju zastupanog po punomoćniku ZZ Dušan Mišković</item>
    </derivirana_varijabla>
  </DomainObject.Predmet.ProtuStrankaListFormated>
  <DomainObject.Predmet.ProtuStrankaListFormatedOIB>
    <izvorni_sadrzaj>
      <item>NOTE NEKRETNINE d.o.o. za poslovanje nekretninama - u stečaju, OIB 61449418137 zastupanog po punomoćniku ZZ Dušan Mišković</item>
    </izvorni_sadrzaj>
    <derivirana_varijabla naziv="DomainObject.Predmet.ProtuStrankaListFormatedOIB_1">
      <item>NOTE NEKRETNINE d.o.o. za poslovanje nekretninama - u stečaju, OIB 61449418137 zastupanog po punomoćniku ZZ Dušan Mišković</item>
    </derivirana_varijabla>
  </DomainObject.Predmet.ProtuStrankaListFormatedOIB>
  <DomainObject.Predmet.ProtuStrankaListFormatedWithAdress>
    <izvorni_sadrzaj>
      <item>NOTE NEKRETNINE d.o.o. za poslovanje nekretninama - u stečaju, Boškovićeva 4, 10000 Zagreb zastupanog po punomoćniku ZZ Dušan Mišković</item>
    </izvorni_sadrzaj>
    <derivirana_varijabla naziv="DomainObject.Predmet.ProtuStrankaListFormatedWithAdress_1">
      <item>NOTE NEKRETNINE d.o.o. za poslovanje nekretninama - u stečaju, Boškovićeva 4, 10000 Zagreb zastupanog po punomoćniku ZZ Dušan Mišković</item>
    </derivirana_varijabla>
  </DomainObject.Predmet.ProtuStrankaListFormatedWithAdress>
  <DomainObject.Predmet.ProtuStrankaListFormatedWithAdressOIB>
    <izvorni_sadrzaj>
      <item>NOTE NEKRETNINE d.o.o. za poslovanje nekretninama - u stečaju, OIB 61449418137, Boškovićeva 4, 10000 Zagreb zastupanog po punomoćniku ZZ Dušan Mišković</item>
    </izvorni_sadrzaj>
    <derivirana_varijabla naziv="DomainObject.Predmet.ProtuStrankaListFormatedWithAdressOIB_1">
      <item>NOTE NEKRETNINE d.o.o. za poslovanje nekretninama - u stečaju, OIB 61449418137, Boškovićeva 4, 10000 Zagreb zastupanog po punomoćniku ZZ Dušan Mišković</item>
    </derivirana_varijabla>
  </DomainObject.Predmet.ProtuStrankaListFormatedWithAdressOIB>
  <DomainObject.Predmet.ProtuStrankaListNazivFormated>
    <izvorni_sadrzaj>
      <item>NOTE NEKRETNINE d.o.o. za poslovanje nekretninama - u stečaju</item>
    </izvorni_sadrzaj>
    <derivirana_varijabla naziv="DomainObject.Predmet.ProtuStrankaListNazivFormated_1">
      <item>NOTE NEKRETNINE d.o.o. za poslovanje nekretninama - u stečaju</item>
    </derivirana_varijabla>
  </DomainObject.Predmet.ProtuStrankaListNazivFormated>
  <DomainObject.Predmet.ProtuStrankaListNazivFormatedOIB>
    <izvorni_sadrzaj>
      <item>NOTE NEKRETNINE d.o.o. za poslovanje nekretninama - u stečaju, OIB 61449418137</item>
    </izvorni_sadrzaj>
    <derivirana_varijabla naziv="DomainObject.Predmet.ProtuStrankaListNazivFormatedOIB_1">
      <item>NOTE NEKRETNINE d.o.o. za poslovanje nekretninama - u stečaju, OIB 61449418137</item>
    </derivirana_varijabla>
  </DomainObject.Predmet.ProtuStrankaListNazivFormatedOIB>
  <DomainObject.Predmet.OstaliListFormated>
    <izvorni_sadrzaj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izvorni_sadrzaj>
    <derivirana_varijabla naziv="DomainObject.Predmet.OstaliListFormated_1"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derivirana_varijabla>
  </DomainObject.Predmet.OstaliListFormated>
  <DomainObject.Predmet.OstaliListFormatedOIB>
    <izvorni_sadrzaj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izvorni_sadrzaj>
    <derivirana_varijabla naziv="DomainObject.Predmet.OstaliListFormatedOIB_1"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derivirana_varijabla>
  </DomainObject.Predmet.OstaliListFormatedOIB>
  <DomainObject.Predmet.OstaliListFormatedWithAdress>
    <izvorni_sadrzaj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Trnjanska cesta 23, 10000 Zagreb</item>
      <item>Vjerovnici</item>
      <item>OD Župić i partneri, Ul. grada Vukovara 269f, 10000 Zagreb</item>
    </izvorni_sadrzaj>
    <derivirana_varijabla naziv="DomainObject.Predmet.OstaliListFormatedWithAdress_1"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Trnjanska cesta 23, 10000 Zagreb</item>
      <item>Vjerovnici</item>
      <item>OD Župić i partneri, Ul. grada Vukovara 269f, 10000 Zagreb</item>
    </derivirana_varijabla>
  </DomainObject.Predmet.OstaliListFormatedWithAdress>
  <DomainObject.Predmet.OstaliListFormatedWithAdressOIB>
    <izvorni_sadrzaj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OIB 41347934153, Trnjanska cesta 23, 10000 Zagreb</item>
      <item>Vjerovnici</item>
      <item>OD Župić i partneri, Ul. grada Vukovara 269f, 10000 Zagreb</item>
    </izvorni_sadrzaj>
    <derivirana_varijabla naziv="DomainObject.Predmet.OstaliListFormatedWithAdressOIB_1"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OIB 41347934153, Trnjanska cesta 23, 10000 Zagreb</item>
      <item>Vjerovnici</item>
      <item>OD Župić i partneri, Ul. grada Vukovara 269f, 10000 Zagreb</item>
    </derivirana_varijabla>
  </DomainObject.Predmet.OstaliListFormatedWithAdressOIB>
  <DomainObject.Predmet.OstaliListNazivFormated>
    <izvorni_sadrzaj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izvorni_sadrzaj>
    <derivirana_varijabla naziv="DomainObject.Predmet.OstaliListNazivFormated_1"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derivirana_varijabla>
  </DomainObject.Predmet.OstaliListNazivFormated>
  <DomainObject.Predmet.OstaliListNazivFormatedOIB>
    <izvorni_sadrzaj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izvorni_sadrzaj>
    <derivirana_varijabla naziv="DomainObject.Predmet.OstaliListNazivFormatedOIB_1"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ANĐELO MILOŠ i dr.</izvorni_sadrzaj>
    <derivirana_varijabla naziv="DomainObject.Predmet.StrankaIDrugi_1">ANĐELO MILOŠ i dr.</derivirana_varijabla>
  </DomainObject.Predmet.StrankaIDrugi>
  <DomainObject.Predmet.ProtustrankaIDrugi>
    <izvorni_sadrzaj>NOTE NEKRETNINE d.o.o. za poslovanje nekretninama - u stečaju</izvorni_sadrzaj>
    <derivirana_varijabla naziv="DomainObject.Predmet.ProtustrankaIDrugi_1">NOTE NEKRETNINE d.o.o. za poslovanje nekretninama - u stečaju</derivirana_varijabla>
  </DomainObject.Predmet.ProtustrankaIDrugi>
  <DomainObject.Predmet.StrankaIDrugiAdressOIB>
    <izvorni_sadrzaj>ANĐELO MILOŠ, OIB 53316274307, BOŠKOVIĆEVA 4, 10000 Zagreb i dr.</izvorni_sadrzaj>
    <derivirana_varijabla naziv="DomainObject.Predmet.StrankaIDrugiAdressOIB_1">ANĐELO MILOŠ, OIB 53316274307, BOŠKOVIĆEVA 4, 10000 Zagreb i dr.</derivirana_varijabla>
  </DomainObject.Predmet.StrankaIDrugiAdressOIB>
  <DomainObject.Predmet.ProtustrankaIDrugiAdressOIB>
    <izvorni_sadrzaj>NOTE NEKRETNINE d.o.o. za poslovanje nekretninama - u stečaju, OIB 61449418137, Boškovićeva 4, 10000 Zagreb</izvorni_sadrzaj>
    <derivirana_varijabla naziv="DomainObject.Predmet.ProtustrankaIDrugiAdressOIB_1">NOTE NEKRETNINE d.o.o. za poslovanje nekretninama - u stečaju, OIB 61449418137, Boškovićeva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ANĐELO MILOŠ</item>
      <item>NOTE NEKRETNINE d.o.o. za poslovanje nekretninama - u stečaju</item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  <item>PBZ CARD društvo s ograničenom odgovornošću za poslovanje kreditnim karticama, putnička agencija</item>
    </izvorni_sadrzaj>
    <derivirana_varijabla naziv="DomainObject.Predmet.SudioniciListNaziv_1">
      <item>ANĐELO MILOŠ</item>
      <item>NOTE NEKRETNINE d.o.o. za poslovanje nekretninama - u stečaju</item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  <item>PBZ CARD društvo s ograničenom odgovornošću za poslovanje kreditnim karticama, putnička agencija</item>
    </derivirana_varijabla>
  </DomainObject.Predmet.SudioniciListNaziv>
  <DomainObject.Predmet.SudioniciListAdressOIB>
    <izvorni_sadrzaj>
      <item>ANĐELO MILOŠ, OIB 53316274307, BOŠKOVIĆEVA 4,10000 Zagreb</item>
      <item>NOTE NEKRETNINE d.o.o. za poslovanje nekretninama - u stečaju, OIB 61449418137, Boškovićeva 4,10000 Zagreb</item>
      <item>ZZ Dušan Mišković, Julija Benešića 22,32236 Ilok</item>
      <item>JAVNOST</item>
      <item>Trgovački sud u Zagreb - sudski registar</item>
      <item>Trgovački sud u Zagrebu - stečajni upisnik</item>
      <item>DAMIR MIKULJAN, Dalmatinska 2,10000 Zagreb</item>
      <item>ŽDO -Građnsko-upravni odjel</item>
      <item>Prezna uprava Zagreb, </item>
      <item>Ministarstvo pravosuđa RH, Ulica grada Vukovara 49,10000 Zagreb</item>
      <item>FINA</item>
      <item>Općinski građanski sud u Zagrebu zk. odjel</item>
      <item>Damir Mikić, OIB 41347934153, Trnjanska cesta 23,10000 Zagreb</item>
      <item>Vjerovnici</item>
      <item>OD Župić i partneri, Ul. grada Vukovara 269f,10000 Zagreb</item>
      <item>PBZ CARD društvo s ograničenom odgovornošću za poslovanje kreditnim karticama, putnička agencija, OIB 28495895537, Radnička cesta 44,10000 Zagreb</item>
    </izvorni_sadrzaj>
    <derivirana_varijabla naziv="DomainObject.Predmet.SudioniciListAdressOIB_1">
      <item>ANĐELO MILOŠ, OIB 53316274307, BOŠKOVIĆEVA 4,10000 Zagreb</item>
      <item>NOTE NEKRETNINE d.o.o. za poslovanje nekretninama - u stečaju, OIB 61449418137, Boškovićeva 4,10000 Zagreb</item>
      <item>ZZ Dušan Mišković, Julija Benešića 22,32236 Ilok</item>
      <item>JAVNOST</item>
      <item>Trgovački sud u Zagreb - sudski registar</item>
      <item>Trgovački sud u Zagrebu - stečajni upisnik</item>
      <item>DAMIR MIKULJAN, Dalmatinska 2,10000 Zagreb</item>
      <item>ŽDO -Građnsko-upravni odjel</item>
      <item>Prezna uprava Zagreb, </item>
      <item>Ministarstvo pravosuđa RH, Ulica grada Vukovara 49,10000 Zagreb</item>
      <item>FINA</item>
      <item>Općinski građanski sud u Zagrebu zk. odjel</item>
      <item>Damir Mikić, OIB 41347934153, Trnjanska cesta 23,10000 Zagreb</item>
      <item>Vjerovnici</item>
      <item>OD Župić i partneri, Ul. grada Vukovara 269f,10000 Zagreb</item>
      <item>PBZ CARD društvo s ograničenom odgovornošću za poslovanje kreditnim karticama, putnička agencija, OIB 28495895537, Radnička cesta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53316274307</item>
      <item>, OIB 61449418137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41347934153</item>
      <item>, OIB null</item>
      <item>, OIB null</item>
      <item>, OIB 28495895537</item>
    </izvorni_sadrzaj>
    <derivirana_varijabla naziv="DomainObject.Predmet.SudioniciListNazivOIB_1">
      <item>, OIB 53316274307</item>
      <item>, OIB 61449418137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41347934153</item>
      <item>, OIB null</item>
      <item>, OIB null</item>
      <item>, OIB 28495895537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786</properties:Characters>
  <properties:Lines>37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2017-11-17T14:41:00Z</dcterms:created>
  <dc:creator>nmarkovic</dc:creator>
  <cp:lastModifiedBy>Katica Franjić</cp:lastModifiedBy>
  <cp:lastPrinted>2017-11-20T07:22:00Z</cp:lastPrinted>
  <dcterms:modified xmlns:xsi="http://www.w3.org/2001/XMLSchema-instance" xsi:type="dcterms:W3CDTF">2017-11-20T07:22:00Z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