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b636" w14:paraId="f4db636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P="00AC6832" w:rsidR="00AC6832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832" w:rsidP="00AC6832" w:rsidR="00AC6832" w:rsidRPr="00323158"/>
    <w:p w:rsidRDefault="00BB2B2B" w:rsidR="00BB2B2B"/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St-</w:t>
      </w:r>
      <w:r w:rsidR="00547F6D">
        <w:t>546/2016-40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</w:p>
    <w:p w:rsidRDefault="00547F6D" w:rsidP="00F770AA" w:rsidR="00547F6D">
      <w:pPr>
        <w:jc w:val="center"/>
        <w:rPr>
          <w:b/>
        </w:rPr>
      </w:pPr>
      <w:r>
        <w:rPr>
          <w:b/>
        </w:rPr>
        <w:t>REGIONALNI CENTAR OSIJEK</w:t>
      </w:r>
    </w:p>
    <w:p w:rsidRDefault="00547F6D" w:rsidP="00F770AA" w:rsidR="00547F6D">
      <w:pPr>
        <w:jc w:val="center"/>
        <w:rPr>
          <w:b/>
        </w:rPr>
      </w:pPr>
      <w:r>
        <w:rPr>
          <w:b/>
        </w:rPr>
        <w:t>L.JAGERA 1-3</w:t>
      </w:r>
    </w:p>
    <w:p w:rsidRDefault="00547F6D" w:rsidP="00F770AA" w:rsidR="00547F6D">
      <w:pPr>
        <w:jc w:val="center"/>
        <w:rPr>
          <w:b/>
        </w:rPr>
      </w:pPr>
      <w:r>
        <w:rPr>
          <w:b/>
        </w:rPr>
        <w:t>OSIJEK</w:t>
      </w:r>
    </w:p>
    <w:p w:rsidRDefault="00547F6D" w:rsidP="00F770AA" w:rsidR="00547F6D">
      <w:pPr>
        <w:jc w:val="center"/>
        <w:rPr>
          <w:b/>
        </w:rPr>
      </w:pPr>
    </w:p>
    <w:p w:rsidRDefault="00547F6D" w:rsidP="00547F6D" w:rsidR="00547F6D">
      <w:pPr>
        <w:rPr>
          <w:b/>
        </w:rPr>
      </w:pPr>
      <w:r>
        <w:rPr>
          <w:b/>
        </w:rPr>
        <w:t>Klasa:0/110-10/17-01/331</w:t>
      </w:r>
    </w:p>
    <w:p w:rsidRDefault="00547F6D" w:rsidP="00547F6D" w:rsidR="00547F6D">
      <w:pPr>
        <w:rPr>
          <w:b/>
        </w:rPr>
      </w:pPr>
      <w:r>
        <w:rPr>
          <w:b/>
        </w:rPr>
        <w:t>Urbroj:04-09-17-11</w:t>
      </w:r>
    </w:p>
    <w:p w:rsidRDefault="00547F6D" w:rsidP="00547F6D" w:rsidR="00547F6D">
      <w:pPr>
        <w:rPr>
          <w:b/>
        </w:rPr>
      </w:pPr>
    </w:p>
    <w:p w:rsidRDefault="00547F6D" w:rsidP="0081234E" w:rsidR="00F770AA">
      <w:pPr>
        <w:rPr>
          <w:b/>
        </w:rPr>
      </w:pPr>
      <w:r>
        <w:rPr>
          <w:b/>
        </w:rPr>
        <w:tab/>
        <w:t xml:space="preserve">Predmet: </w:t>
      </w:r>
      <w:r w:rsidRPr="00547F6D">
        <w:t>Obavijest o postupanju po zahtjevu za</w:t>
      </w:r>
      <w:r w:rsidR="0081234E">
        <w:t xml:space="preserve"> </w:t>
      </w:r>
      <w:r w:rsidRPr="00547F6D">
        <w:t>prodaju nekretnine u stečajnom postupku koji se vodi nad dužnikom Arger d.o.o. u stečaju (St-546/2016)</w:t>
      </w:r>
    </w:p>
    <w:p w:rsidRDefault="00F770AA" w:rsidP="00F770AA" w:rsidR="00F770AA" w:rsidRPr="00F770AA">
      <w:pPr>
        <w:jc w:val="center"/>
        <w:rPr>
          <w:b/>
        </w:rPr>
      </w:pPr>
    </w:p>
    <w:p w:rsidRDefault="00F770AA" w:rsidP="00F770AA" w:rsidR="00F770AA" w:rsidRPr="00F770AA">
      <w:pPr>
        <w:jc w:val="center"/>
        <w:rPr>
          <w:b/>
        </w:rPr>
      </w:pPr>
    </w:p>
    <w:p w:rsidRDefault="0081234E" w:rsidR="0081234E">
      <w:r>
        <w:rPr>
          <w:sz w:val="22"/>
          <w:szCs w:val="22"/>
        </w:rPr>
        <w:tab/>
      </w:r>
      <w:r w:rsidR="00547F6D">
        <w:rPr>
          <w:sz w:val="22"/>
          <w:szCs w:val="22"/>
        </w:rPr>
        <w:t>U svezi Vašeg dopisa od 8.5.2017.</w:t>
      </w:r>
      <w:r w:rsidR="00C44C24">
        <w:rPr>
          <w:sz w:val="22"/>
          <w:szCs w:val="22"/>
        </w:rPr>
        <w:t xml:space="preserve">, </w:t>
      </w:r>
      <w:r w:rsidR="00547F6D">
        <w:rPr>
          <w:sz w:val="22"/>
          <w:szCs w:val="22"/>
        </w:rPr>
        <w:t xml:space="preserve">upućujemo Vas da ste dužni u cijelosti postupiti prema </w:t>
      </w:r>
      <w:r>
        <w:rPr>
          <w:sz w:val="22"/>
          <w:szCs w:val="22"/>
        </w:rPr>
        <w:t>uvjetima</w:t>
      </w:r>
      <w:r w:rsidR="00547F6D">
        <w:rPr>
          <w:sz w:val="22"/>
          <w:szCs w:val="22"/>
        </w:rPr>
        <w:t xml:space="preserve"> </w:t>
      </w:r>
      <w:r>
        <w:rPr>
          <w:sz w:val="22"/>
          <w:szCs w:val="22"/>
        </w:rPr>
        <w:t>prodaje određenim u zahtjevu za prodaju nekretnine u stečajnom postupku od 24.3.2017., a u svezi troškova FINE u iznosu od 2.800,00 kn, isti troškovi ulaze u stvarne troškove unovčenja iz čl.254 Stečajnog zakona te će se isti namiriti po pravomoćnosti rješenja o namirenju razlučnog vjerovnika.</w:t>
      </w:r>
    </w:p>
    <w:p w:rsidRDefault="00F770AA" w:rsidR="00F770AA"/>
    <w:p w:rsidRDefault="00A7106D" w:rsidP="00F770AA" w:rsidR="00F770AA">
      <w:pPr>
        <w:jc w:val="center"/>
      </w:pPr>
      <w:r>
        <w:t xml:space="preserve">U Slav.Brodu, </w:t>
      </w:r>
      <w:r w:rsidR="00547F6D">
        <w:t>15</w:t>
      </w:r>
      <w:r w:rsidR="00D52C4C">
        <w:t>.svibnja</w:t>
      </w:r>
      <w:r>
        <w:t xml:space="preserve"> 2017</w:t>
      </w:r>
      <w:r w:rsidR="00F770AA">
        <w:t>.g.</w:t>
      </w:r>
    </w:p>
    <w:p w:rsidRDefault="00F770AA" w:rsidP="00F770AA" w:rsidR="00F770AA">
      <w:pPr>
        <w:jc w:val="center"/>
      </w:pPr>
    </w:p>
    <w:p w:rsidRDefault="00F770AA" w:rsidP="00F770AA" w:rsidR="00F770AA">
      <w:pPr>
        <w:jc w:val="center"/>
      </w:pPr>
    </w:p>
    <w:p w:rsidRDefault="00F770AA" w:rsidP="00F770AA" w:rsidR="00F770AA">
      <w:pPr>
        <w:jc w:val="right"/>
      </w:pPr>
    </w:p>
    <w:p w:rsidRDefault="00F770AA" w:rsidP="00F770AA" w:rsidR="00F770AA">
      <w:pPr>
        <w:jc w:val="right"/>
      </w:pPr>
      <w:r>
        <w:t>STEČAJNI SUDAC:</w:t>
      </w:r>
    </w:p>
    <w:p w:rsidRDefault="00F770AA" w:rsidP="00F770AA" w:rsidR="00F770AA">
      <w:pPr>
        <w:jc w:val="right"/>
      </w:pPr>
      <w:r>
        <w:t>Vesna Vukelić</w:t>
      </w:r>
    </w:p>
    <w:p w:rsidRDefault="00A7106D" w:rsidP="00A7106D" w:rsidR="00A7106D"/>
    <w:p w:rsidRDefault="00A7106D" w:rsidP="00A7106D" w:rsidR="00A7106D">
      <w:r>
        <w:t>Dostaviti</w:t>
      </w:r>
      <w:r w:rsidR="00603307">
        <w:t xml:space="preserve"> putem mrežne stanice e-oglasna ploča</w:t>
      </w:r>
      <w:r>
        <w:t>:</w:t>
      </w:r>
    </w:p>
    <w:p w:rsidRDefault="00A7106D" w:rsidP="00A7106D" w:rsidR="00A7106D">
      <w:r>
        <w:t xml:space="preserve">1. </w:t>
      </w:r>
      <w:r w:rsidR="00603307">
        <w:t>FINA RC OSIJEK</w:t>
      </w:r>
    </w:p>
    <w:p w:rsidRDefault="003B395D" w:rsidP="003B395D" w:rsidR="003B395D" w:rsidRPr="003B395D">
      <w:pPr>
        <w:ind w:firstLine="720" w:left="4320"/>
        <w:jc w:val="both"/>
        <w:rPr>
          <w:sz w:val="22"/>
          <w:szCs w:val="22"/>
        </w:rPr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86B7C"/>
    <w:rsid w:val="001D15D5"/>
    <w:rsid w:val="00231B23"/>
    <w:rsid w:val="00276726"/>
    <w:rsid w:val="003A2A0C"/>
    <w:rsid w:val="003B367C"/>
    <w:rsid w:val="003B395D"/>
    <w:rsid w:val="00445355"/>
    <w:rsid w:val="00460A14"/>
    <w:rsid w:val="00473352"/>
    <w:rsid w:val="00530CB4"/>
    <w:rsid w:val="00547F6D"/>
    <w:rsid w:val="0055632B"/>
    <w:rsid w:val="005C4426"/>
    <w:rsid w:val="00603307"/>
    <w:rsid w:val="00697DB5"/>
    <w:rsid w:val="006D6120"/>
    <w:rsid w:val="00743FAA"/>
    <w:rsid w:val="00775892"/>
    <w:rsid w:val="00777DF7"/>
    <w:rsid w:val="007973C0"/>
    <w:rsid w:val="007D3499"/>
    <w:rsid w:val="0080437D"/>
    <w:rsid w:val="0081234E"/>
    <w:rsid w:val="00897B6C"/>
    <w:rsid w:val="009B00D6"/>
    <w:rsid w:val="009E2C9B"/>
    <w:rsid w:val="00A02EF6"/>
    <w:rsid w:val="00A377E5"/>
    <w:rsid w:val="00A7106D"/>
    <w:rsid w:val="00A81588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E13506"/>
    <w:rsid w:val="00E35886"/>
    <w:rsid w:val="00E530EA"/>
    <w:rsid w:val="00E85BC0"/>
    <w:rsid w:val="00E92C45"/>
    <w:rsid w:val="00EA2744"/>
    <w:rsid w:val="00EC6B7B"/>
    <w:rsid w:val="00EF0423"/>
    <w:rsid w:val="00EF70DE"/>
    <w:rsid w:val="00F03B6F"/>
    <w:rsid w:val="00F7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6D61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6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1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6D61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6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1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ARGER  d.o.o. za graditeljstvo, trgovinu i usluge</izvorni_sadrzaj>
    <derivirana_varijabla naziv="DomainObject.Predmet.ProtustrankaFormated_1">  ARGER  d.o.o. za graditeljstvo, trgovinu i usluge</derivirana_varijabla>
  </DomainObject.Predmet.ProtustrankaFormated>
  <DomainObject.Predmet.ProtustrankaFormatedOIB>
    <izvorni_sadrzaj>  ARGER  d.o.o. za graditeljstvo, trgovinu i usluge, OIB 35620740755</izvorni_sadrzaj>
    <derivirana_varijabla naziv="DomainObject.Predmet.ProtustrankaFormatedOIB_1">  ARGER  d.o.o. za graditeljstvo, trgovinu i usluge, OIB 35620740755</derivirana_varijabla>
  </DomainObject.Predmet.ProtustrankaFormatedOIB>
  <DomainObject.Predmet.ProtustrankaFormatedWithAdress>
    <izvorni_sadrzaj> ARGER  d.o.o. za graditeljstvo, trgovinu i usluge, Svetog Filipa i Jakova 148, 35000 Donja Vrba</izvorni_sadrzaj>
    <derivirana_varijabla naziv="DomainObject.Predmet.ProtustrankaFormatedWithAdress_1"> ARGER  d.o.o. za graditeljstvo, trgovinu i usluge, Svetog Filipa i Jakova 148, 35000 Donja Vrba</derivirana_varijabla>
  </DomainObject.Predmet.ProtustrankaFormatedWithAdress>
  <DomainObject.Predmet.ProtustrankaFormatedWithAdressOIB>
    <izvorni_sadrzaj> ARGER  d.o.o. za graditeljstvo, trgovinu i usluge, OIB 35620740755, Svetog Filipa i Jakova 148, 35000 Donja Vrba</izvorni_sadrzaj>
    <derivirana_varijabla naziv="DomainObject.Predmet.ProtustrankaFormatedWithAdressOIB_1"> ARGER  d.o.o. za graditeljstvo, trgovinu i usluge, OIB 35620740755, Svetog Filipa i Jakova 148, 35000 Donja Vrba</derivirana_varijabla>
  </DomainObject.Predmet.ProtustrankaFormatedWithAdressOIB>
  <DomainObject.Predmet.ProtustrankaWithAdress>
    <izvorni_sadrzaj>ARGER  d.o.o. za graditeljstvo, trgovinu i usluge Svetog Filipa i Jakova 148, 35000 Donja Vrba</izvorni_sadrzaj>
    <derivirana_varijabla naziv="DomainObject.Predmet.ProtustrankaWithAdress_1">ARGER  d.o.o. za graditeljstvo, trgovinu i usluge Svetog Filipa i Jakova 148, 35000 Donja Vrba</derivirana_varijabla>
  </DomainObject.Predmet.ProtustrankaWithAdress>
  <DomainObject.Predmet.ProtustrankaWithAdressOIB>
    <izvorni_sadrzaj>ARGER  d.o.o. za graditeljstvo, trgovinu i usluge, OIB 35620740755, Svetog Filipa i Jakova 148, 35000 Donja Vrba</izvorni_sadrzaj>
    <derivirana_varijabla naziv="DomainObject.Predmet.ProtustrankaWithAdressOIB_1">ARGER  d.o.o. za graditeljstvo, trgovinu i usluge, OIB 35620740755, Svetog Filipa i Jakova 148, 35000 Donja Vrba</derivirana_varijabla>
  </DomainObject.Predmet.ProtustrankaWithAdressOIB>
  <DomainObject.Predmet.ProtustrankaNazivFormated>
    <izvorni_sadrzaj>ARGER  d.o.o. za graditeljstvo, trgovinu i usluge</izvorni_sadrzaj>
    <derivirana_varijabla naziv="DomainObject.Predmet.ProtustrankaNazivFormated_1">ARGER  d.o.o. za graditeljstvo, trgovinu i usluge</derivirana_varijabla>
  </DomainObject.Predmet.ProtustrankaNazivFormated>
  <DomainObject.Predmet.ProtustrankaNazivFormatedOIB>
    <izvorni_sadrzaj>ARGER  d.o.o. za graditeljstvo, trgovinu i usluge, OIB 35620740755</izvorni_sadrzaj>
    <derivirana_varijabla naziv="DomainObject.Predmet.ProtustrankaNazivFormatedOIB_1">ARGER  d.o.o. za graditeljstvo, trgovinu i usluge, OIB 35620740755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</izvorni_sadrzaj>
    <derivirana_varijabla naziv="DomainObject.Predmet.StrankaFormated_1">  RH MINISTARSTVO FINANCIJA POREZNA UPRAVA SLAV. BROD zastupanog po punomoćniku ŽDO SLAV. BROD</derivirana_varijabla>
  </DomainObject.Predmet.StrankaFormated>
  <DomainObject.Predmet.StrankaFormatedOIB>
    <izvorni_sadrzaj>  RH MINISTARSTVO FINANCIJA POREZNA UPRAVA SLAV. BROD, OIB 18683136487 zastupanog po punomoćniku ŽDO SLAV. BROD</izvorni_sadrzaj>
    <derivirana_varijabla naziv="DomainObject.Predmet.StrankaFormatedOIB_1">  RH MINISTARSTVO FINANCIJA POREZNA UPRAVA SLAV. BROD, OIB 18683136487 zastupanog po punomoćniku ŽDO SLAV. BROD</derivirana_varijabla>
  </DomainObject.Predmet.StrankaFormatedOIB>
  <DomainObject.Predmet.StrankaFormatedWithAdress>
    <izvorni_sadrzaj> RH MINISTARSTVO FINANCIJA POREZNA UPRAVA SLAV. BROD zastupanog po punomoćniku ŽDO SLAV. BROD</izvorni_sadrzaj>
    <derivirana_varijabla naziv="DomainObject.Predmet.StrankaFormatedWithAdress_1"> RH MINISTARSTVO FINANCIJA POREZNA UPRAVA SLAV. BROD zastupanog po punomoćniku ŽDO SLAV. BROD</derivirana_varijabla>
  </DomainObject.Predmet.StrankaFormatedWithAdress>
  <DomainObject.Predmet.StrankaFormatedWithAdressOIB>
    <izvorni_sadrzaj> RH MINISTARSTVO FINANCIJA POREZNA UPRAVA SLAV. BROD, OIB 18683136487 zastupanog po punomoćniku ŽDO SLAV. BROD</izvorni_sadrzaj>
    <derivirana_varijabla naziv="DomainObject.Predmet.StrankaFormatedWithAdressOIB_1"> RH MINISTARSTVO FINANCIJA POREZNA UPRAVA SLAV. BROD, OIB 18683136487 zastupanog po punomoćniku ŽDO SLAV. BROD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SLAV. BROD zastupanog po punomoćniku ŽDO SLAV. BROD</item>
    </izvorni_sadrzaj>
    <derivirana_varijabla naziv="DomainObject.Predmet.StrankaListFormated_1">
      <item>RH MINISTARSTVO FINANCIJA POREZNA UPRAVA SLAV. BROD zastupanog po punomoćniku ŽDO SLAV. BROD</item>
    </derivirana_varijabla>
  </DomainObject.Predmet.StrankaListFormated>
  <DomainObject.Predmet.StrankaListFormatedOIB>
    <izvorni_sadrzaj>
      <item>RH MINISTARSTVO FINANCIJA POREZNA UPRAVA SLAV. BROD, OIB 18683136487 zastupanog po punomoćniku ŽDO SLAV. BROD</item>
    </izvorni_sadrzaj>
    <derivirana_varijabla naziv="DomainObject.Predmet.StrankaListFormatedOIB_1">
      <item>RH MINISTARSTVO FINANCIJA POREZNA UPRAVA SLAV. BROD, OIB 18683136487 zastupanog po punomoćniku ŽDO SLAV. BROD</item>
    </derivirana_varijabla>
  </DomainObject.Predmet.StrankaListFormatedOIB>
  <DomainObject.Predmet.StrankaListFormatedWithAdress>
    <izvorni_sadrzaj>
      <item>RH MINISTARSTVO FINANCIJA POREZNA UPRAVA SLAV. BROD zastupanog po punomoćniku ŽDO SLAV. BROD</item>
    </izvorni_sadrzaj>
    <derivirana_varijabla naziv="DomainObject.Predmet.StrankaListFormatedWithAdress_1">
      <item>RH MINISTARSTVO FINANCIJA POREZNA UPRAVA SLAV. BROD zastupanog po punomoćniku ŽDO SLAV. BROD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</item>
    </izvorni_sadrzaj>
    <derivirana_varijabla naziv="DomainObject.Predmet.StrankaListFormatedWithAdressOIB_1">
      <item>RH MINISTARSTVO FINANCIJA POREZNA UPRAVA SLAV. BROD, OIB 18683136487 zastupanog po punomoćniku ŽDO SLAV. BROD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ARGER  d.o.o. za graditeljstvo, trgovinu i usluge</item>
    </izvorni_sadrzaj>
    <derivirana_varijabla naziv="DomainObject.Predmet.ProtuStrankaListFormated_1">
      <item>ARGER  d.o.o. za graditeljstvo, trgovinu i usluge</item>
    </derivirana_varijabla>
  </DomainObject.Predmet.ProtuStrankaListFormated>
  <DomainObject.Predmet.ProtuStrankaListFormatedOIB>
    <izvorni_sadrzaj>
      <item>ARGER  d.o.o. za graditeljstvo, trgovinu i usluge, OIB 35620740755</item>
    </izvorni_sadrzaj>
    <derivirana_varijabla naziv="DomainObject.Predmet.ProtuStrankaListFormatedOIB_1">
      <item>ARGER  d.o.o. za graditeljstvo, trgovinu i usluge, OIB 35620740755</item>
    </derivirana_varijabla>
  </DomainObject.Predmet.ProtuStrankaListFormatedOIB>
  <DomainObject.Predmet.ProtuStrankaListFormatedWithAdress>
    <izvorni_sadrzaj>
      <item>ARGER  d.o.o. za graditeljstvo, trgovinu i usluge, Svetog Filipa i Jakova 148, 35000 Donja Vrba</item>
    </izvorni_sadrzaj>
    <derivirana_varijabla naziv="DomainObject.Predmet.ProtuStrankaListFormatedWithAdress_1">
      <item>ARGER  d.o.o. za graditeljstvo, trgovinu i usluge, Svetog Filipa i Jakova 148, 35000 Donja Vrba</item>
    </derivirana_varijabla>
  </DomainObject.Predmet.ProtuStrankaListFormatedWithAdress>
  <DomainObject.Predmet.ProtuStrankaListFormatedWithAdressOIB>
    <izvorni_sadrzaj>
      <item>ARGER  d.o.o. za graditeljstvo, trgovinu i usluge, OIB 35620740755, Svetog Filipa i Jakova 148, 35000 Donja Vrba</item>
    </izvorni_sadrzaj>
    <derivirana_varijabla naziv="DomainObject.Predmet.ProtuStrankaListFormatedWithAdressOIB_1">
      <item>ARGER  d.o.o. za graditeljstvo, trgovinu i usluge, OIB 35620740755, Svetog Filipa i Jakova 148, 35000 Donja Vrba</item>
    </derivirana_varijabla>
  </DomainObject.Predmet.ProtuStrankaListFormatedWithAdressOIB>
  <DomainObject.Predmet.ProtuStrankaListNazivFormated>
    <izvorni_sadrzaj>
      <item>ARGER  d.o.o. za graditeljstvo, trgovinu i usluge</item>
    </izvorni_sadrzaj>
    <derivirana_varijabla naziv="DomainObject.Predmet.ProtuStrankaListNazivFormated_1">
      <item>ARGER  d.o.o. za graditeljstvo, trgovinu i usluge</item>
    </derivirana_varijabla>
  </DomainObject.Predmet.ProtuStrankaListNazivFormated>
  <DomainObject.Predmet.ProtuStrankaListNazivFormatedOIB>
    <izvorni_sadrzaj>
      <item>ARGER  d.o.o. za graditeljstvo, trgovinu i usluge, OIB 35620740755</item>
    </izvorni_sadrzaj>
    <derivirana_varijabla naziv="DomainObject.Predmet.ProtuStrankaListNazivFormatedOIB_1">
      <item>ARGER  d.o.o. za graditeljstvo, trgovinu i usluge, OIB 35620740755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izvorni_sadrzaj>
    <derivirana_varijabla naziv="DomainObject.Predmet.OstaliListFormated_1">
      <item>ŽDO SLAV. BROD punomoćnik sudionika u postupku RH MINISTARSTVO FINANCIJA POREZNA UPRAVA SLAV. BROD</item>
      <item>Damir Pavković</item>
      <item>Vesna Lazarić</item>
      <item>Slavko Marinac</item>
      <item>Gabrijel Zovak</item>
      <item>Vaba d.d. banka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FormatedOIB_1">
      <item>ŽDO SLAV. BROD punomoćnik sudionika u postupku RH MINISTARSTVO FINANCIJA POREZNA UPRAVA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izvorni_sadrzaj>
    <derivirana_varijabla naziv="DomainObject.Predmet.OstaliListFormatedWithAdress_1">
      <item>ŽDO SLAV. BROD punomoćnik sudionika u postupku RH MINISTARSTVO FINANCIJA POREZNA UPRAVA SLAV. BROD</item>
      <item>Damir Pavković, Sv.Filipa i Jakova 148, 35000 Donja Vrba</item>
      <item>Vesna Lazarić</item>
      <item>Slavko Marinac, Kralja Krešimira 53, 34000 Požega</item>
      <item>Gabrijel Zovak</item>
      <item>Vaba d.d. banka, Aleja kralja Zvonimira 1, 42000 Varaždin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izvorni_sadrzaj>
    <derivirana_varijabla naziv="DomainObject.Predmet.OstaliListFormatedWithAdressOIB_1">
      <item>ŽDO SLAV. BROD punomoćnik sudionika u postupku RH MINISTARSTVO FINANCIJA POREZNA UPRAVA SLAV. BROD</item>
      <item>Damir Pavković, OIB 75922267359, Sv.Filipa i Jakova 148, 35000 Donja Vrba</item>
      <item>Vesna Lazarić</item>
      <item>Slavko Marinac, OIB 37776084692, Kralja Krešimira 53, 34000 Požega</item>
      <item>Gabrijel Zovak</item>
      <item>Vaba d.d. banka, Aleja kralja Zvonimira 1, 42000 Varaždin</item>
    </derivirana_varijabla>
  </DomainObject.Predmet.OstaliListFormatedWithAdressOIB>
  <DomainObject.Predmet.OstaliListNazivFormated>
    <izvorni_sadrzaj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OstaliListNazivFormated_1">
      <item>ŽDO SLAV. BROD</item>
      <item>Damir Pavković</item>
      <item>Vesna Lazarić</item>
      <item>Slavko Marinac</item>
      <item>Gabrijel Zovak</item>
      <item>Vaba d.d. banka</item>
    </derivirana_varijabla>
  </DomainObject.Predmet.OstaliListNazivFormated>
  <DomainObject.Predmet.OstaliListNazivFormatedOIB>
    <izvorni_sadrzaj>
      <item>ŽDO SLAV. BROD</item>
      <item>Damir Pavković, OIB 75922267359</item>
      <item>Vesna Lazarić</item>
      <item>Slavko Marinac, OIB 37776084692</item>
      <item>Gabrijel Zovak</item>
      <item>Vaba d.d. banka</item>
    </izvorni_sadrzaj>
    <derivirana_varijabla naziv="DomainObject.Predmet.OstaliListNazivFormatedOIB_1">
      <item>ŽDO SLAV. BROD</item>
      <item>Damir Pavković, OIB 75922267359</item>
      <item>Vesna Lazarić</item>
      <item>Slavko Marinac, OIB 37776084692</item>
      <item>Gabrijel Zovak</item>
      <item>Vaba d.d. banka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ARGER  d.o.o. za graditeljstvo, trgovinu i usluge</izvorni_sadrzaj>
    <derivirana_varijabla naziv="DomainObject.Predmet.ProtustrankaIDrugi_1">ARGER  d.o.o. za graditeljstvo,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ARGER  d.o.o. za graditeljstvo, trgovinu i usluge, OIB 35620740755, Svetog Filipa i Jakova 148, 35000 Donja Vrba</izvorni_sadrzaj>
    <derivirana_varijabla naziv="DomainObject.Predmet.ProtustrankaIDrugiAdressOIB_1">ARGER  d.o.o. za graditeljstvo, trgovinu i usluge, OIB 35620740755, Svetog Filipa i Jakova 148, 35000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izvorni_sadrzaj>
    <derivirana_varijabla naziv="DomainObject.Predmet.SudioniciListNaziv_1">
      <item>ARGER  d.o.o. za graditeljstvo, trgovinu i usluge</item>
      <item>RH MINISTARSTVO FINANCIJA POREZNA UPRAVA SLAV. BROD</item>
      <item>ŽDO SLAV. BROD</item>
      <item>Damir Pavković</item>
      <item>Vesna Lazarić</item>
      <item>Slavko Marinac</item>
      <item>Gabrijel Zovak</item>
      <item>Vaba d.d. banka</item>
    </derivirana_varijabla>
  </DomainObject.Predmet.SudioniciListNaziv>
  <DomainObject.Predmet.SudioniciListAdressOIB>
    <izvorni_sadrzaj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izvorni_sadrzaj>
    <derivirana_varijabla naziv="DomainObject.Predmet.SudioniciListAdressOIB_1">
      <item>ARGER  d.o.o. za graditeljstvo, trgovinu i usluge, OIB 35620740755, Svetog Filipa i Jakova 148,35000 Donja Vrba</item>
      <item>RH MINISTARSTVO FINANCIJA POREZNA UPRAVA SLAV. BROD, OIB 18683136487</item>
      <item>ŽDO SLAV. BROD</item>
      <item>Damir Pavković, OIB 75922267359, Sv.Filipa i Jakova 148,35000 Donja Vrba</item>
      <item>Vesna Lazarić</item>
      <item>Slavko Marinac, OIB 37776084692, Kralja Krešimira 53,34000 Požega</item>
      <item>Gabrijel Zovak</item>
      <item>Vaba d.d. banka,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35620740755</item>
      <item>, OIB 18683136487</item>
      <item>, OIB null</item>
      <item>, OIB 75922267359</item>
      <item>, OIB null</item>
      <item>, OIB 37776084692</item>
      <item>, OIB null</item>
      <item>, OIB null</item>
    </izvorni_sadrzaj>
    <derivirana_varijabla naziv="DomainObject.Predmet.SudioniciListNazivOIB_1">
      <item>, OIB 35620740755</item>
      <item>, OIB 18683136487</item>
      <item>, OIB null</item>
      <item>, OIB 75922267359</item>
      <item>, OIB null</item>
      <item>, OIB 37776084692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130</properties:Words>
  <properties:Characters>786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2017-05-15T11:35:00Z</dcterms:created>
  <dc:creator>Korisnik</dc:creator>
  <cp:lastModifiedBy>wsadmin</cp:lastModifiedBy>
  <cp:lastPrinted>2017-04-13T07:20:00Z</cp:lastPrinted>
  <dcterms:modified xmlns:xsi="http://www.w3.org/2001/XMLSchema-instance" xsi:type="dcterms:W3CDTF">2017-05-15T11:47:00Z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