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3d51763" w14:paraId="3d51763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C6B3D" w:rsidP="007C6B3D" w:rsidR="007C6B3D">
      <w:pPr>
        <w:jc w:val="right"/>
      </w:pPr>
      <w:proofErr w:type="spellStart"/>
      <w:r w:rsidRPr="00A42440">
        <w:t>40</w:t>
      </w:r>
      <w:proofErr w:type="spellEnd"/>
      <w:r w:rsidRPr="00A42440">
        <w:rPr>
          <w:b/>
        </w:rPr>
        <w:t xml:space="preserve">. </w:t>
      </w:r>
      <w:r w:rsidRPr="00A42440">
        <w:t>St-</w:t>
      </w:r>
      <w:proofErr w:type="spellStart"/>
      <w:r w:rsidRPr="00A42440">
        <w:t>3</w:t>
      </w:r>
      <w:r>
        <w:t>26</w:t>
      </w:r>
      <w:proofErr w:type="spellEnd"/>
      <w:r w:rsidRPr="00A42440">
        <w:t>/</w:t>
      </w:r>
      <w:proofErr w:type="spellStart"/>
      <w:r>
        <w:t>2018</w:t>
      </w:r>
      <w:proofErr w:type="spellEnd"/>
    </w:p>
    <w:p w:rsidRDefault="007C6B3D" w:rsidP="007C6B3D" w:rsidR="007C6B3D">
      <w:pPr>
        <w:jc w:val="right"/>
      </w:pPr>
    </w:p>
    <w:p w:rsidRDefault="007C6B3D" w:rsidP="007C6B3D" w:rsidR="007C6B3D" w:rsidRPr="00A42440">
      <w:pPr>
        <w:jc w:val="right"/>
      </w:pPr>
    </w:p>
    <w:p w:rsidRDefault="00E70742" w:rsidP="00E70742" w:rsidR="00E70742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7C6B3D" w:rsidP="007C6B3D" w:rsidR="007C6B3D">
      <w:pPr>
        <w:jc w:val="center"/>
        <w:rPr>
          <w:bCs/>
        </w:rPr>
      </w:pPr>
      <w:r w:rsidRPr="00A42440">
        <w:rPr>
          <w:bCs/>
        </w:rPr>
        <w:t>R J E Š E NJ E</w:t>
      </w:r>
    </w:p>
    <w:p w:rsidRDefault="007C6B3D" w:rsidP="007C6B3D" w:rsidR="007C6B3D" w:rsidRPr="00F96540">
      <w:pPr>
        <w:jc w:val="center"/>
      </w:pPr>
    </w:p>
    <w:p w:rsidRDefault="007C6B3D" w:rsidP="006E31BD" w:rsidR="007C6B3D" w:rsidRPr="00045D71">
      <w:pPr>
        <w:ind w:firstLine="708"/>
        <w:jc w:val="both"/>
      </w:pPr>
      <w:r w:rsidRPr="00045D71">
        <w:t xml:space="preserve">TRGOVAČKI SUD U ZAGREBU po sucu tog suda Anti Galiću, kao sucu pojedincu, u stečajnom postupku nad </w:t>
      </w:r>
      <w:r w:rsidR="00CD6E70">
        <w:t xml:space="preserve">dužnikom </w:t>
      </w:r>
      <w:r w:rsidR="007C2B81" w:rsidRPr="00045D71">
        <w:t>Stečajna</w:t>
      </w:r>
      <w:r w:rsidRPr="00045D71">
        <w:t xml:space="preserve"> mas</w:t>
      </w:r>
      <w:r w:rsidR="00CD6E70">
        <w:t>a</w:t>
      </w:r>
      <w:r w:rsidRPr="00045D71">
        <w:t xml:space="preserve"> iza  </w:t>
      </w:r>
      <w:proofErr w:type="spellStart"/>
      <w:r w:rsidRPr="00045D71">
        <w:t>MODISSA</w:t>
      </w:r>
      <w:proofErr w:type="spellEnd"/>
      <w:r w:rsidRPr="00045D71">
        <w:t xml:space="preserve"> d.o.o., Zagreb, Radićeva </w:t>
      </w:r>
      <w:proofErr w:type="spellStart"/>
      <w:r w:rsidRPr="00045D71">
        <w:t>16</w:t>
      </w:r>
      <w:proofErr w:type="spellEnd"/>
      <w:r w:rsidRPr="00045D71">
        <w:t xml:space="preserve">., dana </w:t>
      </w:r>
      <w:proofErr w:type="spellStart"/>
      <w:r w:rsidR="00E70742">
        <w:t>9.listopada</w:t>
      </w:r>
      <w:proofErr w:type="spellEnd"/>
      <w:r w:rsidR="00E70742">
        <w:t xml:space="preserve"> </w:t>
      </w:r>
      <w:proofErr w:type="spellStart"/>
      <w:r w:rsidRPr="00045D71">
        <w:t>201</w:t>
      </w:r>
      <w:r>
        <w:t>8</w:t>
      </w:r>
      <w:proofErr w:type="spellEnd"/>
      <w:r w:rsidRPr="00045D71"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6E31BD" w:rsidP="006E31BD" w:rsidR="006E31BD">
      <w:pPr>
        <w:ind w:firstLine="705"/>
        <w:jc w:val="both"/>
      </w:pPr>
      <w:proofErr w:type="spellStart"/>
      <w:r>
        <w:t>1.</w:t>
      </w:r>
      <w:r w:rsidR="00185749" w:rsidRPr="00185749">
        <w:t>Zaključuje</w:t>
      </w:r>
      <w:proofErr w:type="spellEnd"/>
      <w:r w:rsidR="00185749" w:rsidRPr="00185749">
        <w:t xml:space="preserve"> se stečajni postupak nad dužnikom</w:t>
      </w:r>
      <w:r w:rsidR="005270F2" w:rsidRPr="005270F2">
        <w:t xml:space="preserve"> </w:t>
      </w:r>
      <w:r w:rsidR="007C2B81" w:rsidRPr="00045D71">
        <w:t>Stečajna</w:t>
      </w:r>
      <w:r w:rsidR="00CD6E70" w:rsidRPr="00045D71">
        <w:t xml:space="preserve"> mas</w:t>
      </w:r>
      <w:r w:rsidR="00CD6E70">
        <w:t>a</w:t>
      </w:r>
      <w:r w:rsidR="00CD6E70" w:rsidRPr="00045D71">
        <w:t xml:space="preserve"> iza  </w:t>
      </w:r>
      <w:proofErr w:type="spellStart"/>
      <w:r w:rsidR="00CD6E70" w:rsidRPr="00045D71">
        <w:t>MODISSA</w:t>
      </w:r>
      <w:proofErr w:type="spellEnd"/>
      <w:r w:rsidR="00CD6E70" w:rsidRPr="00045D71">
        <w:t xml:space="preserve"> d.o.o., Zagreb, Radićeva </w:t>
      </w:r>
      <w:proofErr w:type="spellStart"/>
      <w:r w:rsidR="00CD6E70" w:rsidRPr="00045D71">
        <w:t>16</w:t>
      </w:r>
      <w:proofErr w:type="spellEnd"/>
      <w:r w:rsidR="00CD6E70" w:rsidRPr="00045D71">
        <w:t>.</w:t>
      </w:r>
    </w:p>
    <w:p w:rsidRDefault="006E31BD" w:rsidP="006E31BD" w:rsidR="00185749">
      <w:pPr>
        <w:ind w:firstLine="705"/>
        <w:jc w:val="both"/>
      </w:pPr>
      <w:proofErr w:type="spellStart"/>
      <w:r>
        <w:t>2.</w:t>
      </w:r>
      <w:r w:rsidR="007C16C6">
        <w:t>O</w:t>
      </w:r>
      <w:r w:rsidR="00185749">
        <w:t>vo</w:t>
      </w:r>
      <w:proofErr w:type="spellEnd"/>
      <w:r w:rsidR="00185749">
        <w:t xml:space="preserve">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6E31BD" w:rsidP="006E31BD" w:rsidR="00185749" w:rsidRPr="00174214">
      <w:pPr>
        <w:ind w:firstLine="705"/>
        <w:jc w:val="both"/>
      </w:pPr>
      <w:proofErr w:type="spellStart"/>
      <w:r>
        <w:t>3.</w:t>
      </w:r>
      <w:r w:rsidR="00185749">
        <w:t>Nakon</w:t>
      </w:r>
      <w:proofErr w:type="spellEnd"/>
      <w:r w:rsidR="00185749">
        <w:t xml:space="preserve"> pravomoćnosti rješenj</w:t>
      </w:r>
      <w:r w:rsidR="00964DD9">
        <w:t>e</w:t>
      </w:r>
      <w:r w:rsidR="00185749">
        <w:t xml:space="preserve"> će se dostaviti sudskom registru ovog suda radi </w:t>
      </w:r>
      <w:r w:rsidR="00185749" w:rsidRPr="00174214">
        <w:t xml:space="preserve">brisanja dužnika iz registra. </w:t>
      </w:r>
    </w:p>
    <w:p w:rsidRDefault="00185749" w:rsidP="00185749" w:rsidR="00185749"/>
    <w:p w:rsidRDefault="00B43F98" w:rsidP="00185749" w:rsidR="00B43F98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6E31BD" w:rsidR="00FB2DA8" w:rsidRPr="00FB2DA8">
      <w:pPr>
        <w:ind w:firstLine="360"/>
        <w:jc w:val="both"/>
      </w:pPr>
      <w:r w:rsidRPr="00FB2DA8">
        <w:t>Uvidom u spis utvrđeno je:</w:t>
      </w:r>
    </w:p>
    <w:p w:rsidRDefault="006E31BD" w:rsidP="006E31BD" w:rsidR="00FB2DA8" w:rsidRPr="00FB2DA8">
      <w:pPr>
        <w:ind w:firstLine="360"/>
        <w:jc w:val="both"/>
      </w:pPr>
      <w:r>
        <w:t>-</w:t>
      </w:r>
      <w:r w:rsidR="00FB2DA8" w:rsidRPr="00FB2DA8">
        <w:t xml:space="preserve">podneskom od </w:t>
      </w:r>
      <w:proofErr w:type="spellStart"/>
      <w:r w:rsidR="0023376D">
        <w:t>21.lipnja</w:t>
      </w:r>
      <w:proofErr w:type="spellEnd"/>
      <w:r w:rsidR="0023376D">
        <w:t xml:space="preserve"> </w:t>
      </w:r>
      <w:proofErr w:type="spellStart"/>
      <w:r w:rsidR="0023376D">
        <w:t>2018</w:t>
      </w:r>
      <w:proofErr w:type="spellEnd"/>
      <w:r w:rsidR="0023376D">
        <w:t>.</w:t>
      </w:r>
      <w:r w:rsidR="00FB2DA8" w:rsidRPr="00FB2DA8">
        <w:t xml:space="preserve"> stečajni upravitelj  je obavijestio </w:t>
      </w:r>
      <w:r w:rsidR="00AE765E">
        <w:t xml:space="preserve">sud </w:t>
      </w:r>
      <w:r w:rsidR="00FB2DA8" w:rsidRPr="00FB2DA8">
        <w:t xml:space="preserve"> kako je unovčio svu imovinu dužnika, te dostavio završni račun i završni diobni popis,</w:t>
      </w:r>
    </w:p>
    <w:p w:rsidRDefault="006E31BD" w:rsidP="006E31BD" w:rsidR="00FB2DA8" w:rsidRPr="00FB2DA8">
      <w:pPr>
        <w:ind w:firstLine="360"/>
        <w:jc w:val="both"/>
      </w:pPr>
      <w:r>
        <w:t>-</w:t>
      </w:r>
      <w:r w:rsidR="00FB2DA8" w:rsidRPr="00FB2DA8">
        <w:t xml:space="preserve">rješenjem i zaključkom od </w:t>
      </w:r>
      <w:proofErr w:type="spellStart"/>
      <w:r w:rsidR="00F62C2E">
        <w:t>25.srpnja</w:t>
      </w:r>
      <w:proofErr w:type="spellEnd"/>
      <w:r w:rsidR="00FB2DA8" w:rsidRPr="00FB2DA8">
        <w:t xml:space="preserve"> </w:t>
      </w:r>
      <w:proofErr w:type="spellStart"/>
      <w:r w:rsidR="00FB2DA8" w:rsidRPr="00FB2DA8">
        <w:t>201</w:t>
      </w:r>
      <w:r w:rsidR="00545F2F">
        <w:t>8</w:t>
      </w:r>
      <w:proofErr w:type="spellEnd"/>
      <w:r w:rsidR="00FB2DA8" w:rsidRPr="00FB2DA8">
        <w:t xml:space="preserve">. </w:t>
      </w:r>
      <w:r w:rsidR="00AE765E">
        <w:t>sud je</w:t>
      </w:r>
      <w:r w:rsidR="00FB2DA8" w:rsidRPr="00FB2DA8">
        <w:t xml:space="preserve"> dao suglasnost stečajnom upravitelju na završnu diobu (čl</w:t>
      </w:r>
      <w:r w:rsidR="00F62C2E">
        <w:t xml:space="preserve">anak </w:t>
      </w:r>
      <w:proofErr w:type="spellStart"/>
      <w:r w:rsidR="00F62C2E">
        <w:t>282</w:t>
      </w:r>
      <w:proofErr w:type="spellEnd"/>
      <w:r w:rsidR="00FB2DA8" w:rsidRPr="00FB2DA8">
        <w:t>. st</w:t>
      </w:r>
      <w:r w:rsidR="00F62C2E">
        <w:t xml:space="preserve">avak </w:t>
      </w:r>
      <w:r w:rsidR="00FB2DA8" w:rsidRPr="00FB2DA8">
        <w:t xml:space="preserve"> 2. Stečajnog zakona</w:t>
      </w:r>
      <w:r w:rsidR="001D1296">
        <w:t>,</w:t>
      </w:r>
      <w:r w:rsidR="00FB2DA8" w:rsidRPr="00FB2DA8">
        <w:t xml:space="preserve"> NN br. </w:t>
      </w:r>
      <w:proofErr w:type="spellStart"/>
      <w:r w:rsidR="00FB2DA8" w:rsidRPr="00FB2DA8">
        <w:t>71</w:t>
      </w:r>
      <w:proofErr w:type="spellEnd"/>
      <w:r w:rsidR="00FB2DA8" w:rsidRPr="00FB2DA8">
        <w:t>/</w:t>
      </w:r>
      <w:proofErr w:type="spellStart"/>
      <w:r w:rsidR="00FB2DA8" w:rsidRPr="00FB2DA8">
        <w:t>15</w:t>
      </w:r>
      <w:proofErr w:type="spellEnd"/>
      <w:r w:rsidR="001D1296">
        <w:t xml:space="preserve"> i </w:t>
      </w:r>
      <w:proofErr w:type="spellStart"/>
      <w:r w:rsidR="001D1296">
        <w:t>104</w:t>
      </w:r>
      <w:proofErr w:type="spellEnd"/>
      <w:r w:rsidR="001D1296">
        <w:t>/</w:t>
      </w:r>
      <w:proofErr w:type="spellStart"/>
      <w:r w:rsidR="001D1296">
        <w:t>17</w:t>
      </w:r>
      <w:proofErr w:type="spellEnd"/>
      <w:r w:rsidR="00FB2DA8" w:rsidRPr="00FB2DA8">
        <w:t xml:space="preserve">), te odredio da se završni diobni popis </w:t>
      </w:r>
      <w:r w:rsidR="00404D4E">
        <w:t xml:space="preserve">objavi na e-Oglasna ploča suda </w:t>
      </w:r>
      <w:r w:rsidR="00FB2DA8" w:rsidRPr="00FB2DA8">
        <w:t xml:space="preserve">(čl. </w:t>
      </w:r>
      <w:proofErr w:type="spellStart"/>
      <w:r w:rsidR="00404D4E">
        <w:t>274</w:t>
      </w:r>
      <w:proofErr w:type="spellEnd"/>
      <w:r w:rsidR="00FB2DA8" w:rsidRPr="00FB2DA8">
        <w:t xml:space="preserve">. st. </w:t>
      </w:r>
      <w:r w:rsidR="00B34609">
        <w:t>3</w:t>
      </w:r>
      <w:r w:rsidR="00FB2DA8" w:rsidRPr="00FB2DA8">
        <w:t xml:space="preserve">. </w:t>
      </w:r>
      <w:proofErr w:type="spellStart"/>
      <w:r w:rsidR="00FB2DA8" w:rsidRPr="00FB2DA8">
        <w:t>SZ</w:t>
      </w:r>
      <w:proofErr w:type="spellEnd"/>
      <w:r w:rsidR="00FB2DA8" w:rsidRPr="00FB2DA8">
        <w:t>-a),</w:t>
      </w:r>
    </w:p>
    <w:p w:rsidRDefault="006E31BD" w:rsidP="006E31BD" w:rsidR="00FB2DA8" w:rsidRPr="00FB2DA8">
      <w:pPr>
        <w:ind w:firstLine="360"/>
        <w:jc w:val="both"/>
      </w:pPr>
      <w:r>
        <w:t>-</w:t>
      </w:r>
      <w:r w:rsidR="00B34609">
        <w:t xml:space="preserve">naznakom </w:t>
      </w:r>
      <w:r w:rsidR="00FB2DA8" w:rsidRPr="00FB2DA8">
        <w:t xml:space="preserve">od </w:t>
      </w:r>
      <w:proofErr w:type="spellStart"/>
      <w:r w:rsidR="00AE765E">
        <w:t>31.lipnja</w:t>
      </w:r>
      <w:proofErr w:type="spellEnd"/>
      <w:r w:rsidR="00FB2DA8" w:rsidRPr="00FB2DA8">
        <w:t xml:space="preserve"> </w:t>
      </w:r>
      <w:proofErr w:type="spellStart"/>
      <w:r w:rsidR="00FB2DA8" w:rsidRPr="00FB2DA8">
        <w:t>201</w:t>
      </w:r>
      <w:r w:rsidR="00D10203">
        <w:t>8</w:t>
      </w:r>
      <w:proofErr w:type="spellEnd"/>
      <w:r w:rsidR="00FB2DA8" w:rsidRPr="00FB2DA8">
        <w:t>.  sud</w:t>
      </w:r>
      <w:r w:rsidR="00AE765E">
        <w:t xml:space="preserve"> je </w:t>
      </w:r>
      <w:r w:rsidR="00FB2DA8" w:rsidRPr="00FB2DA8">
        <w:t xml:space="preserve">potvrdio da je ispitao završni račun stečajnog dužnika dostavljen od strane stečajnog upravitelja (članak </w:t>
      </w:r>
      <w:proofErr w:type="spellStart"/>
      <w:r w:rsidR="00FB2DA8" w:rsidRPr="00FB2DA8">
        <w:t>31</w:t>
      </w:r>
      <w:proofErr w:type="spellEnd"/>
      <w:r w:rsidR="00FB2DA8" w:rsidRPr="00FB2DA8">
        <w:t xml:space="preserve">. stavak 2. </w:t>
      </w:r>
      <w:proofErr w:type="spellStart"/>
      <w:r w:rsidR="00FB2DA8" w:rsidRPr="00FB2DA8">
        <w:t>SZ</w:t>
      </w:r>
      <w:proofErr w:type="spellEnd"/>
      <w:r w:rsidR="00FB2DA8" w:rsidRPr="00FB2DA8">
        <w:t xml:space="preserve">-a), a u skladu sa zaključkom stečajnog suca od </w:t>
      </w:r>
      <w:proofErr w:type="spellStart"/>
      <w:r w:rsidR="00CA6D3C">
        <w:t>25.srpnja</w:t>
      </w:r>
      <w:proofErr w:type="spellEnd"/>
      <w:r w:rsidR="00FB2DA8" w:rsidRPr="00FB2DA8">
        <w:t xml:space="preserve"> </w:t>
      </w:r>
      <w:proofErr w:type="spellStart"/>
      <w:r w:rsidR="00FB2DA8" w:rsidRPr="00FB2DA8">
        <w:t>201</w:t>
      </w:r>
      <w:r w:rsidR="00CA6D3C">
        <w:t>8</w:t>
      </w:r>
      <w:proofErr w:type="spellEnd"/>
      <w:r w:rsidR="00FB2DA8" w:rsidRPr="00FB2DA8">
        <w:t xml:space="preserve">. završni račun stečajnog upravitelja </w:t>
      </w:r>
      <w:r w:rsidR="00CA6D3C">
        <w:t xml:space="preserve">bio je objavljen na e-Oglasna ploča suda </w:t>
      </w:r>
      <w:r w:rsidR="00FB2DA8" w:rsidRPr="00FB2DA8">
        <w:t xml:space="preserve">(članak </w:t>
      </w:r>
      <w:proofErr w:type="spellStart"/>
      <w:r w:rsidR="00E3343F">
        <w:t>95</w:t>
      </w:r>
      <w:proofErr w:type="spellEnd"/>
      <w:r w:rsidR="00E3343F">
        <w:t>. stavak 4.</w:t>
      </w:r>
      <w:r w:rsidR="00FB2DA8" w:rsidRPr="00FB2DA8">
        <w:t xml:space="preserve"> </w:t>
      </w:r>
      <w:proofErr w:type="spellStart"/>
      <w:r w:rsidR="00FB2DA8" w:rsidRPr="00FB2DA8">
        <w:t>SZ</w:t>
      </w:r>
      <w:proofErr w:type="spellEnd"/>
      <w:r w:rsidR="00FB2DA8" w:rsidRPr="00FB2DA8">
        <w:t>-a),</w:t>
      </w:r>
    </w:p>
    <w:p w:rsidRDefault="006E31BD" w:rsidP="006E31BD" w:rsidR="00FB2DA8" w:rsidRPr="00FB2DA8">
      <w:pPr>
        <w:ind w:firstLine="360"/>
        <w:jc w:val="both"/>
      </w:pPr>
      <w:r>
        <w:t>-</w:t>
      </w:r>
      <w:r w:rsidR="00FB2DA8" w:rsidRPr="00FB2DA8">
        <w:t xml:space="preserve">na završnom ročištu održanom dana </w:t>
      </w:r>
      <w:proofErr w:type="spellStart"/>
      <w:r w:rsidR="00E3343F">
        <w:t>19.rujna</w:t>
      </w:r>
      <w:proofErr w:type="spellEnd"/>
      <w:r w:rsidR="007C0BC8">
        <w:t xml:space="preserve"> </w:t>
      </w:r>
      <w:proofErr w:type="spellStart"/>
      <w:r w:rsidR="00FB2DA8" w:rsidRPr="00FB2DA8">
        <w:t>201</w:t>
      </w:r>
      <w:r w:rsidR="00D10203">
        <w:t>8</w:t>
      </w:r>
      <w:proofErr w:type="spellEnd"/>
      <w:r w:rsidR="00FB2DA8" w:rsidRPr="00FB2DA8">
        <w:t>., stečajni upravitelj je izložio završni račun stečajnog dužnika,</w:t>
      </w:r>
    </w:p>
    <w:p w:rsidRDefault="006E31BD" w:rsidP="006E31BD" w:rsidR="00FB2DA8">
      <w:pPr>
        <w:ind w:firstLine="360"/>
        <w:jc w:val="both"/>
      </w:pPr>
      <w:r>
        <w:t>-</w:t>
      </w:r>
      <w:r w:rsidR="00FB2DA8" w:rsidRPr="00FB2DA8">
        <w:t xml:space="preserve">na završnom ročištu od </w:t>
      </w:r>
      <w:proofErr w:type="spellStart"/>
      <w:r w:rsidR="004508D2">
        <w:t>2</w:t>
      </w:r>
      <w:r w:rsidR="005E7906">
        <w:t>3.travnja</w:t>
      </w:r>
      <w:proofErr w:type="spellEnd"/>
      <w:r w:rsidR="004508D2">
        <w:t xml:space="preserve"> </w:t>
      </w:r>
      <w:r w:rsidR="00FB2DA8" w:rsidRPr="00FB2DA8">
        <w:t xml:space="preserve"> </w:t>
      </w:r>
      <w:proofErr w:type="spellStart"/>
      <w:r w:rsidR="00FB2DA8" w:rsidRPr="00FB2DA8">
        <w:t>201</w:t>
      </w:r>
      <w:r w:rsidR="004508D2">
        <w:t>6</w:t>
      </w:r>
      <w:proofErr w:type="spellEnd"/>
      <w:r w:rsidR="00FB2DA8" w:rsidRPr="00FB2DA8">
        <w:t xml:space="preserve">., vjerovnici nisu podnijeli prigovore na završni diobni popis. </w:t>
      </w:r>
    </w:p>
    <w:p w:rsidRDefault="006E31BD" w:rsidP="006E31BD" w:rsidR="007C0BC8" w:rsidRPr="00FB2DA8">
      <w:pPr>
        <w:ind w:firstLine="360"/>
        <w:jc w:val="both"/>
      </w:pPr>
      <w:r>
        <w:t>-</w:t>
      </w:r>
      <w:r w:rsidR="007C0BC8">
        <w:t xml:space="preserve">podneskom od </w:t>
      </w:r>
      <w:proofErr w:type="spellStart"/>
      <w:r w:rsidR="00B8113F">
        <w:t>25.rujna</w:t>
      </w:r>
      <w:proofErr w:type="spellEnd"/>
      <w:r w:rsidR="00B8113F">
        <w:t xml:space="preserve"> </w:t>
      </w:r>
      <w:proofErr w:type="spellStart"/>
      <w:r w:rsidR="00B8113F">
        <w:t>2018</w:t>
      </w:r>
      <w:proofErr w:type="spellEnd"/>
      <w:r w:rsidR="00B8113F">
        <w:t xml:space="preserve">. </w:t>
      </w:r>
      <w:r w:rsidR="00636D11">
        <w:t>stečajni je upravitelj obavij</w:t>
      </w:r>
      <w:r w:rsidR="00964DD9">
        <w:t>e</w:t>
      </w:r>
      <w:r w:rsidR="00636D11">
        <w:t xml:space="preserve">stio </w:t>
      </w:r>
      <w:r w:rsidR="00B8113F">
        <w:t xml:space="preserve">sud </w:t>
      </w:r>
      <w:r w:rsidR="00636D11">
        <w:t xml:space="preserve">suca da je </w:t>
      </w:r>
      <w:r w:rsidR="00B8113F">
        <w:t xml:space="preserve">isplatio višak po završnoj </w:t>
      </w:r>
      <w:proofErr w:type="spellStart"/>
      <w:r w:rsidR="00B8113F">
        <w:t>diiobi</w:t>
      </w:r>
      <w:proofErr w:type="spellEnd"/>
      <w:r w:rsidR="00B8113F">
        <w:t xml:space="preserve"> (</w:t>
      </w:r>
      <w:proofErr w:type="spellStart"/>
      <w:r w:rsidR="00B8113F">
        <w:t>285</w:t>
      </w:r>
      <w:proofErr w:type="spellEnd"/>
      <w:r w:rsidR="00B8113F">
        <w:t xml:space="preserve">. </w:t>
      </w:r>
      <w:proofErr w:type="spellStart"/>
      <w:r w:rsidR="00B8113F">
        <w:t>SZ</w:t>
      </w:r>
      <w:proofErr w:type="spellEnd"/>
      <w:r w:rsidR="00B8113F">
        <w:t>-a)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lastRenderedPageBreak/>
        <w:t xml:space="preserve">Prema članku </w:t>
      </w:r>
      <w:proofErr w:type="spellStart"/>
      <w:r w:rsidR="00C5419E">
        <w:t>286</w:t>
      </w:r>
      <w:proofErr w:type="spellEnd"/>
      <w:r w:rsidR="00C5419E">
        <w:t>.</w:t>
      </w:r>
      <w:r w:rsidRPr="00FB2DA8">
        <w:t xml:space="preserve"> stavak 1. </w:t>
      </w:r>
      <w:proofErr w:type="spellStart"/>
      <w:r w:rsidRPr="00FB2DA8">
        <w:t>SZ</w:t>
      </w:r>
      <w:proofErr w:type="spellEnd"/>
      <w:r w:rsidRPr="00FB2DA8">
        <w:t xml:space="preserve">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 w:rsidR="00C5419E">
        <w:t>286</w:t>
      </w:r>
      <w:proofErr w:type="spellEnd"/>
      <w:r>
        <w:t xml:space="preserve">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</w:t>
      </w:r>
      <w:proofErr w:type="spellStart"/>
      <w:r w:rsidR="00C5419E">
        <w:t>286</w:t>
      </w:r>
      <w:proofErr w:type="spellEnd"/>
      <w:r w:rsidR="00C5419E">
        <w:t xml:space="preserve">. stavak </w:t>
      </w:r>
      <w:r w:rsidRPr="00FB2DA8">
        <w:t xml:space="preserve">2. </w:t>
      </w:r>
      <w:proofErr w:type="spellStart"/>
      <w:r w:rsidRPr="00FB2DA8">
        <w:t>SZ</w:t>
      </w:r>
      <w:proofErr w:type="spellEnd"/>
      <w:r w:rsidRPr="00FB2DA8">
        <w:t xml:space="preserve">-a, </w:t>
      </w:r>
      <w:r w:rsidR="005E7906">
        <w:t>,</w:t>
      </w:r>
      <w:r w:rsidRPr="00FB2DA8">
        <w:t xml:space="preserve"> a odluka o dostavi rješenja sudskom registru (točka III) utemeljena je na odredbi stavka 3. članka </w:t>
      </w:r>
      <w:proofErr w:type="spellStart"/>
      <w:r w:rsidR="006E31BD">
        <w:t>286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>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6E31BD">
        <w:t>9</w:t>
      </w:r>
      <w:r w:rsidR="005E7906">
        <w:t>.listopada</w:t>
      </w:r>
      <w:proofErr w:type="spellEnd"/>
      <w:r w:rsidRPr="00FB2DA8">
        <w:t xml:space="preserve"> </w:t>
      </w:r>
      <w:proofErr w:type="spellStart"/>
      <w:r w:rsidRPr="00FB2DA8">
        <w:t>201</w:t>
      </w:r>
      <w:r w:rsidR="006E31BD">
        <w:t>8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7C2B81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7C2B81" w:rsidP="007C2B81" w:rsidR="007C2B81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C2B81" w:rsidP="00422EE0" w:rsidR="007C2B8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2897" w:rsidP="007C2B81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2859"/>
    <w:rsid w:val="0006503E"/>
    <w:rsid w:val="00071C93"/>
    <w:rsid w:val="000731CB"/>
    <w:rsid w:val="00083849"/>
    <w:rsid w:val="00090A16"/>
    <w:rsid w:val="000A21A0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1D1296"/>
    <w:rsid w:val="001E5D14"/>
    <w:rsid w:val="00205B5A"/>
    <w:rsid w:val="00210798"/>
    <w:rsid w:val="0021731E"/>
    <w:rsid w:val="0023376D"/>
    <w:rsid w:val="00236EF6"/>
    <w:rsid w:val="00244651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04D4E"/>
    <w:rsid w:val="00413795"/>
    <w:rsid w:val="00442966"/>
    <w:rsid w:val="004508D2"/>
    <w:rsid w:val="00477C85"/>
    <w:rsid w:val="00485CAB"/>
    <w:rsid w:val="004E1F27"/>
    <w:rsid w:val="004E6439"/>
    <w:rsid w:val="00520904"/>
    <w:rsid w:val="005264EB"/>
    <w:rsid w:val="005270F2"/>
    <w:rsid w:val="00545191"/>
    <w:rsid w:val="00545F2F"/>
    <w:rsid w:val="00552E7D"/>
    <w:rsid w:val="00596418"/>
    <w:rsid w:val="005A395A"/>
    <w:rsid w:val="005A74AB"/>
    <w:rsid w:val="005C1436"/>
    <w:rsid w:val="005E00A3"/>
    <w:rsid w:val="005E7906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D1D22"/>
    <w:rsid w:val="006D4DB2"/>
    <w:rsid w:val="006E31BD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C2B81"/>
    <w:rsid w:val="007C6B3D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20662"/>
    <w:rsid w:val="00A20F60"/>
    <w:rsid w:val="00A450DB"/>
    <w:rsid w:val="00A576F4"/>
    <w:rsid w:val="00A74593"/>
    <w:rsid w:val="00A80F98"/>
    <w:rsid w:val="00A83CDA"/>
    <w:rsid w:val="00AA790B"/>
    <w:rsid w:val="00AD3291"/>
    <w:rsid w:val="00AE765E"/>
    <w:rsid w:val="00AF03CB"/>
    <w:rsid w:val="00AF53C5"/>
    <w:rsid w:val="00B138AD"/>
    <w:rsid w:val="00B142E9"/>
    <w:rsid w:val="00B24195"/>
    <w:rsid w:val="00B34609"/>
    <w:rsid w:val="00B4111D"/>
    <w:rsid w:val="00B41E49"/>
    <w:rsid w:val="00B43F98"/>
    <w:rsid w:val="00B514BD"/>
    <w:rsid w:val="00B624AF"/>
    <w:rsid w:val="00B80A67"/>
    <w:rsid w:val="00B8113F"/>
    <w:rsid w:val="00B874E3"/>
    <w:rsid w:val="00B91C97"/>
    <w:rsid w:val="00B93C47"/>
    <w:rsid w:val="00B93FD7"/>
    <w:rsid w:val="00BB3F24"/>
    <w:rsid w:val="00BD7B72"/>
    <w:rsid w:val="00BF6449"/>
    <w:rsid w:val="00BF7E77"/>
    <w:rsid w:val="00C0114F"/>
    <w:rsid w:val="00C06A54"/>
    <w:rsid w:val="00C17BD8"/>
    <w:rsid w:val="00C22F3B"/>
    <w:rsid w:val="00C5419E"/>
    <w:rsid w:val="00C54AF7"/>
    <w:rsid w:val="00C80034"/>
    <w:rsid w:val="00C86424"/>
    <w:rsid w:val="00CA5273"/>
    <w:rsid w:val="00CA6CFB"/>
    <w:rsid w:val="00CA6D3C"/>
    <w:rsid w:val="00CB029A"/>
    <w:rsid w:val="00CB2BE2"/>
    <w:rsid w:val="00CC6BC2"/>
    <w:rsid w:val="00CC70C1"/>
    <w:rsid w:val="00CD2763"/>
    <w:rsid w:val="00CD3998"/>
    <w:rsid w:val="00CD6E70"/>
    <w:rsid w:val="00D10203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3155D"/>
    <w:rsid w:val="00E3343F"/>
    <w:rsid w:val="00E659B5"/>
    <w:rsid w:val="00E6742B"/>
    <w:rsid w:val="00E70742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62C2E"/>
    <w:rsid w:val="00F92264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C2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C2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St-326/2018-27</izvorni_sadrzaj>
    <derivirana_varijabla naziv="DomainObject.PredzadnjaOdlukaIzPredmeta.Oznaka_1">St-326/2018-27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412</properties:Words>
  <properties:Characters>2144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2018-10-09T08:56:00Z</dcterms:created>
  <dc:creator>RH-TDU</dc:creator>
  <cp:lastModifiedBy>Valentina Delač</cp:lastModifiedBy>
  <cp:lastPrinted>2018-10-09T08:55:00Z</cp:lastPrinted>
  <dcterms:modified xmlns:xsi="http://www.w3.org/2001/XMLSchema-instance" xsi:type="dcterms:W3CDTF">2018-10-09T11:23:00Z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(Modisa  rj. zaključenje  novo 286 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