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c79b" w14:paraId="5bac79b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027512">
        <w:t>192</w:t>
      </w:r>
      <w:r w:rsidR="00193542">
        <w:t>/17</w:t>
      </w:r>
      <w:r w:rsidR="00492280">
        <w:t>-</w:t>
      </w:r>
      <w:r w:rsidR="00027512">
        <w:t>12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027512" w:rsidP="00027512" w:rsidR="00027512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27512" w:rsidP="00027512" w:rsidR="00027512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027512" w:rsidP="00027512" w:rsidR="00027512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027512" w:rsidP="00027512" w:rsidR="00027512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027512">
        <w:t>FUMIJA GRAĐENJE d.o.o., Pag, Zadarska bb, OIB: 59809707182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5D2A5A">
        <w:t>18</w:t>
      </w:r>
      <w:r w:rsidR="00E32743">
        <w:t>.</w:t>
      </w:r>
      <w:r w:rsidR="006035C6">
        <w:t xml:space="preserve"> </w:t>
      </w:r>
      <w:r w:rsidR="00027512">
        <w:t>rujna</w:t>
      </w:r>
      <w:r w:rsidR="00E32743">
        <w:t xml:space="preserve"> 2018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027512">
        <w:t>FUMIJA GRAĐENJE d.o.o., Pag, Zadarska bb, OIB: 59809707182</w:t>
      </w:r>
      <w:r w:rsidRPr="006A62B7">
        <w:t xml:space="preserve">, stečajni postupak otvoren je dana </w:t>
      </w:r>
      <w:r w:rsidR="001C7D2C">
        <w:t>1</w:t>
      </w:r>
      <w:r w:rsidR="005D2A5A">
        <w:t>8</w:t>
      </w:r>
      <w:r w:rsidR="00E32743">
        <w:t>.</w:t>
      </w:r>
      <w:r w:rsidR="005B6FB4">
        <w:t xml:space="preserve"> </w:t>
      </w:r>
      <w:r w:rsidR="009C15A0">
        <w:t>rujna</w:t>
      </w:r>
      <w:r w:rsidR="006035C6">
        <w:t xml:space="preserve"> 201</w:t>
      </w:r>
      <w:r w:rsidR="00E32743">
        <w:t>8</w:t>
      </w:r>
      <w:r w:rsidR="006035C6">
        <w:t>.</w:t>
      </w:r>
      <w:r w:rsidRPr="006A62B7">
        <w:t xml:space="preserve"> u </w:t>
      </w:r>
      <w:r w:rsidR="007364AA">
        <w:t>14,05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1C7D2C">
        <w:t>Josip Jadran Sekso</w:t>
      </w:r>
      <w:r w:rsidR="00193542" w:rsidRPr="007B5D31">
        <w:t xml:space="preserve"> iz </w:t>
      </w:r>
      <w:r w:rsidR="001C7D2C">
        <w:t>Šibenika</w:t>
      </w:r>
      <w:r w:rsidR="00193542" w:rsidRPr="007B5D31">
        <w:t xml:space="preserve">, </w:t>
      </w:r>
      <w:r w:rsidR="001C7D2C">
        <w:t>Ulica Bože Peričića 26</w:t>
      </w:r>
      <w:r w:rsidR="00193542" w:rsidRPr="007B5D31">
        <w:t xml:space="preserve">, OIB: </w:t>
      </w:r>
      <w:r w:rsidR="001C7D2C">
        <w:t>56627311158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9C15A0">
        <w:t>FUMIJA GRAĐENJE d.o.o., Pag, Zadarska bb, OIB: 59809707182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9C15A0">
        <w:t>FUMIJA GRAĐENJE d.o.o., Pag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1C7D2C" w:rsidP="00D83F1A" w:rsidR="001C7D2C">
      <w:pPr>
        <w:ind w:hanging="708" w:left="708"/>
        <w:jc w:val="both"/>
      </w:pPr>
    </w:p>
    <w:p w:rsidRDefault="001C7D2C" w:rsidP="00D83F1A" w:rsidR="001C7D2C" w:rsidRPr="00A16FFE">
      <w:pPr>
        <w:ind w:hanging="708" w:left="708"/>
        <w:jc w:val="both"/>
      </w:pPr>
      <w:r>
        <w:t>VII</w:t>
      </w:r>
      <w:r>
        <w:tab/>
      </w:r>
      <w:r w:rsidRPr="001C7D2C">
        <w:t xml:space="preserve">Nalaže se Financijskoj agenciji da naloži banci prijenos zaplijenjenoga iznosa predujma zaplijenjenog sa računa trgovačkog društva </w:t>
      </w:r>
      <w:r>
        <w:t>FUMIJA GRAĐENJE d.o.o., Pag, Zadarska bb, OIB: 59809707182</w:t>
      </w:r>
      <w:r w:rsidRPr="001C7D2C">
        <w:t>, na račun suda HR4323900011300000857, model plaćanja 00, s pozivom na broj 100-</w:t>
      </w:r>
      <w:r>
        <w:t>59809707182</w:t>
      </w:r>
      <w:r w:rsidRPr="001C7D2C">
        <w:t>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9C15A0" w:rsidP="009C15A0" w:rsidR="009C15A0">
      <w:pPr>
        <w:ind w:firstLine="705"/>
        <w:jc w:val="both"/>
      </w:pPr>
      <w:r>
        <w:lastRenderedPageBreak/>
        <w:t>Postupajući po prijedlogu Financijske agencije za otvaranje stečajnog postupka, rješenjem ovog suda od 9. svibnja 2017. pokrenut je prethodni postupak nad dužnikom FUMIJA GRAĐENJE d.o.o., Pag, Zadarska bb, OIB: 59809707182.</w:t>
      </w:r>
    </w:p>
    <w:p w:rsidRDefault="009C15A0" w:rsidP="009C15A0" w:rsidR="009C15A0">
      <w:pPr>
        <w:jc w:val="both"/>
      </w:pPr>
      <w:r>
        <w:t xml:space="preserve">           Rješenjem ovog suda br. 1 St-192/17-11 od 5. srpnja 2017. pozvani su vjerovnici ovog trgovačkog društva da u roku od 15 dana od isteka osmog dana od objave rješenja na e-oglasnoj ploči suda solidarno predujme iznos od 10.000,00 kuna potreban za pokriće troškova vođenja stečajnog postupka nad ovim stečajnim dužnikom.  </w:t>
      </w:r>
    </w:p>
    <w:p w:rsidRDefault="009C15A0" w:rsidP="009C15A0" w:rsidR="009C15A0">
      <w:pPr>
        <w:ind w:firstLine="708"/>
        <w:jc w:val="both"/>
      </w:pPr>
      <w:r>
        <w:t>Rješenje kojim su vjerovnici pozvani na uplatu predujma objavljeno je na e-oglasnoj ploči suda dana 6. srpnja 2017., temeljem čega je r</w:t>
      </w:r>
      <w:r w:rsidR="001C7D2C">
        <w:t>ok za uplatu predujma istekao 1</w:t>
      </w:r>
      <w:r>
        <w:t xml:space="preserve">. </w:t>
      </w:r>
      <w:r w:rsidR="001C7D2C">
        <w:t>kolovoza</w:t>
      </w:r>
      <w:r>
        <w:t xml:space="preserve"> 2017.</w:t>
      </w:r>
    </w:p>
    <w:p w:rsidRDefault="009C15A0" w:rsidP="009C15A0" w:rsidR="009C15A0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9C15A0" w:rsidP="009C15A0" w:rsidR="009C15A0">
      <w:pPr>
        <w:ind w:firstLine="708"/>
        <w:jc w:val="both"/>
      </w:pPr>
      <w:r>
        <w:t>Imenovanje stečajnog upravitelja izvršeno je automatskim odabirom.</w:t>
      </w:r>
    </w:p>
    <w:p w:rsidRDefault="009C15A0" w:rsidP="009C15A0" w:rsidR="009C15A0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C15A0" w:rsidP="009C15A0" w:rsidR="009C15A0">
      <w:pPr>
        <w:ind w:firstLine="708"/>
        <w:jc w:val="both"/>
      </w:pPr>
      <w:r>
        <w:t xml:space="preserve">Nalog iz točke VII ovog rješenja temelji se na odredbi članka 112. st. 6. Stečajnog zakona. </w:t>
      </w:r>
    </w:p>
    <w:p w:rsidRDefault="009C15A0" w:rsidP="009C15A0" w:rsidR="009C15A0">
      <w:pPr>
        <w:ind w:firstLine="708"/>
        <w:jc w:val="both"/>
      </w:pPr>
      <w:r>
        <w:t xml:space="preserve"> Stoga je odlučeno kao u izreci.</w:t>
      </w: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5D2A5A">
        <w:t>18</w:t>
      </w:r>
      <w:r w:rsidR="00E32743">
        <w:t>.</w:t>
      </w:r>
      <w:r>
        <w:t xml:space="preserve"> </w:t>
      </w:r>
      <w:r w:rsidR="0017616F">
        <w:t>rujna</w:t>
      </w:r>
      <w:r w:rsidR="00E32743">
        <w:t xml:space="preserve"> 2018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A856D9" w:rsidP="006864AF" w:rsidR="006864AF">
      <w:r>
        <w:t>Za točnost otpravka – ovlašteni službenik</w:t>
      </w:r>
      <w:r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A856D9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5D2A5A" w:rsidP="006F1857" w:rsidR="005D2A5A">
      <w:pPr>
        <w:ind w:firstLine="705"/>
        <w:jc w:val="both"/>
      </w:pPr>
    </w:p>
    <w:p w:rsidRDefault="005D2A5A" w:rsidP="006F1857" w:rsidR="005D2A5A">
      <w:pPr>
        <w:ind w:firstLine="705"/>
        <w:jc w:val="both"/>
      </w:pPr>
    </w:p>
    <w:p w:rsidRDefault="005D2A5A" w:rsidP="006F1857" w:rsidR="005D2A5A">
      <w:pPr>
        <w:ind w:firstLine="705"/>
        <w:jc w:val="both"/>
      </w:pPr>
    </w:p>
    <w:p w:rsidRDefault="005D2A5A" w:rsidP="006F1857" w:rsidR="005D2A5A">
      <w:pPr>
        <w:ind w:firstLine="705"/>
        <w:jc w:val="both"/>
      </w:pPr>
    </w:p>
    <w:p w:rsidRDefault="005D2A5A" w:rsidP="006F1857" w:rsidR="005D2A5A">
      <w:pPr>
        <w:ind w:firstLine="705"/>
        <w:jc w:val="both"/>
      </w:pPr>
    </w:p>
    <w:p w:rsidRDefault="005D2A5A" w:rsidP="006F1857" w:rsidR="005D2A5A">
      <w:pPr>
        <w:ind w:firstLine="705"/>
        <w:jc w:val="both"/>
      </w:pPr>
    </w:p>
    <w:p w:rsidRDefault="005D2A5A" w:rsidP="006F1857" w:rsidR="005D2A5A">
      <w:pPr>
        <w:ind w:firstLine="705"/>
        <w:jc w:val="both"/>
      </w:pPr>
    </w:p>
    <w:p w:rsidRDefault="005D2A5A" w:rsidP="006F1857" w:rsidR="005D2A5A">
      <w:pPr>
        <w:ind w:firstLine="705"/>
        <w:jc w:val="both"/>
      </w:pPr>
    </w:p>
    <w:p w:rsidRDefault="005D2A5A" w:rsidP="006F1857" w:rsidR="005D2A5A">
      <w:pPr>
        <w:ind w:firstLine="705"/>
        <w:jc w:val="both"/>
      </w:pPr>
    </w:p>
    <w:p w:rsidRDefault="005D2A5A" w:rsidP="006F1857" w:rsidR="005D2A5A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lastRenderedPageBreak/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193542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193542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56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027512">
      <w:t>192</w:t>
    </w:r>
    <w:r w:rsidR="00193542">
      <w:t>/17</w:t>
    </w:r>
    <w:r w:rsidR="00492280">
      <w:t>-</w:t>
    </w:r>
    <w:r w:rsidR="00E32743">
      <w:t>1</w:t>
    </w:r>
    <w:r w:rsidR="00027512">
      <w:t>2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27512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7616F"/>
    <w:rsid w:val="00186D9B"/>
    <w:rsid w:val="00193542"/>
    <w:rsid w:val="001C7D2C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5D2A5A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364AA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15A0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856D9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314C0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027512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027512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5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027512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027512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5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FUMIJA GRAĐENJE d.o.o. za trgovinu, usluge i djelatnost turističke agencije</izvorni_sadrzaj>
    <derivirana_varijabla naziv="DomainObject.Predmet.ProtustrankaFormated_1">  FUMIJA GRAĐENJE d.o.o. za trgovinu, usluge i djelatnost turističke agencije</derivirana_varijabla>
  </DomainObject.Predmet.ProtustrankaFormated>
  <DomainObject.Predmet.ProtustrankaFormatedOIB>
    <izvorni_sadrzaj>  FUMIJA GRAĐENJE d.o.o. za trgovinu, usluge i djelatnost turističke agencije, OIB 59809707182</izvorni_sadrzaj>
    <derivirana_varijabla naziv="DomainObject.Predmet.ProtustrankaFormatedOIB_1">  FUMIJA GRAĐENJE d.o.o. za trgovinu, usluge i djelatnost turističke agencije, OIB 59809707182</derivirana_varijabla>
  </DomainObject.Predmet.ProtustrankaFormatedOIB>
  <DomainObject.Predmet.ProtustrankaFormatedWithAdress>
    <izvorni_sadrzaj> FUMIJA GRAĐENJE d.o.o. za trgovinu, usluge i djelatnost turističke agencije, Zadarska/bb, 23250 Pag</izvorni_sadrzaj>
    <derivirana_varijabla naziv="DomainObject.Predmet.ProtustrankaFormatedWithAdress_1"> FUMIJA GRAĐENJE d.o.o. za trgovinu, usluge i djelatnost turističke agencije, Zadarska/bb, 23250 Pag</derivirana_varijabla>
  </DomainObject.Predmet.ProtustrankaFormatedWithAdress>
  <DomainObject.Predmet.ProtustrankaFormatedWithAdressOIB>
    <izvorni_sadrzaj> FUMIJA GRAĐENJE d.o.o. za trgovinu, usluge i djelatnost turističke agencije, OIB 59809707182, Zadarska/bb, 23250 Pag</izvorni_sadrzaj>
    <derivirana_varijabla naziv="DomainObject.Predmet.ProtustrankaFormatedWithAdressOIB_1"> FUMIJA GRAĐENJE d.o.o. za trgovinu, usluge i djelatnost turističke agencije, OIB 59809707182, Zadarska/bb, 23250 Pag</derivirana_varijabla>
  </DomainObject.Predmet.ProtustrankaFormatedWithAdressOIB>
  <DomainObject.Predmet.ProtustrankaWithAdress>
    <izvorni_sadrzaj>FUMIJA GRAĐENJE d.o.o. za trgovinu, usluge i djelatnost turističke agencije Zadarska/bb, 23250 Pag</izvorni_sadrzaj>
    <derivirana_varijabla naziv="DomainObject.Predmet.ProtustrankaWithAdress_1">FUMIJA GRAĐENJE d.o.o. za trgovinu, usluge i djelatnost turističke agencije Zadarska/bb, 23250 Pag</derivirana_varijabla>
  </DomainObject.Predmet.ProtustrankaWithAdress>
  <DomainObject.Predmet.ProtustrankaWithAdressOIB>
    <izvorni_sadrzaj>FUMIJA GRAĐENJE d.o.o. za trgovinu, usluge i djelatnost turističke agencije, OIB 59809707182, Zadarska/bb, 23250 Pag</izvorni_sadrzaj>
    <derivirana_varijabla naziv="DomainObject.Predmet.ProtustrankaWithAdressOIB_1">FUMIJA GRAĐENJE d.o.o. za trgovinu, usluge i djelatnost turističke agencije, OIB 59809707182, Zadarska/bb, 23250 Pag</derivirana_varijabla>
  </DomainObject.Predmet.ProtustrankaWithAdressOIB>
  <DomainObject.Predmet.ProtustrankaNazivFormated>
    <izvorni_sadrzaj>FUMIJA GRAĐENJE d.o.o. za trgovinu, usluge i djelatnost turističke agencije</izvorni_sadrzaj>
    <derivirana_varijabla naziv="DomainObject.Predmet.ProtustrankaNazivFormated_1">FUMIJA GRAĐENJE d.o.o. za trgovinu, usluge i djelatnost turističke agencije</derivirana_varijabla>
  </DomainObject.Predmet.ProtustrankaNazivFormated>
  <DomainObject.Predmet.ProtustrankaNazivFormatedOIB>
    <izvorni_sadrzaj>FUMIJA GRAĐENJE d.o.o. za trgovinu, usluge i djelatnost turističke agencije, OIB 59809707182</izvorni_sadrzaj>
    <derivirana_varijabla naziv="DomainObject.Predmet.ProtustrankaNazivFormatedOIB_1">FUMIJA GRAĐENJE d.o.o. za trgovinu, usluge i djelatnost turističke agencije, OIB 59809707182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FUMIJA GRAĐENJE d.o.o. za trgovinu, usluge i djelatnost turističke agencije</item>
    </izvorni_sadrzaj>
    <derivirana_varijabla naziv="DomainObject.Predmet.ProtuStrankaListFormated_1">
      <item>FUMIJA GRAĐENJE d.o.o. za trgovinu, usluge i djelatnost turističke agencije</item>
    </derivirana_varijabla>
  </DomainObject.Predmet.ProtuStrankaListFormated>
  <DomainObject.Predmet.ProtuStrankaListFormatedOIB>
    <izvorni_sadrzaj>
      <item>FUMIJA GRAĐENJE d.o.o. za trgovinu, usluge i djelatnost turističke agencije, OIB 59809707182</item>
    </izvorni_sadrzaj>
    <derivirana_varijabla naziv="DomainObject.Predmet.ProtuStrankaListFormatedOIB_1">
      <item>FUMIJA GRAĐENJE d.o.o. za trgovinu, usluge i djelatnost turističke agencije, OIB 59809707182</item>
    </derivirana_varijabla>
  </DomainObject.Predmet.ProtuStrankaListFormatedOIB>
  <DomainObject.Predmet.ProtuStrankaListFormatedWithAdress>
    <izvorni_sadrzaj>
      <item>FUMIJA GRAĐENJE d.o.o. za trgovinu, usluge i djelatnost turističke agencije, Zadarska/bb, 23250 Pag</item>
    </izvorni_sadrzaj>
    <derivirana_varijabla naziv="DomainObject.Predmet.ProtuStrankaListFormatedWithAdress_1">
      <item>FUMIJA GRAĐENJE d.o.o. za trgovinu, usluge i djelatnost turističke agencije, Zadarska/bb, 23250 Pag</item>
    </derivirana_varijabla>
  </DomainObject.Predmet.ProtuStrankaListFormatedWithAdress>
  <DomainObject.Predmet.ProtuStrankaListFormatedWithAdressOIB>
    <izvorni_sadrzaj>
      <item>FUMIJA GRAĐENJE d.o.o. za trgovinu, usluge i djelatnost turističke agencije, OIB 59809707182, Zadarska/bb, 23250 Pag</item>
    </izvorni_sadrzaj>
    <derivirana_varijabla naziv="DomainObject.Predmet.ProtuStrankaListFormatedWithAdressOIB_1">
      <item>FUMIJA GRAĐENJE d.o.o. za trgovinu, usluge i djelatnost turističke agencije, OIB 59809707182, Zadarska/bb, 23250 Pag</item>
    </derivirana_varijabla>
  </DomainObject.Predmet.ProtuStrankaListFormatedWithAdressOIB>
  <DomainObject.Predmet.ProtuStrankaListNazivFormated>
    <izvorni_sadrzaj>
      <item>FUMIJA GRAĐENJE d.o.o. za trgovinu, usluge i djelatnost turističke agencije</item>
    </izvorni_sadrzaj>
    <derivirana_varijabla naziv="DomainObject.Predmet.ProtuStrankaListNazivFormated_1">
      <item>FUMIJA GRAĐENJE d.o.o. za trgovinu, usluge i djelatnost turističke agencije</item>
    </derivirana_varijabla>
  </DomainObject.Predmet.ProtuStrankaListNazivFormated>
  <DomainObject.Predmet.ProtuStrankaListNazivFormatedOIB>
    <izvorni_sadrzaj>
      <item>FUMIJA GRAĐENJE d.o.o. za trgovinu, usluge i djelatnost turističke agencije, OIB 59809707182</item>
    </izvorni_sadrzaj>
    <derivirana_varijabla naziv="DomainObject.Predmet.ProtuStrankaListNazivFormatedOIB_1">
      <item>FUMIJA GRAĐENJE d.o.o. za trgovinu, usluge i djelatnost turističke agencije, OIB 59809707182</item>
    </derivirana_varijabla>
  </DomainObject.Predmet.ProtuStrankaListNazivFormatedOIB>
  <DomainObject.Predmet.OstaliListFormated>
    <izvorni_sadrzaj>
      <item>Mateo Tamarut</item>
    </izvorni_sadrzaj>
    <derivirana_varijabla naziv="DomainObject.Predmet.OstaliListFormated_1">
      <item>Mateo Tamarut</item>
    </derivirana_varijabla>
  </DomainObject.Predmet.OstaliListFormated>
  <DomainObject.Predmet.OstaliListFormatedOIB>
    <izvorni_sadrzaj>
      <item>Mateo Tamarut, OIB 70162662291</item>
    </izvorni_sadrzaj>
    <derivirana_varijabla naziv="DomainObject.Predmet.OstaliListFormatedOIB_1">
      <item>Mateo Tamarut, OIB 70162662291</item>
    </derivirana_varijabla>
  </DomainObject.Predmet.OstaliListFormatedOIB>
  <DomainObject.Predmet.OstaliListFormatedWithAdress>
    <izvorni_sadrzaj>
      <item>Mateo Tamarut, Dalmatinska 9, 53291 Novalja</item>
    </izvorni_sadrzaj>
    <derivirana_varijabla naziv="DomainObject.Predmet.OstaliListFormatedWithAdress_1">
      <item>Mateo Tamarut, Dalmatinska 9, 53291 Novalja</item>
    </derivirana_varijabla>
  </DomainObject.Predmet.OstaliListFormatedWithAdress>
  <DomainObject.Predmet.OstaliListFormatedWithAdressOIB>
    <izvorni_sadrzaj>
      <item>Mateo Tamarut, OIB 70162662291, Dalmatinska 9, 53291 Novalja</item>
    </izvorni_sadrzaj>
    <derivirana_varijabla naziv="DomainObject.Predmet.OstaliListFormatedWithAdressOIB_1">
      <item>Mateo Tamarut, OIB 70162662291, Dalmatinska 9, 53291 Novalja</item>
    </derivirana_varijabla>
  </DomainObject.Predmet.OstaliListFormatedWithAdressOIB>
  <DomainObject.Predmet.OstaliListNazivFormated>
    <izvorni_sadrzaj>
      <item>Mateo Tamarut</item>
    </izvorni_sadrzaj>
    <derivirana_varijabla naziv="DomainObject.Predmet.OstaliListNazivFormated_1">
      <item>Mateo Tamarut</item>
    </derivirana_varijabla>
  </DomainObject.Predmet.OstaliListNazivFormated>
  <DomainObject.Predmet.OstaliListNazivFormatedOIB>
    <izvorni_sadrzaj>
      <item>Mateo Tamarut, OIB 70162662291</item>
    </izvorni_sadrzaj>
    <derivirana_varijabla naziv="DomainObject.Predmet.OstaliListNazivFormatedOIB_1">
      <item>Mateo Tamarut, OIB 70162662291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FUMIJA GRAĐENJE d.o.o. za trgovinu, usluge i djelatnost turističke agencije</izvorni_sadrzaj>
    <derivirana_varijabla naziv="DomainObject.Predmet.ProtustrankaIDrugi_1">FUMIJA GRAĐENJE d.o.o.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FUMIJA GRAĐENJE d.o.o. za trgovinu, usluge i djelatnost turističke agencije, OIB 59809707182, Zadarska/bb, 23250 Pag</izvorni_sadrzaj>
    <derivirana_varijabla naziv="DomainObject.Predmet.ProtustrankaIDrugiAdressOIB_1">FUMIJA GRAĐENJE d.o.o. za trgovinu, usluge i djelatnost turističke agencije, OIB 59809707182, Zadarska/bb,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FUMIJA GRAĐENJE d.o.o. za trgovinu, usluge i djelatnost turističke agencije</item>
      <item>Mateo Tamarut</item>
    </izvorni_sadrzaj>
    <derivirana_varijabla naziv="DomainObject.Predmet.SudioniciListNaziv_1">
      <item>FINA</item>
      <item>FUMIJA GRAĐENJE d.o.o. za trgovinu, usluge i djelatnost turističke agencije</item>
      <item>Mateo Tamarut</item>
    </derivirana_varijabla>
  </DomainObject.Predmet.SudioniciListNaziv>
  <DomainObject.Predmet.SudioniciListAdressOIB>
    <izvorni_sadrzaj>
      <item>FINA, OIB 85821130368</item>
      <item>FUMIJA GRAĐENJE d.o.o. za trgovinu, usluge i djelatnost turističke agencije, OIB 59809707182, Zadarska/bb,23250 Pag</item>
      <item>Mateo Tamarut, OIB 70162662291, Dalmatinska 9,53291 Novalja</item>
    </izvorni_sadrzaj>
    <derivirana_varijabla naziv="DomainObject.Predmet.SudioniciListAdressOIB_1">
      <item>FINA, OIB 85821130368</item>
      <item>FUMIJA GRAĐENJE d.o.o. za trgovinu, usluge i djelatnost turističke agencije, OIB 59809707182, Zadarska/bb,23250 Pag</item>
      <item>Mateo Tamarut, OIB 70162662291, Dalmatinska 9,53291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59809707182</item>
      <item>, OIB 70162662291</item>
    </izvorni_sadrzaj>
    <derivirana_varijabla naziv="DomainObject.Predmet.SudioniciListNazivOIB_1">
      <item>, OIB 85821130368</item>
      <item>, OIB 59809707182</item>
      <item>, OIB 70162662291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690</properties:Words>
  <properties:Characters>3664</properties:Characters>
  <properties:Lines>112</properties:Lines>
  <properties:Paragraphs>45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2018-08-13T07:57:00Z</dcterms:created>
  <dc:creator>Ardena Bajlo</dc:creator>
  <cp:lastModifiedBy>Ardena Bajlo</cp:lastModifiedBy>
  <cp:lastPrinted>2016-10-05T09:54:00Z</cp:lastPrinted>
  <dcterms:modified xmlns:xsi="http://www.w3.org/2001/XMLSchema-instance" xsi:type="dcterms:W3CDTF">2018-09-18T12:04:00Z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(1St-192-17 -  FUMIJA GRAĐENJE d.o.o.,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