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c581" w14:paraId="fa2c581" w:rsidRDefault="00C65703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17CD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St-1079</w:t>
      </w:r>
      <w:r w:rsidR="00973553">
        <w:rPr>
          <w:rFonts w:cs="Times New Roman" w:eastAsia="Calibri"/>
        </w:rPr>
        <w:t>/2016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A3269B">
        <w:rPr>
          <w:rFonts w:cs="Times New Roman" w:eastAsia="Calibri"/>
        </w:rPr>
        <w:t>FINANCIJSKE AGENCIJE, RC Split, Podružnica Šibenik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dužnikom </w:t>
      </w:r>
      <w:r w:rsidR="001817CD" w:rsidRPr="001817CD">
        <w:rPr>
          <w:rFonts w:cs="Times New Roman" w:eastAsia="Calibri"/>
        </w:rPr>
        <w:t>POLJOPRIVREDNA ZADRUGA  za proizvodnju ulja, preradu i konzerviranje voća i povrća BILI BRIG-VISOVACBILI BRIG - VISOVAC</w:t>
      </w:r>
      <w:r w:rsidR="009661CB">
        <w:rPr>
          <w:rFonts w:cs="Times New Roman" w:eastAsia="Calibri"/>
        </w:rPr>
        <w:t>,</w:t>
      </w:r>
      <w:r w:rsidR="001817CD">
        <w:rPr>
          <w:rFonts w:cs="Times New Roman" w:eastAsia="Calibri"/>
        </w:rPr>
        <w:t xml:space="preserve"> Rupe, </w:t>
      </w:r>
      <w:proofErr w:type="spellStart"/>
      <w:r w:rsidR="001817CD">
        <w:rPr>
          <w:rFonts w:cs="Times New Roman" w:eastAsia="Calibri"/>
        </w:rPr>
        <w:t>Radnići</w:t>
      </w:r>
      <w:proofErr w:type="spellEnd"/>
      <w:r w:rsidR="001817CD">
        <w:rPr>
          <w:rFonts w:cs="Times New Roman" w:eastAsia="Calibri"/>
        </w:rPr>
        <w:t xml:space="preserve"> br. 114, Skradin, OIB: </w:t>
      </w:r>
      <w:r w:rsidR="001817CD" w:rsidRPr="001817CD">
        <w:rPr>
          <w:rFonts w:cs="Times New Roman" w:eastAsia="Calibri"/>
        </w:rPr>
        <w:t>49231112407</w:t>
      </w:r>
      <w:r w:rsidR="009661CB">
        <w:rPr>
          <w:rFonts w:cs="Times New Roman" w:eastAsia="Calibri"/>
        </w:rPr>
        <w:t xml:space="preserve"> dana </w:t>
      </w:r>
      <w:r w:rsidR="001817CD">
        <w:rPr>
          <w:rFonts w:cs="Times New Roman" w:eastAsia="Calibri"/>
        </w:rPr>
        <w:t>16. Siječnja 2017</w:t>
      </w:r>
      <w:r w:rsidR="009661CB">
        <w:rPr>
          <w:rFonts w:cs="Times New Roman" w:eastAsia="Calibri"/>
        </w:rPr>
        <w:t xml:space="preserve">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</w:t>
      </w:r>
      <w:r w:rsidR="001817CD">
        <w:rPr>
          <w:rFonts w:cs="Times New Roman" w:eastAsia="Calibri"/>
        </w:rPr>
        <w:t>zaključak</w:t>
      </w:r>
      <w:r w:rsidR="003235D4">
        <w:rPr>
          <w:rFonts w:cs="Times New Roman" w:eastAsia="Calibri"/>
        </w:rPr>
        <w:t xml:space="preserve">  ovog suda St</w:t>
      </w:r>
      <w:r w:rsidR="001817CD">
        <w:rPr>
          <w:rFonts w:cs="Times New Roman" w:eastAsia="Calibri"/>
        </w:rPr>
        <w:t>-1079</w:t>
      </w:r>
      <w:r w:rsidR="00973553">
        <w:rPr>
          <w:rFonts w:cs="Times New Roman" w:eastAsia="Calibri"/>
        </w:rPr>
        <w:t>/16</w:t>
      </w:r>
      <w:r>
        <w:rPr>
          <w:rFonts w:cs="Times New Roman" w:eastAsia="Calibri"/>
        </w:rPr>
        <w:t xml:space="preserve">  od </w:t>
      </w:r>
      <w:r w:rsidR="001817CD">
        <w:rPr>
          <w:rFonts w:cs="Times New Roman" w:eastAsia="Calibri"/>
        </w:rPr>
        <w:t>11. Siječnja 2017</w:t>
      </w:r>
      <w:r>
        <w:rPr>
          <w:rFonts w:cs="Times New Roman" w:eastAsia="Calibri"/>
        </w:rPr>
        <w:t>.g. na način  da:</w:t>
      </w:r>
    </w:p>
    <w:p w:rsidRDefault="001817CD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uvodu zaključka umjesto riječi "stečajni upravitelj </w:t>
      </w:r>
      <w:proofErr w:type="spellStart"/>
      <w:r>
        <w:rPr>
          <w:rFonts w:cs="Times New Roman" w:eastAsia="Calibri"/>
        </w:rPr>
        <w:t>Jelenko</w:t>
      </w:r>
      <w:proofErr w:type="spellEnd"/>
      <w:r>
        <w:rPr>
          <w:rFonts w:cs="Times New Roman" w:eastAsia="Calibri"/>
        </w:rPr>
        <w:t xml:space="preserve"> </w:t>
      </w:r>
      <w:proofErr w:type="spellStart"/>
      <w:r>
        <w:rPr>
          <w:rFonts w:cs="Times New Roman" w:eastAsia="Calibri"/>
        </w:rPr>
        <w:t>Lehki</w:t>
      </w:r>
      <w:proofErr w:type="spellEnd"/>
      <w:r>
        <w:rPr>
          <w:rFonts w:cs="Times New Roman" w:eastAsia="Calibri"/>
        </w:rPr>
        <w:t xml:space="preserve">" treba stajati "stečajni upravitelj Sandra Gregorić Jelinek iz Zagreba, </w:t>
      </w:r>
      <w:proofErr w:type="spellStart"/>
      <w:r>
        <w:rPr>
          <w:rFonts w:cs="Times New Roman" w:eastAsia="Calibri"/>
        </w:rPr>
        <w:t>Klenovac</w:t>
      </w:r>
      <w:proofErr w:type="spellEnd"/>
      <w:r>
        <w:rPr>
          <w:rFonts w:cs="Times New Roman" w:eastAsia="Calibri"/>
        </w:rPr>
        <w:t xml:space="preserve"> 5, OIB: 76527594917"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1817CD">
        <w:rPr>
          <w:rFonts w:cs="Times New Roman" w:eastAsia="Calibri"/>
        </w:rPr>
        <w:t>ovoj pravnoj stvari  je donesen</w:t>
      </w:r>
      <w:r>
        <w:rPr>
          <w:rFonts w:cs="Times New Roman" w:eastAsia="Calibri"/>
        </w:rPr>
        <w:t xml:space="preserve"> </w:t>
      </w:r>
      <w:r w:rsidR="001817CD">
        <w:rPr>
          <w:rFonts w:cs="Times New Roman" w:eastAsia="Calibri"/>
        </w:rPr>
        <w:t>zaključak</w:t>
      </w:r>
      <w:r w:rsidR="003235D4">
        <w:rPr>
          <w:rFonts w:cs="Times New Roman" w:eastAsia="Calibri"/>
        </w:rPr>
        <w:t xml:space="preserve"> pod poslovnim brojem St</w:t>
      </w:r>
      <w:r w:rsidR="001817CD">
        <w:rPr>
          <w:rFonts w:cs="Times New Roman" w:eastAsia="Calibri"/>
        </w:rPr>
        <w:t>-1079/16 od 11</w:t>
      </w:r>
      <w:r w:rsidR="00973553">
        <w:rPr>
          <w:rFonts w:cs="Times New Roman" w:eastAsia="Calibri"/>
        </w:rPr>
        <w:t xml:space="preserve">. </w:t>
      </w:r>
      <w:r w:rsidR="001817CD">
        <w:rPr>
          <w:rFonts w:cs="Times New Roman" w:eastAsia="Calibri"/>
        </w:rPr>
        <w:t>Siječnja 2017. Godine.</w:t>
      </w:r>
    </w:p>
    <w:p w:rsidRDefault="001817CD" w:rsidP="006C2F92" w:rsidR="001817CD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1817CD">
        <w:rPr>
          <w:rFonts w:cs="Times New Roman" w:eastAsia="Calibri"/>
        </w:rPr>
        <w:t>zaključka</w:t>
      </w:r>
      <w:r>
        <w:rPr>
          <w:rFonts w:cs="Times New Roman" w:eastAsia="Calibri"/>
        </w:rPr>
        <w:t xml:space="preserve"> došlo do očite omaške u pisanju,  to je zbog toga, valjalo </w:t>
      </w:r>
      <w:r w:rsidR="001817CD">
        <w:rPr>
          <w:rFonts w:cs="Times New Roman" w:eastAsia="Calibri"/>
        </w:rPr>
        <w:t>zaključak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</w:t>
      </w:r>
      <w:r w:rsidR="00B875E9">
        <w:rPr>
          <w:rFonts w:cs="Times New Roman" w:eastAsia="Calibri"/>
        </w:rPr>
        <w:t>57/11)  a u svezi čl. 10. Stečajnog Zakona.</w:t>
      </w:r>
    </w:p>
    <w:p w:rsidRDefault="00B875E9" w:rsidP="003235D4" w:rsidR="00B875E9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1817CD">
        <w:rPr>
          <w:rFonts w:cs="Times New Roman" w:eastAsia="Calibri"/>
        </w:rPr>
        <w:t>16. Siječnja 2017</w:t>
      </w:r>
      <w:r w:rsidR="006C2F92">
        <w:rPr>
          <w:rFonts w:cs="Times New Roman" w:eastAsia="Calibri"/>
        </w:rPr>
        <w:t>.</w:t>
      </w:r>
      <w:r w:rsidR="001817CD">
        <w:rPr>
          <w:rFonts w:cs="Times New Roman" w:eastAsia="Calibri"/>
        </w:rPr>
        <w:t xml:space="preserve"> </w:t>
      </w:r>
      <w:r w:rsidR="006C2F92">
        <w:rPr>
          <w:rFonts w:cs="Times New Roman" w:eastAsia="Calibri"/>
        </w:rPr>
        <w:t>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E232E4">
        <w:rPr>
          <w:rFonts w:cs="Times New Roman" w:eastAsia="Calibri"/>
        </w:rPr>
        <w:t>, v.r.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1817CD" w:rsidP="006C2F92" w:rsidR="001817CD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lastRenderedPageBreak/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– oglasna stranica suda</w:t>
      </w:r>
    </w:p>
    <w:p w:rsidRDefault="008A70AF" w:rsidP="006C2F92" w:rsidR="008A70AF">
      <w:pPr>
        <w:spacing w:after="0"/>
      </w:pPr>
      <w:r>
        <w:rPr>
          <w:rFonts w:cs="Times New Roman" w:eastAsia="Calibri"/>
        </w:rPr>
        <w:t>- sudskom registru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1817CD"/>
    <w:rsid w:val="002253E9"/>
    <w:rsid w:val="003235D4"/>
    <w:rsid w:val="006C2F92"/>
    <w:rsid w:val="007A0BC3"/>
    <w:rsid w:val="008A70AF"/>
    <w:rsid w:val="009661CB"/>
    <w:rsid w:val="00973553"/>
    <w:rsid w:val="00A3269B"/>
    <w:rsid w:val="00B43199"/>
    <w:rsid w:val="00B724F3"/>
    <w:rsid w:val="00B875E9"/>
    <w:rsid w:val="00BC2000"/>
    <w:rsid w:val="00C65703"/>
    <w:rsid w:val="00CA6D4E"/>
    <w:rsid w:val="00CF4E1C"/>
    <w:rsid w:val="00E2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za proizvodnju ulja, preradu i konzerviranje voća i povrća BILI BRIG-VISOVACBILI BRIG - VISOVAC</izvorni_sadrzaj>
    <derivirana_varijabla naziv="DomainObject.Predmet.ProtustrankaFormated_1">  POLJOPRIVREDNA ZADRUGA  za proizvodnju ulja, preradu i konzerviranje voća i povrća BILI BRIG-VISOVACBILI BRIG - VISOVAC</derivirana_varijabla>
  </DomainObject.Predmet.ProtustrankaFormated>
  <DomainObject.Predmet.ProtustrankaFormatedOIB>
    <izvorni_sadrzaj>  POLJOPRIVREDNA ZADRUGA  za proizvodnju ulja, preradu i konzerviranje voća i povrća BILI BRIG-VISOVACBILI BRIG - VISOVAC, OIB 49231112407</izvorni_sadrzaj>
    <derivirana_varijabla naziv="DomainObject.Predmet.ProtustrankaFormatedOIB_1">  POLJOPRIVREDNA ZADRUGA  za proizvodnju ulja, preradu i konzerviranje voća i povrća BILI BRIG-VISOVACBILI BRIG - VISOVAC, OIB 49231112407</derivirana_varijabla>
  </DomainObject.Predmet.ProtustrankaFormatedOIB>
  <DomainObject.Predmet.ProtustrankaFormatedWithAdress>
    <izvorni_sadrzaj> POLJOPRIVREDNA ZADRUGA  za proizvodnju ulja, preradu i konzerviranje voća i povrća BILI BRIG-VISOVACBILI BRIG - VISOVAC, Rupe, Radnići br. 114, 22222 Skradin</izvorni_sadrzaj>
    <derivirana_varijabla naziv="DomainObject.Predmet.ProtustrankaFormatedWithAdress_1"> POLJOPRIVREDNA ZADRUGA  za proizvodnju ulja, preradu i konzerviranje voća i povrća BILI BRIG-VISOVACBILI BRIG - VISOVAC, Rupe, Radnići br. 114, 22222 Skradin</derivirana_varijabla>
  </DomainObject.Predmet.ProtustrankaFormatedWithAdress>
  <DomainObject.Predmet.ProtustrankaFormatedWithAdressOIB>
    <izvorni_sadrzaj> POLJOPRIVREDNA ZADRUGA  za proizvodnju ulja, preradu i konzerviranje voća i povrća BILI BRIG-VISOVACBILI BRIG - VISOVAC, OIB 49231112407, Rupe, Radnići br. 114, 22222 Skradin</izvorni_sadrzaj>
    <derivirana_varijabla naziv="DomainObject.Predmet.ProtustrankaFormatedWithAdressOIB_1"> POLJOPRIVREDNA ZADRUGA  za proizvodnju ulja, preradu i konzerviranje voća i povrća BILI BRIG-VISOVACBILI BRIG - VISOVAC, OIB 49231112407, Rupe, Radnići br. 114, 22222 Skradin</derivirana_varijabla>
  </DomainObject.Predmet.ProtustrankaFormatedWithAdressOIB>
  <DomainObject.Predmet.ProtustrankaWithAdress>
    <izvorni_sadrzaj>POLJOPRIVREDNA ZADRUGA  za proizvodnju ulja, preradu i konzerviranje voća i povrća BILI BRIG-VISOVACBILI BRIG - VISOVAC Rupe, Radnići br. 114, 22222 Skradin</izvorni_sadrzaj>
    <derivirana_varijabla naziv="DomainObject.Predmet.ProtustrankaWithAdress_1">POLJOPRIVREDNA ZADRUGA  za proizvodnju ulja, preradu i konzerviranje voća i povrća BILI BRIG-VISOVACBILI BRIG - VISOVAC Rupe, Radnići br. 114, 22222 Skradin</derivirana_varijabla>
  </DomainObject.Predmet.ProtustrankaWithAdress>
  <DomainObject.Predmet.ProtustrankaWith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WithAdressOIB_1">POLJOPRIVREDNA ZADRUGA  za proizvodnju ulja, preradu i konzerviranje voća i povrća BILI BRIG-VISOVACBILI BRIG - VISOVAC, OIB 49231112407, Rupe, Radnići br. 114, 22222 Skradin</derivirana_varijabla>
  </DomainObject.Predmet.ProtustrankaWithAdressOIB>
  <DomainObject.Predmet.ProtustrankaNazivFormated>
    <izvorni_sadrzaj>POLJOPRIVREDNA ZADRUGA  za proizvodnju ulja, preradu i konzerviranje voća i povrća BILI BRIG-VISOVACBILI BRIG - VISOVAC</izvorni_sadrzaj>
    <derivirana_varijabla naziv="DomainObject.Predmet.ProtustrankaNazivFormated_1">POLJOPRIVREDNA ZADRUGA  za proizvodnju ulja, preradu i konzerviranje voća i povrća BILI BRIG-VISOVACBILI BRIG - VISOVAC</derivirana_varijabla>
  </DomainObject.Predmet.ProtustrankaNazivFormated>
  <DomainObject.Predmet.ProtustrankaNazivFormatedOIB>
    <izvorni_sadrzaj>POLJOPRIVREDNA ZADRUGA  za proizvodnju ulja, preradu i konzerviranje voća i povrća BILI BRIG-VISOVACBILI BRIG - VISOVAC, OIB 49231112407</izvorni_sadrzaj>
    <derivirana_varijabla naziv="DomainObject.Predmet.ProtustrankaNazivFormatedOIB_1">POLJOPRIVREDNA ZADRUGA  za proizvodnju ulja, preradu i konzerviranje voća i povrća BILI BRIG-VISOVACBILI BRIG - VISOVAC, OIB 49231112407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 za proizvodnju ulja, preradu i konzerviranje voća i povrća BILI BRIG-VISOVACBILI BRIG - VISOVAC</item>
    </izvorni_sadrzaj>
    <derivirana_varijabla naziv="DomainObject.Predmet.ProtuStrankaListFormated_1">
      <item>POLJOPRIVREDNA ZADRUGA  za proizvodnju ulja, preradu i konzerviranje voća i povrća BILI BRIG-VISOVACBILI BRIG - VISOVAC</item>
    </derivirana_varijabla>
  </DomainObject.Predmet.ProtuStrankaListFormated>
  <DomainObject.Predmet.ProtuStrankaList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FormatedOIB_1">
      <item>POLJOPRIVREDNA ZADRUGA  za proizvodnju ulja, preradu i konzerviranje voća i povrća BILI BRIG-VISOVACBILI BRIG - VISOVAC, OIB 49231112407</item>
    </derivirana_varijabla>
  </DomainObject.Predmet.ProtuStrankaListFormatedOIB>
  <DomainObject.Predmet.ProtuStrankaListFormatedWithAdress>
    <izvorni_sadrzaj>
      <item>POLJOPRIVREDNA ZADRUGA  za proizvodnju ulja, preradu i konzerviranje voća i povrća BILI BRIG-VISOVACBILI BRIG - VISOVAC, Rupe, Radnići br. 114, 22222 Skradin</item>
    </izvorni_sadrzaj>
    <derivirana_varijabla naziv="DomainObject.Predmet.ProtuStrankaListFormatedWithAdress_1">
      <item>POLJOPRIVREDNA ZADRUGA  za proizvodnju ulja, preradu i konzerviranje voća i povrća BILI BRIG-VISOVACBILI BRIG - VISOVAC, Rupe, Radnići br. 114, 22222 Skradin</item>
    </derivirana_varijabla>
  </DomainObject.Predmet.ProtuStrankaListFormatedWithAdress>
  <DomainObject.Predmet.ProtuStrankaListFormatedWithAdressOIB>
    <izvorni_sadrzaj>
      <item>POLJOPRIVREDNA ZADRUGA  za proizvodnju ulja, preradu i konzerviranje voća i povrća BILI BRIG-VISOVACBILI BRIG - VISOVAC, OIB 49231112407, Rupe, Radnići br. 114, 22222 Skradin</item>
    </izvorni_sadrzaj>
    <derivirana_varijabla naziv="DomainObject.Predmet.ProtuStrankaListFormatedWithAdressOIB_1">
      <item>POLJOPRIVREDNA ZADRUGA  za proizvodnju ulja, preradu i konzerviranje voća i povrća BILI BRIG-VISOVACBILI BRIG - VISOVAC, OIB 49231112407, Rupe, Radnići br. 114, 22222 Skradin</item>
    </derivirana_varijabla>
  </DomainObject.Predmet.ProtuStrankaListFormatedWithAdressOIB>
  <DomainObject.Predmet.ProtuStrankaListNazivFormated>
    <izvorni_sadrzaj>
      <item>POLJOPRIVREDNA ZADRUGA  za proizvodnju ulja, preradu i konzerviranje voća i povrća BILI BRIG-VISOVACBILI BRIG - VISOVAC</item>
    </izvorni_sadrzaj>
    <derivirana_varijabla naziv="DomainObject.Predmet.ProtuStrankaListNazivFormated_1">
      <item>POLJOPRIVREDNA ZADRUGA  za proizvodnju ulja, preradu i konzerviranje voća i povrća BILI BRIG-VISOVACBILI BRIG - VISOVAC</item>
    </derivirana_varijabla>
  </DomainObject.Predmet.ProtuStrankaListNazivFormated>
  <DomainObject.Predmet.ProtuStrankaListNaziv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NazivFormatedOIB_1">
      <item>POLJOPRIVREDNA ZADRUGA  za proizvodnju ulja, preradu i konzerviranje voća i povrća BILI BRIG-VISOVACBILI BRIG - VISOVAC, OIB 49231112407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 za proizvodnju ulja, preradu i konzerviranje voća i povrća BILI BRIG-VISOVACBILI BRIG - VISOVAC</izvorni_sadrzaj>
    <derivirana_varijabla naziv="DomainObject.Predmet.ProtustrankaIDrugi_1">POLJOPRIVREDNA ZADRUGA  za proizvodnju ulja, preradu i konzerviranje voća i povrća BILI BRIG-VISOVACBILI BRIG - VISOVAC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IDrugiAdressOIB_1">POLJOPRIVREDNA ZADRUGA  za proizvodnju ulja, preradu i konzerviranje voća i povrća BILI BRIG-VISOVACBILI BRIG - VISOVAC, OIB 49231112407, Rupe, Radnići br. 114,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 za proizvodnju ulja, preradu i konzerviranje voća i povrća BILI BRIG-VISOVACBILI BRIG - VISOVAC</item>
      <item>FINA - Podružnica Šibenik</item>
      <item>Ravil Burganov</item>
    </izvorni_sadrzaj>
    <derivirana_varijabla naziv="DomainObject.Predmet.SudioniciListNaziv_1">
      <item>POLJOPRIVREDNA ZADRUGA  za proizvodnju ulja, preradu i konzerviranje voća i povrća BILI BRIG-VISOVACBILI BRIG - VISOVAC</item>
      <item>FINA - Podružnica Šibenik</item>
      <item>Ravil Burganov</item>
    </derivirana_varijabla>
  </DomainObject.Predmet.SudioniciListNaziv>
  <DomainObject.Predmet.SudioniciListAdressOIB>
    <izvorni_sadrzaj>
      <item>POLJOPRIVREDNA ZADRUGA  za proizvodnju ulja, preradu i konzerviranje voća i povrća BILI BRIG-VISOVACBILI BRIG - VISOVAC, OIB 49231112407, Rupe, Radnići br. 114,22222 Skradin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POLJOPRIVREDNA ZADRUGA  za proizvodnju ulja, preradu i konzerviranje voća i povrća BILI BRIG-VISOVACBILI BRIG - VISOVAC, OIB 49231112407, Rupe, Radnići br. 114,22222 Skradin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49231112407</item>
      <item>, OIB 85821130368</item>
      <item>, OIB 41580029305</item>
    </izvorni_sadrzaj>
    <derivirana_varijabla naziv="DomainObject.Predmet.SudioniciListNazivOIB_1">
      <item>, OIB 49231112407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1400</properties:Characters>
  <properties:Lines>54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2017-01-13T13:26:00Z</dcterms:created>
  <dc:creator>Marina Gulin</dc:creator>
  <cp:lastModifiedBy>Marina Gulin</cp:lastModifiedBy>
  <cp:lastPrinted>2017-01-16T08:11:00Z</cp:lastPrinted>
  <dcterms:modified xmlns:xsi="http://www.w3.org/2001/XMLSchema-instance" xsi:type="dcterms:W3CDTF">2017-01-16T08:16:00Z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