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b956" w14:paraId="a31b956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8B1A0B">
        <w:rPr>
          <w:bCs/>
        </w:rPr>
        <w:t>8</w:t>
      </w:r>
      <w:r w:rsidR="00BB0986">
        <w:rPr>
          <w:bCs/>
        </w:rPr>
        <w:t>/17</w:t>
      </w:r>
      <w:r w:rsidR="005B7F4B">
        <w:rPr>
          <w:bCs/>
        </w:rPr>
        <w:t>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8B1A0B">
        <w:t xml:space="preserve">Mirela </w:t>
      </w:r>
      <w:proofErr w:type="spellStart"/>
      <w:r w:rsidR="008B1A0B">
        <w:t>Gucić</w:t>
      </w:r>
      <w:proofErr w:type="spellEnd"/>
      <w:r w:rsidR="00F16C8D">
        <w:t xml:space="preserve">, iz </w:t>
      </w:r>
      <w:proofErr w:type="spellStart"/>
      <w:r w:rsidR="008B1A0B">
        <w:t>Kupljenova</w:t>
      </w:r>
      <w:proofErr w:type="spellEnd"/>
      <w:r w:rsidR="008B1A0B">
        <w:t>, Duga ulica 18</w:t>
      </w:r>
      <w:r w:rsidR="004F7CB8">
        <w:t>, OIB:</w:t>
      </w:r>
      <w:r w:rsidR="005B7F4B">
        <w:t xml:space="preserve"> </w:t>
      </w:r>
      <w:r w:rsidR="008B1A0B">
        <w:t>67354066538</w:t>
      </w:r>
      <w:r w:rsidR="005B7F4B">
        <w:t xml:space="preserve">, dana </w:t>
      </w:r>
      <w:r w:rsidR="00F16C8D">
        <w:t>09</w:t>
      </w:r>
      <w:r w:rsidR="00BB0986">
        <w:t>. veljače</w:t>
      </w:r>
      <w:r w:rsidR="004F7CB8">
        <w:t xml:space="preserve"> 201</w:t>
      </w:r>
      <w:r w:rsidR="00BB0986">
        <w:t>7</w:t>
      </w:r>
      <w:r w:rsidR="004F7CB8">
        <w:t xml:space="preserve">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5B7F4B">
        <w:t xml:space="preserve">Dana </w:t>
      </w:r>
      <w:r w:rsidR="008B1A0B">
        <w:t>11</w:t>
      </w:r>
      <w:r w:rsidR="00BB0986">
        <w:t>. siječnja 2017</w:t>
      </w:r>
      <w:r w:rsidR="002A21FB">
        <w:t xml:space="preserve">. potrošač </w:t>
      </w:r>
      <w:r w:rsidR="008B1A0B">
        <w:t xml:space="preserve">Mirela </w:t>
      </w:r>
      <w:proofErr w:type="spellStart"/>
      <w:r w:rsidR="008B1A0B">
        <w:t>Gucić</w:t>
      </w:r>
      <w:proofErr w:type="spellEnd"/>
      <w:r w:rsidR="00FB3F89">
        <w:t xml:space="preserve"> podni</w:t>
      </w:r>
      <w:r w:rsidR="00F16C8D">
        <w:t>jela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 xml:space="preserve">potrošača na adresi: </w:t>
      </w:r>
      <w:proofErr w:type="spellStart"/>
      <w:r w:rsidR="008B1A0B">
        <w:t>Kupljenovo</w:t>
      </w:r>
      <w:proofErr w:type="spellEnd"/>
      <w:r w:rsidR="008B1A0B">
        <w:t>, Duga ulica 18.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F16C8D">
        <w:rPr>
          <w:bCs/>
        </w:rPr>
        <w:t>09</w:t>
      </w:r>
      <w:r w:rsidR="00BB0986">
        <w:rPr>
          <w:bCs/>
        </w:rPr>
        <w:t>. veljače 2017.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BB0986">
        <w:t xml:space="preserve">,v.r. </w:t>
      </w:r>
      <w:r w:rsidR="00FB3F89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5B7F4B">
        <w:rPr>
          <w:bCs/>
        </w:rPr>
        <w:t>Potrošaču.</w:t>
      </w:r>
    </w:p>
    <w:p w:rsidRDefault="00871153" w:rsidP="00BB0986" w:rsidR="00BB0986">
      <w:pPr>
        <w:pStyle w:val="Tijeloteksta"/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BB0986" w:rsidP="00BB0986" w:rsidR="00BB0986"/>
    <w:p w:rsidRDefault="00BB0986" w:rsidP="008D687C" w:rsidR="00BB0986" w:rsidRPr="008D687C">
      <w:pPr>
        <w:pStyle w:val="Tijeloteksta"/>
        <w:jc w:val="right"/>
      </w:pP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BB0986" w:rsidP="008D687C" w:rsidR="00BB0986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BB0986" w:rsidP="00BB0986" w:rsidR="00896E51" w:rsidRPr="00BB0986">
      <w:r>
        <w:t xml:space="preserve"> </w:t>
      </w:r>
    </w:p>
    <w:sectPr w:rsidSect="00871153" w:rsidR="00896E51" w:rsidRPr="00BB098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2EC" w:rsidP="00871153" w:rsidR="007F22EC">
      <w:r>
        <w:separator/>
      </w:r>
    </w:p>
  </w:endnote>
  <w:endnote w:id="0" w:type="continuationSeparator">
    <w:p w:rsidRDefault="007F22EC" w:rsidP="00871153" w:rsidR="007F2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2EC" w:rsidP="00871153" w:rsidR="007F22EC">
      <w:r>
        <w:separator/>
      </w:r>
    </w:p>
  </w:footnote>
  <w:footnote w:id="0" w:type="continuationSeparator">
    <w:p w:rsidRDefault="007F22EC" w:rsidP="00871153" w:rsidR="007F2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986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94094"/>
    <w:rsid w:val="001E0842"/>
    <w:rsid w:val="002A21FB"/>
    <w:rsid w:val="00411347"/>
    <w:rsid w:val="004B3529"/>
    <w:rsid w:val="004F7CB8"/>
    <w:rsid w:val="00514EC4"/>
    <w:rsid w:val="005A04AD"/>
    <w:rsid w:val="005B7F4B"/>
    <w:rsid w:val="005D6298"/>
    <w:rsid w:val="006D7C84"/>
    <w:rsid w:val="006F06EB"/>
    <w:rsid w:val="00701D97"/>
    <w:rsid w:val="00706A94"/>
    <w:rsid w:val="00725F28"/>
    <w:rsid w:val="007F22EC"/>
    <w:rsid w:val="00871153"/>
    <w:rsid w:val="008944CD"/>
    <w:rsid w:val="00896E51"/>
    <w:rsid w:val="008B1A0B"/>
    <w:rsid w:val="00916E25"/>
    <w:rsid w:val="00A66052"/>
    <w:rsid w:val="00BB0986"/>
    <w:rsid w:val="00BE08B8"/>
    <w:rsid w:val="00D24B0C"/>
    <w:rsid w:val="00DB73C6"/>
    <w:rsid w:val="00DF2B22"/>
    <w:rsid w:val="00E143DB"/>
    <w:rsid w:val="00E74E0F"/>
    <w:rsid w:val="00EF77A5"/>
    <w:rsid w:val="00F07AC7"/>
    <w:rsid w:val="00F16C8D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Gucić</izvorni_sadrzaj>
    <derivirana_varijabla naziv="DomainObject.Predmet.StrankaFormated_1">  Mirela Gucić</derivirana_varijabla>
  </DomainObject.Predmet.StrankaFormated>
  <DomainObject.Predmet.StrankaFormatedOIB>
    <izvorni_sadrzaj>  Mirela Gucić, OIB 67354066538</izvorni_sadrzaj>
    <derivirana_varijabla naziv="DomainObject.Predmet.StrankaFormatedOIB_1">  Mirela Gucić, OIB 67354066538</derivirana_varijabla>
  </DomainObject.Predmet.StrankaFormatedOIB>
  <DomainObject.Predmet.StrankaFormatedWithAdress>
    <izvorni_sadrzaj> Mirela Gucić, Duga Ulica 18, 10295 Kupljenovo</izvorni_sadrzaj>
    <derivirana_varijabla naziv="DomainObject.Predmet.StrankaFormatedWithAdress_1"> Mirela Gucić, Duga Ulica 18, 10295 Kupljenovo</derivirana_varijabla>
  </DomainObject.Predmet.StrankaFormatedWithAdress>
  <DomainObject.Predmet.StrankaFormatedWithAdressOIB>
    <izvorni_sadrzaj> Mirela Gucić, OIB 67354066538, Duga Ulica 18, 10295 Kupljenovo</izvorni_sadrzaj>
    <derivirana_varijabla naziv="DomainObject.Predmet.StrankaFormatedWithAdressOIB_1"> Mirela Gucić, OIB 67354066538, Duga Ulica 18, 10295 Kupljenovo</derivirana_varijabla>
  </DomainObject.Predmet.StrankaFormatedWithAdressOIB>
  <DomainObject.Predmet.StrankaWithAdress>
    <izvorni_sadrzaj>Mirela Gucić Duga Ulica 18,10295 Kupljenovo</izvorni_sadrzaj>
    <derivirana_varijabla naziv="DomainObject.Predmet.StrankaWithAdress_1">Mirela Gucić Duga Ulica 18,10295 Kupljenovo</derivirana_varijabla>
  </DomainObject.Predmet.StrankaWithAdress>
  <DomainObject.Predmet.StrankaWithAdressOIB>
    <izvorni_sadrzaj>Mirela Gucić, OIB 67354066538, Duga Ulica 18,10295 Kupljenovo</izvorni_sadrzaj>
    <derivirana_varijabla naziv="DomainObject.Predmet.StrankaWithAdressOIB_1">Mirela Gucić, OIB 67354066538, Duga Ulica 18,10295 Kupljenovo</derivirana_varijabla>
  </DomainObject.Predmet.StrankaWithAdressOIB>
  <DomainObject.Predmet.StrankaNazivFormated>
    <izvorni_sadrzaj>Mirela Gucić</izvorni_sadrzaj>
    <derivirana_varijabla naziv="DomainObject.Predmet.StrankaNazivFormated_1">Mirela Gucić</derivirana_varijabla>
  </DomainObject.Predmet.StrankaNazivFormated>
  <DomainObject.Predmet.StrankaNazivFormatedOIB>
    <izvorni_sadrzaj>Mirela Gucić, OIB 67354066538</izvorni_sadrzaj>
    <derivirana_varijabla naziv="DomainObject.Predmet.StrankaNazivFormatedOIB_1">Mirela Gucić, OIB 67354066538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Mirela Gucić</item>
    </izvorni_sadrzaj>
    <derivirana_varijabla naziv="DomainObject.Predmet.StrankaListFormated_1">
      <item>Mirela Gucić</item>
    </derivirana_varijabla>
  </DomainObject.Predmet.StrankaListFormated>
  <DomainObject.Predmet.StrankaListFormatedOIB>
    <izvorni_sadrzaj>
      <item>Mirela Gucić, OIB 67354066538</item>
    </izvorni_sadrzaj>
    <derivirana_varijabla naziv="DomainObject.Predmet.StrankaListFormatedOIB_1">
      <item>Mirela Gucić, OIB 67354066538</item>
    </derivirana_varijabla>
  </DomainObject.Predmet.StrankaListFormatedOIB>
  <DomainObject.Predmet.StrankaListFormatedWithAdress>
    <izvorni_sadrzaj>
      <item>Mirela Gucić, Duga Ulica 18, 10295 Kupljenovo</item>
    </izvorni_sadrzaj>
    <derivirana_varijabla naziv="DomainObject.Predmet.StrankaListFormatedWithAdress_1">
      <item>Mirela Gucić, Duga Ulica 18, 10295 Kupljenovo</item>
    </derivirana_varijabla>
  </DomainObject.Predmet.StrankaListFormatedWithAdress>
  <DomainObject.Predmet.StrankaListFormatedWithAdressOIB>
    <izvorni_sadrzaj>
      <item>Mirela Gucić, OIB 67354066538, Duga Ulica 18, 10295 Kupljenovo</item>
    </izvorni_sadrzaj>
    <derivirana_varijabla naziv="DomainObject.Predmet.StrankaListFormatedWithAdressOIB_1">
      <item>Mirela Gucić, OIB 67354066538, Duga Ulica 18, 10295 Kupljenovo</item>
    </derivirana_varijabla>
  </DomainObject.Predmet.StrankaListFormatedWithAdressOIB>
  <DomainObject.Predmet.StrankaListNazivFormated>
    <izvorni_sadrzaj>
      <item>Mirela Gucić</item>
    </izvorni_sadrzaj>
    <derivirana_varijabla naziv="DomainObject.Predmet.StrankaListNazivFormated_1">
      <item>Mirela Gucić</item>
    </derivirana_varijabla>
  </DomainObject.Predmet.StrankaListNazivFormated>
  <DomainObject.Predmet.StrankaListNazivFormatedOIB>
    <izvorni_sadrzaj>
      <item>Mirela Gucić, OIB 67354066538</item>
    </izvorni_sadrzaj>
    <derivirana_varijabla naziv="DomainObject.Predmet.StrankaListNazivFormatedOIB_1">
      <item>Mirela Gucić, OIB 67354066538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Mirela Gucić</izvorni_sadrzaj>
    <derivirana_varijabla naziv="DomainObject.Predmet.StrankaIDrugi_1">Mirela Gucić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Mirela Gucić, OIB 67354066538, Duga Ulica 18, 10295 Kupljenovo</izvorni_sadrzaj>
    <derivirana_varijabla naziv="DomainObject.Predmet.StrankaIDrugiAdressOIB_1">Mirela Gucić, OIB 67354066538, Duga Ulica 18, 10295 Kupljenovo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Gucić</item>
    </izvorni_sadrzaj>
    <derivirana_varijabla naziv="DomainObject.Predmet.SudioniciListNaziv_1">
      <item>Mirela Gucić</item>
    </derivirana_varijabla>
  </DomainObject.Predmet.SudioniciListNaziv>
  <DomainObject.Predmet.SudioniciListAdressOIB>
    <izvorni_sadrzaj>
      <item>Mirela Gucić, OIB 67354066538, Duga Ulica 18,10295 Kupljenovo</item>
    </izvorni_sadrzaj>
    <derivirana_varijabla naziv="DomainObject.Predmet.SudioniciListAdressOIB_1">
      <item>Mirela Gucić, OIB 67354066538, Duga Ulica 18,10295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67354066538</item>
    </izvorni_sadrzaj>
    <derivirana_varijabla naziv="DomainObject.Predmet.SudioniciListNazivOIB_1">
      <item>, OIB 67354066538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1200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2017-02-09T11:49:00Z</dcterms:created>
  <dc:creator>Veronika Kolačko</dc:creator>
  <cp:lastModifiedBy>Jelena Pavić</cp:lastModifiedBy>
  <cp:lastPrinted>2017-02-09T11:49:00Z</cp:lastPrinted>
  <dcterms:modified xmlns:xsi="http://www.w3.org/2001/XMLSchema-instance" xsi:type="dcterms:W3CDTF">2017-02-09T12:35:00Z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