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c494" w14:paraId="6f9c494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393CC6">
        <w:t xml:space="preserve">                        1 St-143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393CC6">
        <w:t xml:space="preserve">VIJEĆE SRPSKE NACIONALNE MANJINE OPĆINE ČAČINCI, </w:t>
      </w:r>
      <w:proofErr w:type="spellStart"/>
      <w:r w:rsidR="00393CC6">
        <w:t>Jankovačka</w:t>
      </w:r>
      <w:proofErr w:type="spellEnd"/>
      <w:r w:rsidR="00393CC6">
        <w:t xml:space="preserve"> 5, Slatinski Drenovac, OIB: 20861283015</w:t>
      </w:r>
      <w:r>
        <w:t xml:space="preserve">,  koji se vodi </w:t>
      </w:r>
      <w:r w:rsidR="00393CC6">
        <w:t>kod ovoga suda pod brojem St-143</w:t>
      </w:r>
      <w:r>
        <w:t>/2015, temeljem odredbe čl. 430.,  431. i 434. Stečajnog zakona (Narodne novine 71/15), objavljuje:</w:t>
      </w:r>
    </w:p>
    <w:p w:rsidRDefault="00393CC6" w:rsidP="00276ED5" w:rsidR="00276ED5">
      <w:r>
        <w:t>I. Na dan 28</w:t>
      </w:r>
      <w:r w:rsidR="00276ED5">
        <w:t xml:space="preserve">. listopada 2015. dužnik u Očevidniku redoslijeda osnova za plaćanje ime evidentirane neizvršene osnove za plaćanje </w:t>
      </w:r>
      <w:r w:rsidR="00D16990">
        <w:t>u</w:t>
      </w:r>
      <w:r>
        <w:t xml:space="preserve"> ukupnom iznosu od 322,69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393CC6">
        <w:t xml:space="preserve">Miroslav Habuš iz </w:t>
      </w:r>
      <w:proofErr w:type="spellStart"/>
      <w:r w:rsidR="00393CC6">
        <w:t>Čačinaca</w:t>
      </w:r>
      <w:proofErr w:type="spellEnd"/>
      <w:r w:rsidR="00393CC6">
        <w:t>, Trg kardinala Franje Kuharića 2,</w:t>
      </w:r>
      <w:r w:rsidR="00D16990">
        <w:t xml:space="preserve">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16990" w:rsidP="00276ED5" w:rsidR="00276ED5">
      <w:r>
        <w:t>U Bjelovaru, 9</w:t>
      </w:r>
      <w:r w:rsidR="00276ED5">
        <w:t xml:space="preserve">. studenog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D16990" w:rsidP="00276ED5" w:rsidR="00276ED5">
      <w:pPr>
        <w:pStyle w:val="Bezproreda"/>
      </w:pPr>
      <w:r>
        <w:t>Bjelovar, 9</w:t>
      </w:r>
      <w:r w:rsidR="00276ED5">
        <w:t>. XI 2015.</w:t>
      </w:r>
    </w:p>
    <w:p w:rsidRDefault="00393CC6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393CC6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93C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C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C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C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C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93C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C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C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C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C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St-143/2015</izvorni_sadrzaj>
    <derivirana_varijabla naziv="DomainObject.Predmet.OznakaBroj_1">St-143/2015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VIJEĆE SRPSKE NACIONALNE MANJINE OPĆINE ČAČINCI, Slatinski Drenovac</izvorni_sadrzaj>
    <derivirana_varijabla naziv="DomainObject.Predmet.ProtustrankaFormated_1">  VIJEĆE SRPSKE NACIONALNE MANJINE OPĆINE ČAČINCI, Slatinski Drenovac</derivirana_varijabla>
  </DomainObject.Predmet.ProtustrankaFormated>
  <DomainObject.Predmet.ProtustrankaFormatedOIB>
    <izvorni_sadrzaj>  VIJEĆE SRPSKE NACIONALNE MANJINE OPĆINE ČAČINCI, Slatinski Drenovac, OIB 20861283015</izvorni_sadrzaj>
    <derivirana_varijabla naziv="DomainObject.Predmet.ProtustrankaFormatedOIB_1">  VIJEĆE SRPSKE NACIONALNE MANJINE OPĆINE ČAČINCI, Slatinski Drenovac, OIB 20861283015</derivirana_varijabla>
  </DomainObject.Predmet.ProtustrankaFormatedOIB>
  <DomainObject.Predmet.ProtustrankaFormatedWithAdress>
    <izvorni_sadrzaj> VIJEĆE SRPSKE NACIONALNE MANJINE OPĆINE ČAČINCI, Slatinski Drenovac, Jankovačka 5, 33516 Slatinski Drenovac</izvorni_sadrzaj>
    <derivirana_varijabla naziv="DomainObject.Predmet.ProtustrankaFormatedWithAdress_1"> VIJEĆE SRPSKE NACIONALNE MANJINE OPĆINE ČAČINCI, Slatinski Drenovac, Jankovačka 5, 33516 Slatinski Drenovac</derivirana_varijabla>
  </DomainObject.Predmet.ProtustrankaFormatedWithAdress>
  <DomainObject.Predmet.ProtustrankaFormatedWithAdressOIB>
    <izvorni_sadrzaj> VIJEĆE SRPSKE NACIONALNE MANJINE OPĆINE ČAČINCI, Slatinski Drenovac, OIB 20861283015, Jankovačka 5, 33516 Slatinski Drenovac</izvorni_sadrzaj>
    <derivirana_varijabla naziv="DomainObject.Predmet.ProtustrankaFormatedWithAdressOIB_1"> VIJEĆE SRPSKE NACIONALNE MANJINE OPĆINE ČAČINCI, Slatinski Drenovac, OIB 20861283015, Jankovačka 5, 33516 Slatinski Drenovac</derivirana_varijabla>
  </DomainObject.Predmet.ProtustrankaFormatedWithAdressOIB>
  <DomainObject.Predmet.ProtustrankaWithAdress>
    <izvorni_sadrzaj>VIJEĆE SRPSKE NACIONALNE MANJINE OPĆINE ČAČINCI, Slatinski Drenovac Jankovačka 5, 33516 Slatinski Drenovac</izvorni_sadrzaj>
    <derivirana_varijabla naziv="DomainObject.Predmet.ProtustrankaWithAdress_1">VIJEĆE SRPSKE NACIONALNE MANJINE OPĆINE ČAČINCI, Slatinski Drenovac Jankovačka 5, 33516 Slatinski Drenovac</derivirana_varijabla>
  </DomainObject.Predmet.ProtustrankaWithAdress>
  <DomainObject.Predmet.ProtustrankaWithAdressOIB>
    <izvorni_sadrzaj>VIJEĆE SRPSKE NACIONALNE MANJINE OPĆINE ČAČINCI, Slatinski Drenovac, OIB 20861283015, Jankovačka 5, 33516 Slatinski Drenovac</izvorni_sadrzaj>
    <derivirana_varijabla naziv="DomainObject.Predmet.ProtustrankaWithAdressOIB_1">VIJEĆE SRPSKE NACIONALNE MANJINE OPĆINE ČAČINCI, Slatinski Drenovac, OIB 20861283015, Jankovačka 5, 33516 Slatinski Drenovac</derivirana_varijabla>
  </DomainObject.Predmet.ProtustrankaWithAdressOIB>
  <DomainObject.Predmet.ProtustrankaNazivFormated>
    <izvorni_sadrzaj>VIJEĆE SRPSKE NACIONALNE MANJINE OPĆINE ČAČINCI, Slatinski Drenovac</izvorni_sadrzaj>
    <derivirana_varijabla naziv="DomainObject.Predmet.ProtustrankaNazivFormated_1">VIJEĆE SRPSKE NACIONALNE MANJINE OPĆINE ČAČINCI, Slatinski Drenovac</derivirana_varijabla>
  </DomainObject.Predmet.ProtustrankaNazivFormated>
  <DomainObject.Predmet.ProtustrankaNazivFormatedOIB>
    <izvorni_sadrzaj>VIJEĆE SRPSKE NACIONALNE MANJINE OPĆINE ČAČINCI, Slatinski Drenovac, OIB 20861283015</izvorni_sadrzaj>
    <derivirana_varijabla naziv="DomainObject.Predmet.ProtustrankaNazivFormatedOIB_1">VIJEĆE SRPSKE NACIONALNE MANJINE OPĆINE ČAČINCI, Slatinski Drenovac, OIB 20861283015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VIJEĆE SRPSKE NACIONALNE MANJINE OPĆINE ČAČINCI, Slatinski Drenovac</item>
    </izvorni_sadrzaj>
    <derivirana_varijabla naziv="DomainObject.Predmet.ProtuStrankaListFormated_1">
      <item>VIJEĆE SRPSKE NACIONALNE MANJINE OPĆINE ČAČINCI, Slatinski Drenovac</item>
    </derivirana_varijabla>
  </DomainObject.Predmet.ProtuStrankaListFormated>
  <DomainObject.Predmet.ProtuStrankaListFormatedOIB>
    <izvorni_sadrzaj>
      <item>VIJEĆE SRPSKE NACIONALNE MANJINE OPĆINE ČAČINCI, Slatinski Drenovac, OIB 20861283015</item>
    </izvorni_sadrzaj>
    <derivirana_varijabla naziv="DomainObject.Predmet.ProtuStrankaListFormatedOIB_1">
      <item>VIJEĆE SRPSKE NACIONALNE MANJINE OPĆINE ČAČINCI, Slatinski Drenovac, OIB 20861283015</item>
    </derivirana_varijabla>
  </DomainObject.Predmet.ProtuStrankaListFormatedOIB>
  <DomainObject.Predmet.ProtuStrankaListFormatedWithAdress>
    <izvorni_sadrzaj>
      <item>VIJEĆE SRPSKE NACIONALNE MANJINE OPĆINE ČAČINCI, Slatinski Drenovac, Jankovačka 5, 33516 Slatinski Drenovac</item>
    </izvorni_sadrzaj>
    <derivirana_varijabla naziv="DomainObject.Predmet.ProtuStrankaListFormatedWithAdress_1">
      <item>VIJEĆE SRPSKE NACIONALNE MANJINE OPĆINE ČAČINCI, Slatinski Drenovac, Jankovačka 5, 33516 Slatinski Drenovac</item>
    </derivirana_varijabla>
  </DomainObject.Predmet.ProtuStrankaListFormatedWithAdress>
  <DomainObject.Predmet.ProtuStrankaListFormatedWithAdressOIB>
    <izvorni_sadrzaj>
      <item>VIJEĆE SRPSKE NACIONALNE MANJINE OPĆINE ČAČINCI, Slatinski Drenovac, OIB 20861283015, Jankovačka 5, 33516 Slatinski Drenovac</item>
    </izvorni_sadrzaj>
    <derivirana_varijabla naziv="DomainObject.Predmet.ProtuStrankaListFormatedWithAdressOIB_1">
      <item>VIJEĆE SRPSKE NACIONALNE MANJINE OPĆINE ČAČINCI, Slatinski Drenovac, OIB 20861283015, Jankovačka 5, 33516 Slatinski Drenovac</item>
    </derivirana_varijabla>
  </DomainObject.Predmet.ProtuStrankaListFormatedWithAdressOIB>
  <DomainObject.Predmet.ProtuStrankaListNazivFormated>
    <izvorni_sadrzaj>
      <item>VIJEĆE SRPSKE NACIONALNE MANJINE OPĆINE ČAČINCI, Slatinski Drenovac</item>
    </izvorni_sadrzaj>
    <derivirana_varijabla naziv="DomainObject.Predmet.ProtuStrankaListNazivFormated_1">
      <item>VIJEĆE SRPSKE NACIONALNE MANJINE OPĆINE ČAČINCI, Slatinski Drenovac</item>
    </derivirana_varijabla>
  </DomainObject.Predmet.ProtuStrankaListNazivFormated>
  <DomainObject.Predmet.ProtuStrankaListNazivFormatedOIB>
    <izvorni_sadrzaj>
      <item>VIJEĆE SRPSKE NACIONALNE MANJINE OPĆINE ČAČINCI, Slatinski Drenovac, OIB 20861283015</item>
    </izvorni_sadrzaj>
    <derivirana_varijabla naziv="DomainObject.Predmet.ProtuStrankaListNazivFormatedOIB_1">
      <item>VIJEĆE SRPSKE NACIONALNE MANJINE OPĆINE ČAČINCI, Slatinski Drenovac, OIB 20861283015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VIJEĆE SRPSKE NACIONALNE MANJINE OPĆINE ČAČINCI, Slatinski Drenovac</izvorni_sadrzaj>
    <derivirana_varijabla naziv="DomainObject.Predmet.ProtustrankaIDrugi_1">VIJEĆE SRPSKE NACIONALNE MANJINE OPĆINE ČAČINCI, Slatinski Drenovac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VIJEĆE SRPSKE NACIONALNE MANJINE OPĆINE ČAČINCI, Slatinski Drenovac, OIB 20861283015, Jankovačka 5, 33516 Slatinski Drenovac</izvorni_sadrzaj>
    <derivirana_varijabla naziv="DomainObject.Predmet.ProtustrankaIDrugiAdressOIB_1">VIJEĆE SRPSKE NACIONALNE MANJINE OPĆINE ČAČINCI, Slatinski Drenovac, OIB 20861283015, Jankovačka 5, 33516 Slatinski Drenovac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VIJEĆE SRPSKE NACIONALNE MANJINE OPĆINE ČAČINCI, Slatinski Drenovac</item>
    </izvorni_sadrzaj>
    <derivirana_varijabla naziv="DomainObject.Predmet.SudioniciListNaziv_1">
      <item>FINA, RC ZAGREB, Podružnica Bjelovar</item>
      <item>VIJEĆE SRPSKE NACIONALNE MANJINE OPĆINE ČAČINCI, Slatinski Drenovac</item>
    </derivirana_varijabla>
  </DomainObject.Predmet.SudioniciListNaziv>
  <DomainObject.Predmet.SudioniciListAdressOIB>
    <izvorni_sadrzaj>
      <item>FINA, RC ZAGREB, Podružnica Bjelovar, OIB 85821130368, F. Supila 4,43000 Bjelovar</item>
      <item>VIJEĆE SRPSKE NACIONALNE MANJINE OPĆINE ČAČINCI, Slatinski Drenovac, OIB 20861283015, Jankovačka 5,33516 Slatinski Drenovac</item>
    </izvorni_sadrzaj>
    <derivirana_varijabla naziv="DomainObject.Predmet.SudioniciListAdressOIB_1">
      <item>FINA, RC ZAGREB, Podružnica Bjelovar, OIB 85821130368, F. Supila 4,43000 Bjelovar</item>
      <item>VIJEĆE SRPSKE NACIONALNE MANJINE OPĆINE ČAČINCI, Slatinski Drenovac, OIB 20861283015, Jankovačka 5,33516 Slatinski Drenovac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20861283015</item>
    </izvorni_sadrzaj>
    <derivirana_varijabla naziv="DomainObject.Predmet.SudioniciListNazivOIB_1">
      <item>, OIB 85821130368</item>
      <item>, OIB 20861283015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1646</properties:Characters>
  <properties:Lines>35</properties:Lines>
  <properties:Paragraphs>14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2015-11-09T09:51:00Z</cp:lastPrinted>
  <dcterms:modified xmlns:xsi="http://www.w3.org/2001/XMLSchema-instance" xsi:type="dcterms:W3CDTF">2015-11-09T09:51:00Z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