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4639" w14:paraId="6e5463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007A6">
        <w:t>1721</w:t>
      </w:r>
      <w:r>
        <w:t>/</w:t>
      </w:r>
      <w:r w:rsidR="00E8650F">
        <w:t>16</w:t>
      </w:r>
      <w:r>
        <w:t>-</w:t>
      </w:r>
      <w:r w:rsidR="00C007A6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3E101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7EC1" w:rsidP="00FD0F32" w:rsidR="003C7EC1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both"/>
      </w:pPr>
    </w:p>
    <w:p w:rsidRDefault="00BB5364" w:rsidP="002C3961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C007A6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Pr="000B1DB2">
        <w:t>Jagera</w:t>
      </w:r>
      <w:proofErr w:type="spellEnd"/>
      <w:r w:rsidRPr="000B1DB2">
        <w:t xml:space="preserve"> 3, </w:t>
      </w:r>
      <w:r w:rsidR="00166D47">
        <w:t xml:space="preserve">OIB 85821130368, </w:t>
      </w:r>
      <w:r w:rsidRPr="000B1DB2">
        <w:t xml:space="preserve">za otvaranje stečajnog postupka nad dužnikom </w:t>
      </w:r>
      <w:r w:rsidR="00C007A6">
        <w:t>VR. V. j.d.o.o. za ugostiteljstvo i usluge</w:t>
      </w:r>
      <w:r w:rsidR="008227C3" w:rsidRPr="008227C3">
        <w:t xml:space="preserve">, </w:t>
      </w:r>
      <w:r w:rsidR="00C007A6" w:rsidRPr="00C007A6">
        <w:t>Osijek</w:t>
      </w:r>
      <w:r w:rsidR="008227C3" w:rsidRPr="008227C3">
        <w:t xml:space="preserve">, </w:t>
      </w:r>
      <w:r w:rsidR="00C007A6" w:rsidRPr="00C007A6">
        <w:t>Moslavačka 1/B</w:t>
      </w:r>
      <w:r w:rsidR="008227C3" w:rsidRPr="008227C3">
        <w:t xml:space="preserve">, MBS </w:t>
      </w:r>
      <w:r w:rsidR="00C007A6" w:rsidRPr="00C007A6">
        <w:t>030161665</w:t>
      </w:r>
      <w:r w:rsidR="008227C3" w:rsidRPr="008227C3">
        <w:t xml:space="preserve">, OIB </w:t>
      </w:r>
      <w:r w:rsidR="00C007A6" w:rsidRPr="00C007A6">
        <w:t>84679287958</w:t>
      </w:r>
      <w:r w:rsidRPr="000B1DB2">
        <w:t xml:space="preserve">, dana </w:t>
      </w:r>
      <w:r w:rsidR="00C007A6">
        <w:t>9</w:t>
      </w:r>
      <w:r w:rsidR="003E101F">
        <w:t>. lipnja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992D9D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C76064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C76064" w:rsidRPr="00C76064">
        <w:t xml:space="preserve">Vedran </w:t>
      </w:r>
      <w:proofErr w:type="spellStart"/>
      <w:r w:rsidR="00C76064" w:rsidRPr="00C76064">
        <w:t>Vrselja</w:t>
      </w:r>
      <w:proofErr w:type="spellEnd"/>
      <w:r w:rsidR="00C76064" w:rsidRPr="00C76064">
        <w:t>, OIB: 94708495663</w:t>
      </w:r>
      <w:r w:rsidR="008227C3">
        <w:t xml:space="preserve">, </w:t>
      </w:r>
      <w:r w:rsidR="00C76064" w:rsidRPr="00C76064">
        <w:t>Osijek, Moslavačka 1/B</w:t>
      </w:r>
      <w:r w:rsidRPr="00203035">
        <w:t xml:space="preserve">, 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te</w:t>
      </w:r>
    </w:p>
    <w:p w:rsidRDefault="00E42FA6" w:rsidP="00E42FA6" w:rsidR="00E42FA6">
      <w:pPr>
        <w:numPr>
          <w:ilvl w:val="1"/>
          <w:numId w:val="7"/>
        </w:numPr>
        <w:jc w:val="both"/>
      </w:pPr>
      <w:r>
        <w:t>dodatni iznos predujma u iznosu od 3.000,00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C76064">
        <w:t>1721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 w:rsidRPr="00390FA0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E42FA6" w:rsidP="00E42FA6" w:rsidR="00E42FA6">
      <w:pPr>
        <w:jc w:val="both"/>
      </w:pPr>
    </w:p>
    <w:p w:rsidRDefault="002C3961" w:rsidP="002C3961" w:rsidR="002C3961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DE09FF" w:rsidRPr="00C76064">
        <w:t>Vedran</w:t>
      </w:r>
      <w:r w:rsidR="00DE09FF">
        <w:t>u</w:t>
      </w:r>
      <w:r w:rsidR="00DE09FF" w:rsidRPr="00C76064">
        <w:t xml:space="preserve"> </w:t>
      </w:r>
      <w:proofErr w:type="spellStart"/>
      <w:r w:rsidR="00DE09FF" w:rsidRPr="00C76064">
        <w:t>Vrselja</w:t>
      </w:r>
      <w:proofErr w:type="spellEnd"/>
      <w:r w:rsidR="00DE09FF" w:rsidRPr="00C76064">
        <w:t>, OIB: 94708495663</w:t>
      </w:r>
      <w:r w:rsidR="00DE09FF">
        <w:t xml:space="preserve">, </w:t>
      </w:r>
      <w:r w:rsidR="00DE09FF" w:rsidRPr="00C76064">
        <w:t>Osijek, Moslavačka 1/B</w:t>
      </w:r>
      <w:r>
        <w:t xml:space="preserve">, da u roku 8 (osam) dana preda sudu pisano izvješće o financijsko-gospodarskom stanju dužnika, te javnobilježnički ovjerovljeni </w:t>
      </w:r>
      <w:proofErr w:type="spellStart"/>
      <w:r>
        <w:t>prokazni</w:t>
      </w:r>
      <w:proofErr w:type="spellEnd"/>
      <w:r>
        <w:t xml:space="preserve"> popis imovine, temeljem odredbe čl. 117</w:t>
      </w:r>
      <w:r w:rsidR="00DE09FF">
        <w:t>.</w:t>
      </w:r>
      <w:r>
        <w:t xml:space="preserve"> Stečajnog zakona, uz odgovarajuću primjenu odredbi članka 177., 178. i 180</w:t>
      </w:r>
      <w:r w:rsidR="00DE09FF">
        <w:t>.</w:t>
      </w:r>
      <w:r>
        <w:t xml:space="preserve"> 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A224D7">
        <w:t>20</w:t>
      </w:r>
      <w:r w:rsidR="003E101F">
        <w:t>.05</w:t>
      </w:r>
      <w:r>
        <w:t xml:space="preserve">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</w:t>
      </w:r>
      <w:r w:rsidR="00A224D7">
        <w:t>6</w:t>
      </w:r>
      <w:r>
        <w:t>-</w:t>
      </w:r>
      <w:r w:rsidR="00A224D7">
        <w:t>9104</w:t>
      </w:r>
      <w:r>
        <w:t xml:space="preserve"> od </w:t>
      </w:r>
      <w:r w:rsidR="008227C3">
        <w:t>1</w:t>
      </w:r>
      <w:r w:rsidR="00A224D7">
        <w:t>8</w:t>
      </w:r>
      <w:r w:rsidR="003E101F">
        <w:t>.05</w:t>
      </w:r>
      <w:r w:rsidR="00A15CA0">
        <w:t xml:space="preserve">.2016. godine, za </w:t>
      </w:r>
      <w:r w:rsidR="0075028B">
        <w:t>otvaranje</w:t>
      </w:r>
      <w:r w:rsidR="00A15CA0">
        <w:t xml:space="preserve"> stečajnog postupka nad dužnikom </w:t>
      </w:r>
      <w:r w:rsidR="00F917F1">
        <w:t>VR. V. j.d.o.o. za ugostiteljstvo i usluge</w:t>
      </w:r>
      <w:r w:rsidR="00F917F1" w:rsidRPr="008227C3">
        <w:t xml:space="preserve">, </w:t>
      </w:r>
      <w:r w:rsidR="00F917F1" w:rsidRPr="00C007A6">
        <w:t>Osijek</w:t>
      </w:r>
      <w:r w:rsidR="00F917F1" w:rsidRPr="008227C3">
        <w:t xml:space="preserve">, </w:t>
      </w:r>
      <w:r w:rsidR="00F917F1" w:rsidRPr="00C007A6">
        <w:t>Moslavačka 1/B</w:t>
      </w:r>
      <w:r w:rsidR="00F917F1" w:rsidRPr="008227C3">
        <w:t xml:space="preserve">, MBS </w:t>
      </w:r>
      <w:r w:rsidR="00F917F1" w:rsidRPr="00C007A6">
        <w:t>030161665</w:t>
      </w:r>
      <w:r w:rsidR="00F917F1" w:rsidRPr="008227C3">
        <w:t xml:space="preserve">, OIB </w:t>
      </w:r>
      <w:r w:rsidR="00F917F1" w:rsidRPr="00C007A6">
        <w:t>84679287958</w:t>
      </w:r>
      <w:r w:rsidR="00A15CA0">
        <w:t xml:space="preserve">, temeljem odredbe čl. </w:t>
      </w:r>
      <w:r w:rsidR="00F917F1">
        <w:t>110</w:t>
      </w:r>
      <w:r w:rsidR="00A15CA0">
        <w:t xml:space="preserve">. st. </w:t>
      </w:r>
      <w:r w:rsidR="00F917F1">
        <w:t>1</w:t>
      </w:r>
      <w:r w:rsidR="00A15CA0">
        <w:t>. Stečajnog zakona (NN 71/15</w:t>
      </w:r>
      <w:r w:rsidR="0075028B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>
        <w:t xml:space="preserve">U prijedlogu je navela da na dan </w:t>
      </w:r>
      <w:r w:rsidR="00F917F1">
        <w:t>17.05.2016</w:t>
      </w:r>
      <w:r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F917F1">
        <w:t>120</w:t>
      </w:r>
      <w:r w:rsidR="00F4099D">
        <w:t xml:space="preserve"> dana, </w:t>
      </w:r>
      <w:r>
        <w:t xml:space="preserve">u ukupnom iznosu od </w:t>
      </w:r>
      <w:r w:rsidR="00F917F1">
        <w:t>15.376,14</w:t>
      </w:r>
      <w:r>
        <w:t xml:space="preserve"> kn, u koji iznos je uračunata kamata i naknada FINE za provedbe ovrhe na novčanim sredstvima dužnika. Navodi da dužnik </w:t>
      </w:r>
      <w:r w:rsidR="004F7D86">
        <w:t>i</w:t>
      </w:r>
      <w:r>
        <w:t xml:space="preserve">ma </w:t>
      </w:r>
      <w:r w:rsidR="00122D63">
        <w:t>1</w:t>
      </w:r>
      <w:r w:rsidR="008227C3">
        <w:t xml:space="preserve"> zaposlen</w:t>
      </w:r>
      <w:r w:rsidR="00122D63">
        <w:t>og</w:t>
      </w:r>
      <w:r>
        <w:t xml:space="preserve"> radnika.</w:t>
      </w:r>
    </w:p>
    <w:p w:rsidRDefault="00E42FA6" w:rsidP="00E42FA6" w:rsidR="00E42FA6">
      <w:pPr>
        <w:ind w:firstLine="720"/>
        <w:jc w:val="both"/>
      </w:pPr>
    </w:p>
    <w:p w:rsidRDefault="00612E4C" w:rsidP="00E42FA6" w:rsidR="00E42FA6">
      <w:pPr>
        <w:ind w:firstLine="720"/>
        <w:jc w:val="both"/>
      </w:pPr>
      <w:r>
        <w:t>Dostavlja popis računa i oročenih novčanih sredstava dužnika na dan</w:t>
      </w:r>
      <w:r w:rsidR="00FC6F94">
        <w:t xml:space="preserve"> </w:t>
      </w:r>
      <w:r w:rsidR="008227C3">
        <w:t>1</w:t>
      </w:r>
      <w:r w:rsidR="002309DB">
        <w:t>7</w:t>
      </w:r>
      <w:r w:rsidR="003E101F">
        <w:t>.05</w:t>
      </w:r>
      <w:r w:rsidR="00FC6F94">
        <w:t>.2016. te n</w:t>
      </w:r>
      <w:r w:rsidR="001673F0">
        <w:t xml:space="preserve">avodi </w:t>
      </w:r>
      <w:r w:rsidR="00CD32E1">
        <w:t xml:space="preserve">da </w:t>
      </w:r>
      <w:r w:rsidR="008227C3">
        <w:t>na temelju čl. 112. st. 5. SZ-a dužnik na ime predujma za namirenje troškova stečajnog postupka nema</w:t>
      </w:r>
      <w:r w:rsidR="002309DB">
        <w:t xml:space="preserve"> zaplijenjena novčana sredstva na dan 17.05.2016.</w:t>
      </w:r>
    </w:p>
    <w:p w:rsidRDefault="00CD32E1" w:rsidP="00E42FA6" w:rsidR="00CD32E1" w:rsidRPr="0017681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5415D7">
        <w:t>110</w:t>
      </w:r>
      <w:r w:rsidRPr="00176811">
        <w:t xml:space="preserve">. st. </w:t>
      </w:r>
      <w:r w:rsidR="005415D7">
        <w:t>1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 xml:space="preserve">osobe iz čl. 110. st. 2. SZ-a nisu podnijele prijedlog za otvaranje stečajnog postupka u propisanom roku, sud im je po službenoj dužnosti naložio plaćanje predujma za namirenje </w:t>
      </w:r>
      <w:r w:rsidR="00022A47">
        <w:t xml:space="preserve">troškova stečajnog postupka sukladno odredbi </w:t>
      </w:r>
      <w:r w:rsidR="00375631">
        <w:t>čl. 113.</w:t>
      </w:r>
      <w:r w:rsidR="0075028B">
        <w:t xml:space="preserve"> i</w:t>
      </w:r>
      <w:r w:rsidR="00375631">
        <w:t xml:space="preserve"> čl. 114. SZ-a, te odlučio kao u t. 3. izreke temeljem odredbi čl. 117., 177., 178. i 180. SZ-a.</w:t>
      </w:r>
    </w:p>
    <w:p w:rsidRDefault="00E42FA6" w:rsidP="00E42FA6" w:rsidR="00E42FA6">
      <w:pPr>
        <w:jc w:val="both"/>
      </w:pPr>
    </w:p>
    <w:p w:rsidRDefault="00375631" w:rsidP="00E42FA6" w:rsidR="00375631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>U Osijeku</w:t>
      </w:r>
      <w:r w:rsidR="00375631">
        <w:rPr>
          <w:b w:val="false"/>
        </w:rPr>
        <w:t>,</w:t>
      </w:r>
      <w:r w:rsidRPr="00821DA2">
        <w:rPr>
          <w:b w:val="false"/>
        </w:rPr>
        <w:t xml:space="preserve"> </w:t>
      </w:r>
      <w:r w:rsidR="005415D7">
        <w:rPr>
          <w:b w:val="false"/>
        </w:rPr>
        <w:t>9</w:t>
      </w:r>
      <w:r w:rsidR="003E101F">
        <w:rPr>
          <w:b w:val="false"/>
        </w:rPr>
        <w:t>. lipnja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  <w:r w:rsidR="005415D7">
        <w:tab/>
      </w:r>
      <w:r w:rsidRPr="001B70DE">
        <w:t>STEČAJNI SUDAC:</w:t>
      </w:r>
    </w:p>
    <w:p w:rsidRDefault="00E42FA6" w:rsidP="00E42FA6" w:rsidR="00E42FA6">
      <w:r w:rsidRPr="001B70DE">
        <w:t xml:space="preserve">                                                  </w:t>
      </w:r>
      <w:r w:rsidR="005415D7">
        <w:t xml:space="preserve">                   </w:t>
      </w:r>
      <w:r w:rsidR="005415D7">
        <w:tab/>
      </w:r>
      <w:r w:rsidR="005415D7">
        <w:tab/>
        <w:t xml:space="preserve">      </w:t>
      </w:r>
      <w:r w:rsidRPr="001B70DE">
        <w:t>mr. sc. Tihomir Kovačević</w:t>
      </w:r>
    </w:p>
    <w:p w:rsidRDefault="005415D7" w:rsidP="00E42FA6" w:rsidR="005415D7" w:rsidRPr="001B70DE"/>
    <w:p w:rsidRDefault="00E42FA6" w:rsidP="00E42FA6" w:rsidR="00E42FA6">
      <w:pPr>
        <w:jc w:val="both"/>
        <w:rPr>
          <w:b/>
          <w:bCs/>
        </w:rPr>
      </w:pPr>
    </w:p>
    <w:p w:rsidRDefault="005415D7" w:rsidP="00E42FA6" w:rsidR="00E42FA6" w:rsidRPr="00821DA2">
      <w:pPr>
        <w:jc w:val="both"/>
        <w:rPr>
          <w:bCs/>
        </w:rPr>
      </w:pPr>
      <w:r>
        <w:rPr>
          <w:bCs/>
        </w:rPr>
        <w:t xml:space="preserve">Zapisničar: Danijela </w:t>
      </w:r>
      <w:proofErr w:type="spellStart"/>
      <w:r>
        <w:rPr>
          <w:bCs/>
        </w:rPr>
        <w:t>Špeletić</w:t>
      </w:r>
      <w:proofErr w:type="spellEnd"/>
    </w:p>
    <w:p w:rsidRDefault="00375631" w:rsidP="00E42FA6" w:rsidR="00375631">
      <w:pPr>
        <w:jc w:val="both"/>
        <w:rPr>
          <w:bCs/>
        </w:rPr>
      </w:pPr>
    </w:p>
    <w:p w:rsidRDefault="00375631" w:rsidP="00E42FA6" w:rsidR="00375631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326F52" w:rsidP="001673F0" w:rsidR="00375631">
      <w:pPr>
        <w:numPr>
          <w:ilvl w:val="0"/>
          <w:numId w:val="8"/>
        </w:numPr>
        <w:jc w:val="both"/>
      </w:pPr>
      <w:r w:rsidRPr="00C76064">
        <w:t xml:space="preserve">Vedran </w:t>
      </w:r>
      <w:proofErr w:type="spellStart"/>
      <w:r w:rsidRPr="00C76064">
        <w:t>Vrselja</w:t>
      </w:r>
      <w:proofErr w:type="spellEnd"/>
      <w:r w:rsidR="00375631">
        <w:t>, zakonski zastupnik dužnika</w:t>
      </w:r>
    </w:p>
    <w:p w:rsidRDefault="00E42FA6" w:rsidP="001673F0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8227C3">
        <w:t>28/6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AB8" w:rsidP="00FD0F32" w:rsidR="00294AB8">
      <w:r>
        <w:separator/>
      </w:r>
    </w:p>
  </w:endnote>
  <w:endnote w:id="0" w:type="continuationSeparator">
    <w:p w:rsidRDefault="00294AB8" w:rsidP="00FD0F32" w:rsidR="00294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AB8" w:rsidP="00FD0F32" w:rsidR="00294AB8">
      <w:r>
        <w:separator/>
      </w:r>
    </w:p>
  </w:footnote>
  <w:footnote w:id="0" w:type="continuationSeparator">
    <w:p w:rsidRDefault="00294AB8" w:rsidP="00FD0F32" w:rsidR="00294A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7982">
      <w:rPr>
        <w:noProof/>
      </w:rPr>
      <w:t>2</w:t>
    </w:r>
    <w:r>
      <w:fldChar w:fldCharType="end"/>
    </w:r>
  </w:p>
  <w:p w:rsidRDefault="00FD0F32" w:rsidP="00C007A6" w:rsidR="00C007A6">
    <w:pPr>
      <w:jc w:val="both"/>
    </w:pPr>
    <w:r>
      <w:tab/>
      <w:t xml:space="preserve">              </w:t>
    </w:r>
  </w:p>
  <w:p w:rsidRDefault="00C007A6" w:rsidP="00C007A6" w:rsidR="00C007A6">
    <w:pPr>
      <w:jc w:val="right"/>
    </w:pPr>
    <w:r>
      <w:t>14 St-1721/16-3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08B2"/>
    <w:rsid w:val="00057D51"/>
    <w:rsid w:val="00073037"/>
    <w:rsid w:val="00077910"/>
    <w:rsid w:val="00082893"/>
    <w:rsid w:val="00084DCC"/>
    <w:rsid w:val="000A2EC8"/>
    <w:rsid w:val="000B1DB2"/>
    <w:rsid w:val="000C1636"/>
    <w:rsid w:val="000E0D09"/>
    <w:rsid w:val="000F6394"/>
    <w:rsid w:val="000F6BB1"/>
    <w:rsid w:val="001127C1"/>
    <w:rsid w:val="00122D63"/>
    <w:rsid w:val="00125D50"/>
    <w:rsid w:val="00141CC3"/>
    <w:rsid w:val="00166D47"/>
    <w:rsid w:val="001673F0"/>
    <w:rsid w:val="00187702"/>
    <w:rsid w:val="00193952"/>
    <w:rsid w:val="001D113B"/>
    <w:rsid w:val="001D61CD"/>
    <w:rsid w:val="001F3818"/>
    <w:rsid w:val="001F4E53"/>
    <w:rsid w:val="002309DB"/>
    <w:rsid w:val="00234C2C"/>
    <w:rsid w:val="00237D77"/>
    <w:rsid w:val="00260090"/>
    <w:rsid w:val="00260DC7"/>
    <w:rsid w:val="00294AB8"/>
    <w:rsid w:val="002C3961"/>
    <w:rsid w:val="002C4C28"/>
    <w:rsid w:val="002D75D8"/>
    <w:rsid w:val="002F66B0"/>
    <w:rsid w:val="00326F52"/>
    <w:rsid w:val="00333984"/>
    <w:rsid w:val="00375631"/>
    <w:rsid w:val="00383A81"/>
    <w:rsid w:val="003B20E1"/>
    <w:rsid w:val="003C7EC1"/>
    <w:rsid w:val="003D468C"/>
    <w:rsid w:val="003E101F"/>
    <w:rsid w:val="00402E94"/>
    <w:rsid w:val="00440509"/>
    <w:rsid w:val="004557C4"/>
    <w:rsid w:val="004B691F"/>
    <w:rsid w:val="004C2E6C"/>
    <w:rsid w:val="004D098B"/>
    <w:rsid w:val="004E475E"/>
    <w:rsid w:val="004F15EE"/>
    <w:rsid w:val="004F2640"/>
    <w:rsid w:val="004F7D86"/>
    <w:rsid w:val="00507A13"/>
    <w:rsid w:val="00513861"/>
    <w:rsid w:val="0052537D"/>
    <w:rsid w:val="0053263A"/>
    <w:rsid w:val="00533AEE"/>
    <w:rsid w:val="00534031"/>
    <w:rsid w:val="005415D7"/>
    <w:rsid w:val="005428C9"/>
    <w:rsid w:val="00576460"/>
    <w:rsid w:val="005A0866"/>
    <w:rsid w:val="005E3DED"/>
    <w:rsid w:val="00607945"/>
    <w:rsid w:val="00612E4C"/>
    <w:rsid w:val="00641D2E"/>
    <w:rsid w:val="006435F0"/>
    <w:rsid w:val="00650092"/>
    <w:rsid w:val="00650D8D"/>
    <w:rsid w:val="0068209F"/>
    <w:rsid w:val="00683E8D"/>
    <w:rsid w:val="006B7688"/>
    <w:rsid w:val="006D7788"/>
    <w:rsid w:val="007412F6"/>
    <w:rsid w:val="0075028B"/>
    <w:rsid w:val="00752641"/>
    <w:rsid w:val="00753FC1"/>
    <w:rsid w:val="00766F65"/>
    <w:rsid w:val="007B7EDC"/>
    <w:rsid w:val="007C7C7F"/>
    <w:rsid w:val="007E7982"/>
    <w:rsid w:val="00806A76"/>
    <w:rsid w:val="008227C3"/>
    <w:rsid w:val="00842EE6"/>
    <w:rsid w:val="008508C3"/>
    <w:rsid w:val="0086731F"/>
    <w:rsid w:val="0088394A"/>
    <w:rsid w:val="00884C61"/>
    <w:rsid w:val="00886270"/>
    <w:rsid w:val="00891A16"/>
    <w:rsid w:val="00894102"/>
    <w:rsid w:val="008B7B03"/>
    <w:rsid w:val="008D0585"/>
    <w:rsid w:val="00907C67"/>
    <w:rsid w:val="00913729"/>
    <w:rsid w:val="00925019"/>
    <w:rsid w:val="00925A27"/>
    <w:rsid w:val="00934FA1"/>
    <w:rsid w:val="009365DD"/>
    <w:rsid w:val="0094421A"/>
    <w:rsid w:val="009504AE"/>
    <w:rsid w:val="00955B33"/>
    <w:rsid w:val="00961463"/>
    <w:rsid w:val="0096332B"/>
    <w:rsid w:val="009635B8"/>
    <w:rsid w:val="009654F9"/>
    <w:rsid w:val="00992D9D"/>
    <w:rsid w:val="00993B7F"/>
    <w:rsid w:val="009A1D3B"/>
    <w:rsid w:val="009A3914"/>
    <w:rsid w:val="009B228A"/>
    <w:rsid w:val="009D3A79"/>
    <w:rsid w:val="009D7C3F"/>
    <w:rsid w:val="009E37DF"/>
    <w:rsid w:val="009E42B9"/>
    <w:rsid w:val="009E4CE5"/>
    <w:rsid w:val="00A02FF6"/>
    <w:rsid w:val="00A15CA0"/>
    <w:rsid w:val="00A224D7"/>
    <w:rsid w:val="00A22B74"/>
    <w:rsid w:val="00A320F5"/>
    <w:rsid w:val="00A353C1"/>
    <w:rsid w:val="00A36539"/>
    <w:rsid w:val="00A37C30"/>
    <w:rsid w:val="00A5102B"/>
    <w:rsid w:val="00A62737"/>
    <w:rsid w:val="00A92278"/>
    <w:rsid w:val="00AA2AA8"/>
    <w:rsid w:val="00AB6EA6"/>
    <w:rsid w:val="00AD694D"/>
    <w:rsid w:val="00AF7215"/>
    <w:rsid w:val="00B062F1"/>
    <w:rsid w:val="00B11825"/>
    <w:rsid w:val="00B246D8"/>
    <w:rsid w:val="00B252A8"/>
    <w:rsid w:val="00B71E64"/>
    <w:rsid w:val="00B76A6C"/>
    <w:rsid w:val="00B84963"/>
    <w:rsid w:val="00B95C5A"/>
    <w:rsid w:val="00BA13EB"/>
    <w:rsid w:val="00BA3984"/>
    <w:rsid w:val="00BB3ED9"/>
    <w:rsid w:val="00BB5364"/>
    <w:rsid w:val="00BF617D"/>
    <w:rsid w:val="00BF7875"/>
    <w:rsid w:val="00C007A6"/>
    <w:rsid w:val="00C03878"/>
    <w:rsid w:val="00C0764A"/>
    <w:rsid w:val="00C263CA"/>
    <w:rsid w:val="00C30255"/>
    <w:rsid w:val="00C30DBA"/>
    <w:rsid w:val="00C316FD"/>
    <w:rsid w:val="00C354FB"/>
    <w:rsid w:val="00C467DE"/>
    <w:rsid w:val="00C50158"/>
    <w:rsid w:val="00C67E69"/>
    <w:rsid w:val="00C76064"/>
    <w:rsid w:val="00CB736F"/>
    <w:rsid w:val="00CD32E1"/>
    <w:rsid w:val="00D06A32"/>
    <w:rsid w:val="00D131ED"/>
    <w:rsid w:val="00D3293B"/>
    <w:rsid w:val="00D42CE1"/>
    <w:rsid w:val="00D45D6C"/>
    <w:rsid w:val="00D5401B"/>
    <w:rsid w:val="00D601D5"/>
    <w:rsid w:val="00D76E41"/>
    <w:rsid w:val="00D85221"/>
    <w:rsid w:val="00DE09FF"/>
    <w:rsid w:val="00E05F2C"/>
    <w:rsid w:val="00E14899"/>
    <w:rsid w:val="00E42FA6"/>
    <w:rsid w:val="00E7432D"/>
    <w:rsid w:val="00E81070"/>
    <w:rsid w:val="00E82BC0"/>
    <w:rsid w:val="00E8650F"/>
    <w:rsid w:val="00E905B8"/>
    <w:rsid w:val="00E920FD"/>
    <w:rsid w:val="00EA7C38"/>
    <w:rsid w:val="00EC4508"/>
    <w:rsid w:val="00ED431D"/>
    <w:rsid w:val="00EF6417"/>
    <w:rsid w:val="00EF74DB"/>
    <w:rsid w:val="00F078AC"/>
    <w:rsid w:val="00F10B9E"/>
    <w:rsid w:val="00F12013"/>
    <w:rsid w:val="00F4099D"/>
    <w:rsid w:val="00F45589"/>
    <w:rsid w:val="00F864DE"/>
    <w:rsid w:val="00F8730A"/>
    <w:rsid w:val="00F917F1"/>
    <w:rsid w:val="00F95E47"/>
    <w:rsid w:val="00FA4951"/>
    <w:rsid w:val="00FC1274"/>
    <w:rsid w:val="00FC6F9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227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27C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9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7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227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27C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79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St-1721/2016</izvorni_sadrzaj>
    <derivirana_varijabla naziv="DomainObject.Predmet.OznakaBroj_1">St-1721/2016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VR. V. jednostavno društvo s ograničenom odgovornošću za ugostiteljstvo i usluge</izvorni_sadrzaj>
    <derivirana_varijabla naziv="DomainObject.Predmet.ProtustrankaFormated_1">  VR. V. jednostavno društvo s ograničenom odgovornošću za ugostiteljstvo i usluge</derivirana_varijabla>
  </DomainObject.Predmet.ProtustrankaFormated>
  <DomainObject.Predmet.ProtustrankaFormatedOIB>
    <izvorni_sadrzaj>  VR. V. jednostavno društvo s ograničenom odgovornošću za ugostiteljstvo i usluge, OIB 84679287958</izvorni_sadrzaj>
    <derivirana_varijabla naziv="DomainObject.Predmet.ProtustrankaFormatedOIB_1">  VR. V. jednostavno društvo s ograničenom odgovornošću za ugostiteljstvo i usluge, OIB 84679287958</derivirana_varijabla>
  </DomainObject.Predmet.ProtustrankaFormatedOIB>
  <DomainObject.Predmet.ProtustrankaFormatedWithAdress>
    <izvorni_sadrzaj> VR. V. jednostavno društvo s ograničenom odgovornošću za ugostiteljstvo i usluge, Moslavačka 1B, 31000 Osijek</izvorni_sadrzaj>
    <derivirana_varijabla naziv="DomainObject.Predmet.ProtustrankaFormatedWithAdress_1"> VR. V. jednostavno društvo s ograničenom odgovornošću za ugostiteljstvo i usluge, Moslavačka 1B, 31000 Osijek</derivirana_varijabla>
  </DomainObject.Predmet.ProtustrankaFormatedWithAdress>
  <DomainObject.Predmet.ProtustrankaFormatedWithAdressOIB>
    <izvorni_sadrzaj> VR. V. jednostavno društvo s ograničenom odgovornošću za ugostiteljstvo i usluge, OIB 84679287958, Moslavačka 1B, 31000 Osijek</izvorni_sadrzaj>
    <derivirana_varijabla naziv="DomainObject.Predmet.ProtustrankaFormatedWithAdressOIB_1"> VR. V. jednostavno društvo s ograničenom odgovornošću za ugostiteljstvo i usluge, OIB 84679287958, Moslavačka 1B, 31000 Osijek</derivirana_varijabla>
  </DomainObject.Predmet.ProtustrankaFormatedWithAdressOIB>
  <DomainObject.Predmet.ProtustrankaWithAdress>
    <izvorni_sadrzaj>VR. V. jednostavno društvo s ograničenom odgovornošću za ugostiteljstvo i usluge Moslavačka 1B, 31000 Osijek</izvorni_sadrzaj>
    <derivirana_varijabla naziv="DomainObject.Predmet.ProtustrankaWithAdress_1">VR. V. jednostavno društvo s ograničenom odgovornošću za ugostiteljstvo i usluge Moslavačka 1B, 31000 Osijek</derivirana_varijabla>
  </DomainObject.Predmet.ProtustrankaWithAdress>
  <DomainObject.Predmet.ProtustrankaWithAdressOIB>
    <izvorni_sadrzaj>VR. V. jednostavno društvo s ograničenom odgovornošću za ugostiteljstvo i usluge, OIB 84679287958, Moslavačka 1B, 31000 Osijek</izvorni_sadrzaj>
    <derivirana_varijabla naziv="DomainObject.Predmet.ProtustrankaWithAdressOIB_1">VR. V. jednostavno društvo s ograničenom odgovornošću za ugostiteljstvo i usluge, OIB 84679287958, Moslavačka 1B, 31000 Osijek</derivirana_varijabla>
  </DomainObject.Predmet.ProtustrankaWithAdressOIB>
  <DomainObject.Predmet.ProtustrankaNazivFormated>
    <izvorni_sadrzaj>VR. V. jednostavno društvo s ograničenom odgovornošću za ugostiteljstvo i usluge</izvorni_sadrzaj>
    <derivirana_varijabla naziv="DomainObject.Predmet.ProtustrankaNazivFormated_1">VR. V. jednostavno društvo s ograničenom odgovornošću za ugostiteljstvo i usluge</derivirana_varijabla>
  </DomainObject.Predmet.ProtustrankaNazivFormated>
  <DomainObject.Predmet.ProtustrankaNazivFormatedOIB>
    <izvorni_sadrzaj>VR. V. jednostavno društvo s ograničenom odgovornošću za ugostiteljstvo i usluge, OIB 84679287958</izvorni_sadrzaj>
    <derivirana_varijabla naziv="DomainObject.Predmet.ProtustrankaNazivFormatedOIB_1">VR. V. jednostavno društvo s ograničenom odgovornošću za ugostiteljstvo i usluge, OIB 84679287958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VR. V. jednostavno društvo s ograničenom odgovornošću za ugostiteljstvo i usluge</item>
    </izvorni_sadrzaj>
    <derivirana_varijabla naziv="DomainObject.Predmet.ProtuStrankaListFormated_1">
      <item>VR. V. jednostavno društvo s ograničenom odgovornošću za ugostiteljstvo i usluge</item>
    </derivirana_varijabla>
  </DomainObject.Predmet.ProtuStrankaListFormated>
  <DomainObject.Predmet.ProtuStrankaListFormatedOIB>
    <izvorni_sadrzaj>
      <item>VR. V. jednostavno društvo s ograničenom odgovornošću za ugostiteljstvo i usluge, OIB 84679287958</item>
    </izvorni_sadrzaj>
    <derivirana_varijabla naziv="DomainObject.Predmet.ProtuStrankaListFormatedOIB_1">
      <item>VR. V. jednostavno društvo s ograničenom odgovornošću za ugostiteljstvo i usluge, OIB 84679287958</item>
    </derivirana_varijabla>
  </DomainObject.Predmet.ProtuStrankaListFormatedOIB>
  <DomainObject.Predmet.ProtuStrankaListFormatedWithAdress>
    <izvorni_sadrzaj>
      <item>VR. V. jednostavno društvo s ograničenom odgovornošću za ugostiteljstvo i usluge, Moslavačka 1B, 31000 Osijek</item>
    </izvorni_sadrzaj>
    <derivirana_varijabla naziv="DomainObject.Predmet.ProtuStrankaListFormatedWithAdress_1">
      <item>VR. V. jednostavno društvo s ograničenom odgovornošću za ugostiteljstvo i usluge, Moslavačka 1B, 31000 Osijek</item>
    </derivirana_varijabla>
  </DomainObject.Predmet.ProtuStrankaListFormatedWithAdress>
  <DomainObject.Predmet.ProtuStrankaListFormatedWithAdressOIB>
    <izvorni_sadrzaj>
      <item>VR. V. jednostavno društvo s ograničenom odgovornošću za ugostiteljstvo i usluge, OIB 84679287958, Moslavačka 1B, 31000 Osijek</item>
    </izvorni_sadrzaj>
    <derivirana_varijabla naziv="DomainObject.Predmet.ProtuStrankaListFormatedWithAdressOIB_1">
      <item>VR. V. jednostavno društvo s ograničenom odgovornošću za ugostiteljstvo i usluge, OIB 84679287958, Moslavačka 1B, 31000 Osijek</item>
    </derivirana_varijabla>
  </DomainObject.Predmet.ProtuStrankaListFormatedWithAdressOIB>
  <DomainObject.Predmet.ProtuStrankaListNazivFormated>
    <izvorni_sadrzaj>
      <item>VR. V. jednostavno društvo s ograničenom odgovornošću za ugostiteljstvo i usluge</item>
    </izvorni_sadrzaj>
    <derivirana_varijabla naziv="DomainObject.Predmet.ProtuStrankaListNazivFormated_1">
      <item>VR. V. jednostavno društvo s ograničenom odgovornošću za ugostiteljstvo i usluge</item>
    </derivirana_varijabla>
  </DomainObject.Predmet.ProtuStrankaListNazivFormated>
  <DomainObject.Predmet.ProtuStrankaListNazivFormatedOIB>
    <izvorni_sadrzaj>
      <item>VR. V. jednostavno društvo s ograničenom odgovornošću za ugostiteljstvo i usluge, OIB 84679287958</item>
    </izvorni_sadrzaj>
    <derivirana_varijabla naziv="DomainObject.Predmet.ProtuStrankaListNazivFormatedOIB_1">
      <item>VR. V. jednostavno društvo s ograničenom odgovornošću za ugostiteljstvo i usluge, OIB 84679287958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VR. V. jednostavno društvo s ograničenom odgovornošću za ugostiteljstvo i usluge</izvorni_sadrzaj>
    <derivirana_varijabla naziv="DomainObject.Predmet.ProtustrankaIDrugi_1">VR. V.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VR. V. jednostavno društvo s ograničenom odgovornošću za ugostiteljstvo i usluge, OIB 84679287958, Moslavačka 1B, 31000 Osijek</izvorni_sadrzaj>
    <derivirana_varijabla naziv="DomainObject.Predmet.ProtustrankaIDrugiAdressOIB_1">VR. V. jednostavno društvo s ograničenom odgovornošću za ugostiteljstvo i usluge, OIB 84679287958, Moslavačka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VR. V. jednostavno društvo s ograničenom odgovornošću za ugostiteljstvo i usluge</item>
    </izvorni_sadrzaj>
    <derivirana_varijabla naziv="DomainObject.Predmet.SudioniciListNaziv_1">
      <item>FINA RC OSIJEK</item>
      <item>VR. V.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VR. V. jednostavno društvo s ograničenom odgovornošću za ugostiteljstvo i usluge, OIB 84679287958, Moslavačka 1B,31000 Osijek</item>
    </izvorni_sadrzaj>
    <derivirana_varijabla naziv="DomainObject.Predmet.SudioniciListAdressOIB_1">
      <item>FINA RC OSIJEK, OIB 85821130368</item>
      <item>VR. V. jednostavno društvo s ograničenom odgovornošću za ugostiteljstvo i usluge, OIB 84679287958, Moslavačka 1B,31000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84679287958</item>
    </izvorni_sadrzaj>
    <derivirana_varijabla naziv="DomainObject.Predmet.SudioniciListNazivOIB_1">
      <item>, OIB 85821130368</item>
      <item>, OIB 84679287958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9CC56-FCC4-4A0F-8BF1-1005F9BEC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2674</properties:Characters>
  <properties:Lines>84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2016-06-06T09:46:00Z</dcterms:created>
  <dc:creator>tkovacevic</dc:creator>
  <cp:lastModifiedBy>Danijela Špeletić</cp:lastModifiedBy>
  <cp:lastPrinted>2016-04-18T06:34:00Z</cp:lastPrinted>
  <dcterms:modified xmlns:xsi="http://www.w3.org/2001/XMLSchema-instance" xsi:type="dcterms:W3CDTF">2016-06-09T09:52:00Z</dcterms:modified>
  <cp:revision>37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