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2a08" w14:paraId="37a2a08" w:rsidRDefault="008C16F7" w:rsidP="008C16F7" w:rsidR="008C16F7" w:rsidRPr="0011175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111759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111759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111759">
        <w:tc>
          <w:tcPr>
            <w:tcW w:type="dxa" w:w="3060"/>
          </w:tcPr>
          <w:p w:rsidRDefault="008C16F7" w:rsidR="008C16F7" w:rsidRPr="0011175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11175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11759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11175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175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11175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175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11175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1175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11175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11175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1117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111759">
        <w:rPr>
          <w:rFonts w:hAnsi="Times New Roman" w:ascii="Times New Roman"/>
          <w:sz w:val="24"/>
          <w:szCs w:val="24"/>
        </w:rPr>
        <w:t xml:space="preserve">prijedloga predlagatelja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111759" w:rsidRPr="00111759">
        <w:rPr>
          <w:rFonts w:hAnsi="Times New Roman" w:ascii="Times New Roman"/>
          <w:sz w:val="24"/>
          <w:szCs w:val="24"/>
        </w:rPr>
        <w:t>ERIGONA d.o.o., Zaprešić, Trg mladosti 10, OIB: 03797354707, 23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. veljače 2017.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8C16F7" w:rsidR="008C16F7" w:rsidRPr="00111759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111759" w:rsidRPr="00111759">
        <w:rPr>
          <w:rFonts w:hAnsi="Times New Roman" w:ascii="Times New Roman"/>
          <w:sz w:val="24"/>
          <w:szCs w:val="24"/>
        </w:rPr>
        <w:t>ERIGONA d.o.o., Zaprešić, Trg mladosti 10, OIB: 03797354707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11759" w:rsidRPr="00111759">
        <w:rPr>
          <w:rFonts w:eastAsia="Times New Roman" w:hAnsi="Times New Roman" w:ascii="Times New Roman"/>
          <w:sz w:val="24"/>
          <w:szCs w:val="24"/>
          <w:lang w:eastAsia="hr-HR"/>
        </w:rPr>
        <w:t>Aniti Turk, Zaprešić, Ulica Antuna Mihanovića 34, OIB: 51023313290</w:t>
      </w:r>
      <w:r w:rsidR="00701AC2" w:rsidRPr="0011175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</w:t>
      </w:r>
      <w:r w:rsidR="002E1ABF"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111759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6.000,00 kuna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11759"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2068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8C16F7" w:rsidP="008C16F7" w:rsidR="008C16F7" w:rsidRPr="0011175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11175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11759"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20681</w:t>
      </w:r>
      <w:r w:rsidRPr="00111759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6.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11175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111759" w:rsidRPr="00111759">
        <w:rPr>
          <w:rFonts w:hAnsi="Times New Roman" w:ascii="Times New Roman"/>
          <w:sz w:val="24"/>
          <w:szCs w:val="24"/>
        </w:rPr>
        <w:t>ERIGONA d.o.o., Zaprešić, Trg mladosti 10, OIB: 03797354707.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upravitelja, eventualno vještačenje i dr.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111759" w:rsidRPr="00111759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>. veljače 2017.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11175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8C16F7" w:rsidP="00F527D3" w:rsidR="008C16F7" w:rsidRPr="0011175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175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7B6B50" w:rsidP="008C16F7" w:rsidR="007B6B50" w:rsidRPr="00111759">
      <w:pPr>
        <w:rPr>
          <w:rFonts w:hAnsi="Times New Roman" w:ascii="Times New Roman"/>
          <w:sz w:val="24"/>
          <w:szCs w:val="24"/>
        </w:rPr>
      </w:pPr>
    </w:p>
    <w:sectPr w:rsidR="007B6B50" w:rsidRPr="0011175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ED0" w:rsidP="007B6B50" w:rsidR="009E6ED0">
      <w:pPr>
        <w:spacing w:lineRule="auto" w:line="240" w:after="0"/>
      </w:pPr>
      <w:r>
        <w:separator/>
      </w:r>
    </w:p>
  </w:endnote>
  <w:endnote w:id="0" w:type="continuationSeparator">
    <w:p w:rsidRDefault="009E6ED0" w:rsidP="007B6B50" w:rsidR="009E6E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ED0" w:rsidP="007B6B50" w:rsidR="009E6ED0">
      <w:pPr>
        <w:spacing w:lineRule="auto" w:line="240" w:after="0"/>
      </w:pPr>
      <w:r>
        <w:separator/>
      </w:r>
    </w:p>
  </w:footnote>
  <w:footnote w:id="0" w:type="continuationSeparator">
    <w:p w:rsidRDefault="009E6ED0" w:rsidP="007B6B50" w:rsidR="009E6E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99453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7D3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111759">
      <w:t>2068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111759"/>
    <w:rsid w:val="00124D40"/>
    <w:rsid w:val="00266702"/>
    <w:rsid w:val="002E1ABF"/>
    <w:rsid w:val="00302E3C"/>
    <w:rsid w:val="00382C2E"/>
    <w:rsid w:val="003A7FC7"/>
    <w:rsid w:val="003F6FB1"/>
    <w:rsid w:val="004E3003"/>
    <w:rsid w:val="004E767B"/>
    <w:rsid w:val="006B6031"/>
    <w:rsid w:val="00701AC2"/>
    <w:rsid w:val="007B6B50"/>
    <w:rsid w:val="008C16F7"/>
    <w:rsid w:val="00993712"/>
    <w:rsid w:val="009E6ED0"/>
    <w:rsid w:val="00A0659A"/>
    <w:rsid w:val="00BC469A"/>
    <w:rsid w:val="00CB0F4D"/>
    <w:rsid w:val="00DC0153"/>
    <w:rsid w:val="00F25127"/>
    <w:rsid w:val="00F5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7D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27D3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27D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27D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7D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27D3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27D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27D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6.000,00 kn</izvorni_sadrzaj>
    <derivirana_varijabla naziv="DomainObject.Primjedba_1">predujam u iznosu od 6.000,00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St-2068/2016</izvorni_sadrzaj>
    <derivirana_varijabla naziv="DomainObject.Predmet.OznakaBroj_1">St-2068/2016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ERIGONA d.o.o. zastupanog po punomoćniku Anita Turk</izvorni_sadrzaj>
    <derivirana_varijabla naziv="DomainObject.Predmet.ProtustrankaFormated_1">  ERIGONA d.o.o. zastupanog po punomoćniku Anita Turk</derivirana_varijabla>
  </DomainObject.Predmet.ProtustrankaFormated>
  <DomainObject.Predmet.ProtustrankaFormatedOIB>
    <izvorni_sadrzaj>  ERIGONA d.o.o., OIB 03797354707 zastupanog po punomoćniku Anita Turk</izvorni_sadrzaj>
    <derivirana_varijabla naziv="DomainObject.Predmet.ProtustrankaFormatedOIB_1">  ERIGONA d.o.o., OIB 03797354707 zastupanog po punomoćniku Anita Turk</derivirana_varijabla>
  </DomainObject.Predmet.ProtustrankaFormatedOIB>
  <DomainObject.Predmet.ProtustrankaFormatedWithAdress>
    <izvorni_sadrzaj> ERIGONA d.o.o., Trg Mladosti 10, 10290 Zaprešić zastupanog po punomoćniku Anita Turk</izvorni_sadrzaj>
    <derivirana_varijabla naziv="DomainObject.Predmet.ProtustrankaFormatedWithAdress_1"> ERIGONA d.o.o., Trg Mladosti 10, 10290 Zaprešić zastupanog po punomoćniku Anita Turk</derivirana_varijabla>
  </DomainObject.Predmet.ProtustrankaFormatedWithAdress>
  <DomainObject.Predmet.ProtustrankaFormatedWithAdressOIB>
    <izvorni_sadrzaj> ERIGONA d.o.o., OIB 03797354707, Trg Mladosti 10, 10290 Zaprešić zastupanog po punomoćniku Anita Turk</izvorni_sadrzaj>
    <derivirana_varijabla naziv="DomainObject.Predmet.ProtustrankaFormatedWithAdressOIB_1"> ERIGONA d.o.o., OIB 03797354707, Trg Mladosti 10, 10290 Zaprešić zastupanog po punomoćniku Anita Turk</derivirana_varijabla>
  </DomainObject.Predmet.ProtustrankaFormatedWithAdressOIB>
  <DomainObject.Predmet.ProtustrankaWithAdress>
    <izvorni_sadrzaj>ERIGONA d.o.o. Trg Mladosti 10, 10290 Zaprešić</izvorni_sadrzaj>
    <derivirana_varijabla naziv="DomainObject.Predmet.ProtustrankaWithAdress_1">ERIGONA d.o.o. Trg Mladosti 10, 10290 Zaprešić</derivirana_varijabla>
  </DomainObject.Predmet.ProtustrankaWithAdress>
  <DomainObject.Predmet.ProtustrankaWithAdressOIB>
    <izvorni_sadrzaj>ERIGONA d.o.o., OIB 03797354707, Trg Mladosti 10, 10290 Zaprešić</izvorni_sadrzaj>
    <derivirana_varijabla naziv="DomainObject.Predmet.ProtustrankaWithAdressOIB_1">ERIGONA d.o.o., OIB 03797354707, Trg Mladosti 10, 10290 Zaprešić</derivirana_varijabla>
  </DomainObject.Predmet.ProtustrankaWithAdressOIB>
  <DomainObject.Predmet.ProtustrankaNazivFormated>
    <izvorni_sadrzaj>ERIGONA d.o.o.</izvorni_sadrzaj>
    <derivirana_varijabla naziv="DomainObject.Predmet.ProtustrankaNazivFormated_1">ERIGONA d.o.o.</derivirana_varijabla>
  </DomainObject.Predmet.ProtustrankaNazivFormated>
  <DomainObject.Predmet.ProtustrankaNazivFormatedOIB>
    <izvorni_sadrzaj>ERIGONA d.o.o., OIB 03797354707</izvorni_sadrzaj>
    <derivirana_varijabla naziv="DomainObject.Predmet.ProtustrankaNazivFormatedOIB_1">ERIGONA d.o.o., OIB 03797354707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ERIGONA d.o.o. zastupanog po punomoćniku Anita Turk</item>
    </izvorni_sadrzaj>
    <derivirana_varijabla naziv="DomainObject.Predmet.ProtuStrankaListFormated_1">
      <item>ERIGONA d.o.o. zastupanog po punomoćniku Anita Turk</item>
    </derivirana_varijabla>
  </DomainObject.Predmet.ProtuStrankaListFormated>
  <DomainObject.Predmet.ProtuStrankaListFormatedOIB>
    <izvorni_sadrzaj>
      <item>ERIGONA d.o.o., OIB 03797354707 zastupanog po punomoćniku Anita Turk</item>
    </izvorni_sadrzaj>
    <derivirana_varijabla naziv="DomainObject.Predmet.ProtuStrankaListFormatedOIB_1">
      <item>ERIGONA d.o.o., OIB 03797354707 zastupanog po punomoćniku Anita Turk</item>
    </derivirana_varijabla>
  </DomainObject.Predmet.ProtuStrankaListFormatedOIB>
  <DomainObject.Predmet.ProtuStrankaListFormatedWithAdress>
    <izvorni_sadrzaj>
      <item>ERIGONA d.o.o., Trg Mladosti 10, 10290 Zaprešić zastupanog po punomoćniku Anita Turk</item>
    </izvorni_sadrzaj>
    <derivirana_varijabla naziv="DomainObject.Predmet.ProtuStrankaListFormatedWithAdress_1">
      <item>ERIGONA d.o.o., Trg Mladosti 10, 10290 Zaprešić zastupanog po punomoćniku Anita Turk</item>
    </derivirana_varijabla>
  </DomainObject.Predmet.ProtuStrankaListFormatedWithAdress>
  <DomainObject.Predmet.ProtuStrankaListFormatedWithAdressOIB>
    <izvorni_sadrzaj>
      <item>ERIGONA d.o.o., OIB 03797354707, Trg Mladosti 10, 10290 Zaprešić zastupanog po punomoćniku Anita Turk</item>
    </izvorni_sadrzaj>
    <derivirana_varijabla naziv="DomainObject.Predmet.ProtuStrankaListFormatedWithAdressOIB_1">
      <item>ERIGONA d.o.o., OIB 03797354707, Trg Mladosti 10, 10290 Zaprešić zastupanog po punomoćniku Anita Turk</item>
    </derivirana_varijabla>
  </DomainObject.Predmet.ProtuStrankaListFormatedWithAdressOIB>
  <DomainObject.Predmet.ProtuStrankaListNazivFormated>
    <izvorni_sadrzaj>
      <item>ERIGONA d.o.o.</item>
    </izvorni_sadrzaj>
    <derivirana_varijabla naziv="DomainObject.Predmet.ProtuStrankaListNazivFormated_1">
      <item>ERIGONA d.o.o.</item>
    </derivirana_varijabla>
  </DomainObject.Predmet.ProtuStrankaListNazivFormated>
  <DomainObject.Predmet.ProtuStrankaListNazivFormatedOIB>
    <izvorni_sadrzaj>
      <item>ERIGONA d.o.o., OIB 03797354707</item>
    </izvorni_sadrzaj>
    <derivirana_varijabla naziv="DomainObject.Predmet.ProtuStrankaListNazivFormatedOIB_1">
      <item>ERIGONA d.o.o., OIB 03797354707</item>
    </derivirana_varijabla>
  </DomainObject.Predmet.ProtuStrankaListNazivFormatedOIB>
  <DomainObject.Predmet.OstaliListFormated>
    <izvorni_sadrzaj>
      <item>Anita Turk punomoćnik sudionika u postupku ERIGONA d.o.o.</item>
    </izvorni_sadrzaj>
    <derivirana_varijabla naziv="DomainObject.Predmet.OstaliListFormated_1">
      <item>Anita Turk punomoćnik sudionika u postupku ERIGONA d.o.o.</item>
    </derivirana_varijabla>
  </DomainObject.Predmet.OstaliListFormated>
  <DomainObject.Predmet.OstaliListFormatedOIB>
    <izvorni_sadrzaj>
      <item>Anita Turk, OIB 51023313290 punomoćnik sudionika u postupku ERIGONA d.o.o.</item>
    </izvorni_sadrzaj>
    <derivirana_varijabla naziv="DomainObject.Predmet.OstaliListFormatedOIB_1">
      <item>Anita Turk, OIB 51023313290 punomoćnik sudionika u postupku ERIGONA d.o.o.</item>
    </derivirana_varijabla>
  </DomainObject.Predmet.OstaliListFormatedOIB>
  <DomainObject.Predmet.OstaliListFormatedWithAdress>
    <izvorni_sadrzaj>
      <item>Anita Turk, Ulica Antuna Mihanovića 34, 10290 Zaprešić punomoćnik sudionika u postupku ERIGONA d.o.o.</item>
    </izvorni_sadrzaj>
    <derivirana_varijabla naziv="DomainObject.Predmet.OstaliListFormatedWithAdress_1">
      <item>Anita Turk, Ulica Antuna Mihanovića 34, 10290 Zaprešić punomoćnik sudionika u postupku ERIGONA d.o.o.</item>
    </derivirana_varijabla>
  </DomainObject.Predmet.OstaliListFormatedWithAdress>
  <DomainObject.Predmet.OstaliListFormatedWithAdressOIB>
    <izvorni_sadrzaj>
      <item>Anita Turk, OIB 51023313290, Ulica Antuna Mihanovića 34, 10290 Zaprešić punomoćnik sudionika u postupku ERIGONA d.o.o.</item>
    </izvorni_sadrzaj>
    <derivirana_varijabla naziv="DomainObject.Predmet.OstaliListFormatedWithAdressOIB_1">
      <item>Anita Turk, OIB 51023313290, Ulica Antuna Mihanovića 34, 10290 Zaprešić punomoćnik sudionika u postupku ERIGONA d.o.o.</item>
    </derivirana_varijabla>
  </DomainObject.Predmet.OstaliListFormatedWithAdressOIB>
  <DomainObject.Predmet.OstaliListNazivFormated>
    <izvorni_sadrzaj>
      <item>Anita Turk</item>
    </izvorni_sadrzaj>
    <derivirana_varijabla naziv="DomainObject.Predmet.OstaliListNazivFormated_1">
      <item>Anita Turk</item>
    </derivirana_varijabla>
  </DomainObject.Predmet.OstaliListNazivFormated>
  <DomainObject.Predmet.OstaliListNazivFormatedOIB>
    <izvorni_sadrzaj>
      <item>Anita Turk, OIB 51023313290</item>
    </izvorni_sadrzaj>
    <derivirana_varijabla naziv="DomainObject.Predmet.OstaliListNazivFormatedOIB_1">
      <item>Anita Turk, OIB 51023313290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ERIGONA d.o.o.</izvorni_sadrzaj>
    <derivirana_varijabla naziv="DomainObject.Predmet.ProtustrankaIDrugi_1">ERIGONA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ERIGONA d.o.o., OIB 03797354707, Trg Mladosti 10, 10290 Zaprešić</izvorni_sadrzaj>
    <derivirana_varijabla naziv="DomainObject.Predmet.ProtustrankaIDrugiAdressOIB_1">ERIGONA d.o.o., OIB 03797354707, Trg Mladosti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ERIGONA d.o.o.</item>
      <item>Anita Turk</item>
    </izvorni_sadrzaj>
    <derivirana_varijabla naziv="DomainObject.Predmet.SudioniciListNaziv_1">
      <item>FINA Regionalni centar Zagreb</item>
      <item>ERIGONA d.o.o.</item>
      <item>Anita Turk</item>
    </derivirana_varijabla>
  </DomainObject.Predmet.SudioniciListNaziv>
  <DomainObject.Predmet.SudioniciListAdressOIB>
    <izvorni_sadrzaj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izvorni_sadrzaj>
    <derivirana_varijabla naziv="DomainObject.Predmet.SudioniciListAdressOIB_1"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03797354707</item>
      <item>, OIB 51023313290</item>
    </izvorni_sadrzaj>
    <derivirana_varijabla naziv="DomainObject.Predmet.SudioniciListNazivOIB_1">
      <item>, OIB 85821130368</item>
      <item>, OIB 03797354707</item>
      <item>, OIB 51023313290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2431</properties:Characters>
  <properties:Lines>75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2017-02-23T08:43:00Z</dcterms:created>
  <dc:creator>Draženka Prpić</dc:creator>
  <cp:lastModifiedBy>Draženka Prpić</cp:lastModifiedBy>
  <cp:lastPrinted>2017-02-23T08:43:00Z</cp:lastPrinted>
  <dcterms:modified xmlns:xsi="http://www.w3.org/2001/XMLSchema-instance" xsi:type="dcterms:W3CDTF">2017-02-23T08:44:00Z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