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73ef" w14:paraId="e4173ef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1A3" w:rsidP="00DC11A3" w:rsidR="00DC11A3" w:rsidRPr="004453B3">
      <w:pPr>
        <w:pStyle w:val="Zaglavlje"/>
      </w:pPr>
      <w:r w:rsidRPr="004453B3">
        <w:t xml:space="preserve">REPUBLIKA HRVATSKA </w:t>
      </w:r>
    </w:p>
    <w:p w:rsidRDefault="00DC11A3" w:rsidP="00DC11A3" w:rsidR="00DC11A3" w:rsidRPr="004453B3">
      <w:pPr>
        <w:pStyle w:val="Zaglavlje"/>
      </w:pPr>
      <w:r w:rsidRPr="004453B3">
        <w:t>Trgovački sud u Zagrebu</w:t>
      </w:r>
    </w:p>
    <w:p w:rsidRDefault="00DC11A3" w:rsidP="00DC11A3" w:rsidR="00DC11A3" w:rsidRPr="004453B3">
      <w:pPr>
        <w:pStyle w:val="Zaglavlje"/>
      </w:pPr>
      <w:r w:rsidRPr="004453B3">
        <w:t xml:space="preserve">Zagreb, Amruševa 2/II </w:t>
      </w:r>
    </w:p>
    <w:p w:rsidRDefault="00DC11A3" w:rsidP="00DC11A3" w:rsidR="00DC11A3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2146/15</w:t>
      </w:r>
    </w:p>
    <w:p w:rsidRDefault="00DC11A3" w:rsidP="00DC11A3" w:rsidR="00DC11A3" w:rsidRPr="004453B3">
      <w:pPr>
        <w:jc w:val="center"/>
      </w:pPr>
    </w:p>
    <w:p w:rsidRDefault="00DC11A3" w:rsidP="00DC11A3" w:rsidR="00DC11A3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center"/>
      </w:pPr>
      <w:r w:rsidRPr="004453B3">
        <w:t>R J E Š E N J E</w:t>
      </w:r>
    </w:p>
    <w:p w:rsidRDefault="00DC11A3" w:rsidP="00DC11A3" w:rsidR="00DC11A3" w:rsidRPr="004453B3">
      <w:pPr>
        <w:jc w:val="center"/>
      </w:pPr>
    </w:p>
    <w:p w:rsidRDefault="00DC11A3" w:rsidP="00DC11A3" w:rsidR="00DC11A3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INSTALACIJE MEŠTROVIĆ, Velika Gorica, Selnica Šćitarjevska 41, OIB: 72617104300,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center"/>
      </w:pPr>
      <w:r w:rsidRPr="004453B3">
        <w:t>r i j e š i o    je</w:t>
      </w:r>
    </w:p>
    <w:p w:rsidRDefault="00DC11A3" w:rsidP="00DC11A3" w:rsidR="00DC11A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C11A3" w:rsidP="00DC11A3" w:rsidR="00DC11A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INSTALACIJE MEŠTROVIĆ, Velika Gorica, Selnica Šćitarjevska 41, OIB: 72617104300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C11A3" w:rsidP="00DC11A3" w:rsidR="00DC11A3" w:rsidRPr="004453B3">
      <w:pPr>
        <w:pStyle w:val="BodyText21"/>
        <w:rPr>
          <w:rFonts w:hAnsi="Times New Roman" w:ascii="Times New Roman"/>
          <w:szCs w:val="24"/>
        </w:rPr>
      </w:pPr>
    </w:p>
    <w:p w:rsidRDefault="00DC11A3" w:rsidP="00DC11A3" w:rsidR="00DC11A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Miljenko Marinić, OIB: 34668485052, Zagreb, Lopudska 1a.</w:t>
      </w:r>
    </w:p>
    <w:p w:rsidRDefault="00DC11A3" w:rsidP="00DC11A3" w:rsidR="00DC11A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C11A3" w:rsidP="00DC11A3" w:rsidR="00DC11A3">
      <w:pPr>
        <w:jc w:val="both"/>
      </w:pPr>
      <w:r w:rsidRPr="004453B3">
        <w:t xml:space="preserve">III. Zaključuje se stečajni postupak nad dužnikom </w:t>
      </w:r>
      <w:r>
        <w:t>INSTALACIJE MEŠTROVIĆ, Velika Gorica, Selnica Šćitarjevska 41, OIB: 72617104300.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ind w:left="360"/>
        <w:jc w:val="center"/>
      </w:pPr>
      <w:r w:rsidRPr="004453B3">
        <w:t>Obrazloženje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25.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C11A3" w:rsidP="00DC11A3" w:rsidR="00DC11A3" w:rsidRPr="004453B3">
      <w:pPr>
        <w:jc w:val="both"/>
      </w:pPr>
    </w:p>
    <w:p w:rsidRDefault="00DC11A3" w:rsidP="00DC11A3" w:rsidR="00DC11A3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DC11A3" w:rsidP="00DC11A3" w:rsidR="00DC11A3" w:rsidRPr="004453B3">
      <w:pPr>
        <w:jc w:val="center"/>
      </w:pPr>
    </w:p>
    <w:p w:rsidRDefault="00DC11A3" w:rsidP="00CF23FE" w:rsidR="00F714CB" w:rsidRPr="003D78D9">
      <w:pPr>
        <w:jc w:val="center"/>
      </w:pPr>
      <w:r w:rsidRPr="004453B3">
        <w:t xml:space="preserve">      </w:t>
      </w:r>
      <w:r w:rsidR="00F714CB">
        <w:t xml:space="preserve">                                                                                        </w:t>
      </w:r>
      <w:r w:rsidR="00F714CB" w:rsidRPr="003D78D9">
        <w:t xml:space="preserve">SUDAC: </w:t>
      </w:r>
    </w:p>
    <w:p w:rsidRDefault="00F714CB" w:rsidP="00CF23FE" w:rsidR="00F714C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714CB" w:rsidP="00CF23FE" w:rsidR="00F714C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714CB" w:rsidP="00DC11A3" w:rsidR="00DC11A3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C11A3" w:rsidP="00DC11A3" w:rsidR="00DC11A3" w:rsidRPr="004453B3">
      <w:pPr>
        <w:jc w:val="both"/>
      </w:pPr>
      <w:r w:rsidRPr="004453B3">
        <w:t>Uputa o pravnom lijeku:</w:t>
      </w:r>
    </w:p>
    <w:p w:rsidRDefault="00DC11A3" w:rsidP="00DC11A3" w:rsidR="00DC11A3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C11A3" w:rsidP="00DC11A3" w:rsidR="00DC11A3" w:rsidRPr="004453B3">
      <w:pPr>
        <w:jc w:val="both"/>
        <w:rPr>
          <w:i/>
        </w:rPr>
      </w:pPr>
    </w:p>
    <w:p w:rsidRDefault="00DC11A3" w:rsidP="00DC11A3" w:rsidR="00DC11A3" w:rsidRPr="004453B3">
      <w:pPr>
        <w:jc w:val="both"/>
      </w:pPr>
    </w:p>
    <w:sectPr w:rsidSect="00302849" w:rsidR="00DC11A3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7B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DC11A3">
      <w:t>146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1198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47BC5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A62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11A3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14CB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71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1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1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71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1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1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St-2146/2015-7</izvorni_sadrzaj>
    <derivirana_varijabla naziv="DomainObject.Oznaka_1">St-2146/2015-7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St-2146/2015</izvorni_sadrzaj>
    <derivirana_varijabla naziv="DomainObject.Predmet.OznakaBroj_1">St-2146/2015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MEŠTROVIĆ d.o.o.</izvorni_sadrzaj>
    <derivirana_varijabla naziv="DomainObject.Predmet.ProtustrankaFormated_1">  INSTALACIJE MEŠTROVIĆ d.o.o.</derivirana_varijabla>
  </DomainObject.Predmet.ProtustrankaFormated>
  <DomainObject.Predmet.ProtustrankaFormatedOIB>
    <izvorni_sadrzaj>  INSTALACIJE MEŠTROVIĆ d.o.o., OIB 72617104300</izvorni_sadrzaj>
    <derivirana_varijabla naziv="DomainObject.Predmet.ProtustrankaFormatedOIB_1">  INSTALACIJE MEŠTROVIĆ d.o.o., OIB 72617104300</derivirana_varijabla>
  </DomainObject.Predmet.ProtustrankaFormatedOIB>
  <DomainObject.Predmet.ProtustrankaFormatedWithAdress>
    <izvorni_sadrzaj> INSTALACIJE MEŠTROVIĆ d.o.o., Selnica Šćitarjevska 41, 10410 Velika Gorica</izvorni_sadrzaj>
    <derivirana_varijabla naziv="DomainObject.Predmet.ProtustrankaFormatedWithAdress_1"> INSTALACIJE MEŠTROVIĆ d.o.o., Selnica Šćitarjevska 41, 10410 Velika Gorica</derivirana_varijabla>
  </DomainObject.Predmet.ProtustrankaFormatedWithAdress>
  <DomainObject.Predmet.ProtustrankaFormatedWithAdressOIB>
    <izvorni_sadrzaj> INSTALACIJE MEŠTROVIĆ d.o.o., OIB 72617104300, Selnica Šćitarjevska 41, 10410 Velika Gorica</izvorni_sadrzaj>
    <derivirana_varijabla naziv="DomainObject.Predmet.ProtustrankaFormatedWithAdressOIB_1"> INSTALACIJE MEŠTROVIĆ d.o.o., OIB 72617104300, Selnica Šćitarjevska 41, 10410 Velika Gorica</derivirana_varijabla>
  </DomainObject.Predmet.ProtustrankaFormatedWithAdressOIB>
  <DomainObject.Predmet.ProtustrankaWithAdress>
    <izvorni_sadrzaj>INSTALACIJE MEŠTROVIĆ d.o.o. Selnica Šćitarjevska 41, 10410 Velika Gorica</izvorni_sadrzaj>
    <derivirana_varijabla naziv="DomainObject.Predmet.ProtustrankaWithAdress_1">INSTALACIJE MEŠTROVIĆ d.o.o. Selnica Šćitarjevska 41, 10410 Velika Gorica</derivirana_varijabla>
  </DomainObject.Predmet.ProtustrankaWithAdress>
  <DomainObject.Predmet.ProtustrankaWithAdressOIB>
    <izvorni_sadrzaj>INSTALACIJE MEŠTROVIĆ d.o.o., OIB 72617104300, Selnica Šćitarjevska 41, 10410 Velika Gorica</izvorni_sadrzaj>
    <derivirana_varijabla naziv="DomainObject.Predmet.ProtustrankaWithAdressOIB_1">INSTALACIJE MEŠTROVIĆ d.o.o., OIB 72617104300, Selnica Šćitarjevska 41, 10410 Velika Gorica</derivirana_varijabla>
  </DomainObject.Predmet.ProtustrankaWithAdressOIB>
  <DomainObject.Predmet.ProtustrankaNazivFormated>
    <izvorni_sadrzaj>INSTALACIJE MEŠTROVIĆ d.o.o.</izvorni_sadrzaj>
    <derivirana_varijabla naziv="DomainObject.Predmet.ProtustrankaNazivFormated_1">INSTALACIJE MEŠTROVIĆ d.o.o.</derivirana_varijabla>
  </DomainObject.Predmet.ProtustrankaNazivFormated>
  <DomainObject.Predmet.ProtustrankaNazivFormatedOIB>
    <izvorni_sadrzaj>INSTALACIJE MEŠTROVIĆ d.o.o., OIB 72617104300</izvorni_sadrzaj>
    <derivirana_varijabla naziv="DomainObject.Predmet.ProtustrankaNazivFormatedOIB_1">INSTALACIJE MEŠTROVIĆ d.o.o., OIB 72617104300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MEŠTROVIĆ d.o.o.</item>
    </izvorni_sadrzaj>
    <derivirana_varijabla naziv="DomainObject.Predmet.ProtuStrankaListFormated_1">
      <item>INSTALACIJE MEŠTROVIĆ d.o.o.</item>
    </derivirana_varijabla>
  </DomainObject.Predmet.ProtuStrankaListFormated>
  <DomainObject.Predmet.ProtuStrankaListFormatedOIB>
    <izvorni_sadrzaj>
      <item>INSTALACIJE MEŠTROVIĆ d.o.o., OIB 72617104300</item>
    </izvorni_sadrzaj>
    <derivirana_varijabla naziv="DomainObject.Predmet.ProtuStrankaListFormatedOIB_1">
      <item>INSTALACIJE MEŠTROVIĆ d.o.o., OIB 72617104300</item>
    </derivirana_varijabla>
  </DomainObject.Predmet.ProtuStrankaListFormatedOIB>
  <DomainObject.Predmet.ProtuStrankaListFormatedWithAdress>
    <izvorni_sadrzaj>
      <item>INSTALACIJE MEŠTROVIĆ d.o.o., Selnica Šćitarjevska 41, 10410 Velika Gorica</item>
    </izvorni_sadrzaj>
    <derivirana_varijabla naziv="DomainObject.Predmet.ProtuStrankaListFormatedWithAdress_1">
      <item>INSTALACIJE MEŠTROVIĆ d.o.o., Selnica Šćitarjevska 41, 10410 Velika Gorica</item>
    </derivirana_varijabla>
  </DomainObject.Predmet.ProtuStrankaListFormatedWithAdress>
  <DomainObject.Predmet.ProtuStrankaListFormatedWithAdressOIB>
    <izvorni_sadrzaj>
      <item>INSTALACIJE MEŠTROVIĆ d.o.o., OIB 72617104300, Selnica Šćitarjevska 41, 10410 Velika Gorica</item>
    </izvorni_sadrzaj>
    <derivirana_varijabla naziv="DomainObject.Predmet.ProtuStrankaListFormatedWithAdressOIB_1">
      <item>INSTALACIJE MEŠTROVIĆ d.o.o., OIB 72617104300, Selnica Šćitarjevska 41, 10410 Velika Gorica</item>
    </derivirana_varijabla>
  </DomainObject.Predmet.ProtuStrankaListFormatedWithAdressOIB>
  <DomainObject.Predmet.ProtuStrankaListNazivFormated>
    <izvorni_sadrzaj>
      <item>INSTALACIJE MEŠTROVIĆ d.o.o.</item>
    </izvorni_sadrzaj>
    <derivirana_varijabla naziv="DomainObject.Predmet.ProtuStrankaListNazivFormated_1">
      <item>INSTALACIJE MEŠTROVIĆ d.o.o.</item>
    </derivirana_varijabla>
  </DomainObject.Predmet.ProtuStrankaListNazivFormated>
  <DomainObject.Predmet.ProtuStrankaListNazivFormatedOIB>
    <izvorni_sadrzaj>
      <item>INSTALACIJE MEŠTROVIĆ d.o.o., OIB 72617104300</item>
    </izvorni_sadrzaj>
    <derivirana_varijabla naziv="DomainObject.Predmet.ProtuStrankaListNazivFormatedOIB_1">
      <item>INSTALACIJE MEŠTROVIĆ d.o.o., OIB 72617104300</item>
    </derivirana_varijabla>
  </DomainObject.Predmet.ProtuStrankaListNazivFormatedOIB>
  <DomainObject.Predmet.OstaliListFormated>
    <izvorni_sadrzaj>
      <item>Miljenko Marinić</item>
      <item>Josip Meštrović</item>
    </izvorni_sadrzaj>
    <derivirana_varijabla naziv="DomainObject.Predmet.OstaliListFormated_1">
      <item>Miljenko Marinić</item>
      <item>Josip Meštrović</item>
    </derivirana_varijabla>
  </DomainObject.Predmet.OstaliListFormated>
  <DomainObject.Predmet.OstaliListFormatedOIB>
    <izvorni_sadrzaj>
      <item>Miljenko Marinić, OIB 34668485052</item>
      <item>Josip Meštrović, OIB 43536037778</item>
    </izvorni_sadrzaj>
    <derivirana_varijabla naziv="DomainObject.Predmet.OstaliListFormatedOIB_1">
      <item>Miljenko Marinić, OIB 34668485052</item>
      <item>Josip Meštrović, OIB 43536037778</item>
    </derivirana_varijabla>
  </DomainObject.Predmet.OstaliListFormatedOIB>
  <DomainObject.Predmet.OstaliListFormatedWithAdress>
    <izvorni_sadrzaj>
      <item>Miljenko Marinić, Lopudska 1a, 10000 Zagreb</item>
      <item>Josip Meštrović, Selnica Štičarjevska 41, 10410 Velika Gorica</item>
    </izvorni_sadrzaj>
    <derivirana_varijabla naziv="DomainObject.Predmet.OstaliListFormatedWithAdress_1">
      <item>Miljenko Marinić, Lopudska 1a, 10000 Zagreb</item>
      <item>Josip Meštrović, Selnica Štičarjevska 41, 10410 Velika Gorica</item>
    </derivirana_varijabla>
  </DomainObject.Predmet.OstaliListFormatedWithAdress>
  <DomainObject.Predmet.OstaliListFormatedWithAdressOIB>
    <izvorni_sadrzaj>
      <item>Miljenko Marinić, OIB 34668485052, Lopudska 1a, 10000 Zagreb</item>
      <item>Josip Meštrović, OIB 43536037778, Selnica Štičarjevska 41, 10410 Velika Gorica</item>
    </izvorni_sadrzaj>
    <derivirana_varijabla naziv="DomainObject.Predmet.OstaliListFormatedWithAdressOIB_1">
      <item>Miljenko Marinić, OIB 34668485052, Lopudska 1a, 10000 Zagreb</item>
      <item>Josip Meštrović, OIB 43536037778, Selnica Štičarjevska 41, 10410 Velika Gorica</item>
    </derivirana_varijabla>
  </DomainObject.Predmet.OstaliListFormatedWithAdressOIB>
  <DomainObject.Predmet.OstaliListNazivFormated>
    <izvorni_sadrzaj>
      <item>Miljenko Marinić</item>
      <item>Josip Meštrović</item>
    </izvorni_sadrzaj>
    <derivirana_varijabla naziv="DomainObject.Predmet.OstaliListNazivFormated_1">
      <item>Miljenko Marinić</item>
      <item>Josip Meštrović</item>
    </derivirana_varijabla>
  </DomainObject.Predmet.OstaliListNazivFormated>
  <DomainObject.Predmet.OstaliListNazivFormatedOIB>
    <izvorni_sadrzaj>
      <item>Miljenko Marinić, OIB 34668485052</item>
      <item>Josip Meštrović, OIB 43536037778</item>
    </izvorni_sadrzaj>
    <derivirana_varijabla naziv="DomainObject.Predmet.OstaliListNazivFormatedOIB_1">
      <item>Miljenko Marinić, OIB 34668485052</item>
      <item>Josip Meštrović, OIB 43536037778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St-2146/2015-7</izvorni_sadrzaj>
    <derivirana_varijabla naziv="DomainObject.PoslovniBrojDokumenta_1">St-2146/2015-7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MEŠTROVIĆ d.o.o.</izvorni_sadrzaj>
    <derivirana_varijabla naziv="DomainObject.Predmet.ProtustrankaIDrugi_1">INSTALACIJE MEŠTROVIĆ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INSTALACIJE MEŠTROVIĆ d.o.o., OIB 72617104300, Selnica Šćitarjevska 41, 10410 Velika Gorica</izvorni_sadrzaj>
    <derivirana_varijabla naziv="DomainObject.Predmet.ProtustrankaIDrugiAdressOIB_1">INSTALACIJE MEŠTROVIĆ d.o.o., OIB 72617104300, Selnica Šćitarjevska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MEŠTROVIĆ d.o.o.</item>
      <item>Miljenko Marinić</item>
      <item>Josip Meštrović</item>
    </izvorni_sadrzaj>
    <derivirana_varijabla naziv="DomainObject.Predmet.SudioniciListNaziv_1">
      <item>FINA Regionalni centar Zagreb</item>
      <item>INSTALACIJE MEŠTROVIĆ d.o.o.</item>
      <item>Miljenko Marinić</item>
      <item>Josip Meštrović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INSTALACIJE MEŠTROVIĆ d.o.o., OIB 72617104300, Selnica Šćitarjevska 41,10410 Velika Gorica</item>
      <item>Miljenko Marinić, OIB 34668485052, Lopudska 1a,10000 Zagreb</item>
      <item>Josip Meštrović, OIB 43536037778, Selnica Štičarjevska 41,10410 Velika Gorica</item>
    </izvorni_sadrzaj>
    <derivirana_varijabla naziv="DomainObject.Predmet.SudioniciListAdressOIB_1">
      <item>FINA Regionalni centar Zagreb, OIB 85821130368, Trg svibanjskih žrtava 1995. 1,10000 Zagreb</item>
      <item>INSTALACIJE MEŠTROVIĆ d.o.o., OIB 72617104300, Selnica Šćitarjevska 41,10410 Velika Gorica</item>
      <item>Miljenko Marinić, OIB 34668485052, Lopudska 1a,10000 Zagreb</item>
      <item>Josip Meštrović, OIB 43536037778, Selnica Štičarjevska 41,10410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72617104300</item>
      <item>, OIB 34668485052</item>
      <item>, OIB 43536037778</item>
    </izvorni_sadrzaj>
    <derivirana_varijabla naziv="DomainObject.Predmet.SudioniciListNazivOIB_1">
      <item>, OIB 85821130368</item>
      <item>, OIB 72617104300</item>
      <item>, OIB 34668485052</item>
      <item>, OIB 43536037778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D40A6-A73B-4552-803A-F38C5DF7B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2218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2016-03-25T08:04:00Z</dcterms:created>
  <dc:creator>Korisnik</dc:creator>
  <cp:lastModifiedBy>Valentina Delač</cp:lastModifiedBy>
  <cp:lastPrinted>2016-03-25T08:04:00Z</cp:lastPrinted>
  <dcterms:modified xmlns:xsi="http://www.w3.org/2001/XMLSchema-instance" xsi:type="dcterms:W3CDTF">2016-03-25T09:05:00Z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