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4bb2" w14:paraId="19d4bb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81273">
        <w:t>81</w:t>
      </w:r>
      <w:r w:rsidR="00CD7E9A">
        <w:t>3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D7E9A">
        <w:t>CORTINA d.o.o., Zadar, Ulica Franje Račkog 11, OIB: 12108990493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D7E9A">
        <w:t>CORTINA d.o.o., Zadar, Ulica Franje Račkog 11, OIB: 12108990493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81273">
        <w:t>11</w:t>
      </w:r>
      <w:r w:rsidR="00A70A5D">
        <w:t>,</w:t>
      </w:r>
      <w:r w:rsidR="00CD7E9A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81273">
        <w:t>11</w:t>
      </w:r>
      <w:r w:rsidR="00F92198">
        <w:t>,</w:t>
      </w:r>
      <w:r w:rsidR="00CD7E9A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D7E9A">
        <w:t>CORTINA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D7E9A">
        <w:t>23. svibnj</w:t>
      </w:r>
      <w:r w:rsidR="00B36D72">
        <w:t>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CD7E9A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CD7E9A">
        <w:t>16.562,24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CD7E9A">
        <w:t>jednog</w:t>
      </w:r>
      <w:r w:rsidR="00857EAD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D7E9A">
        <w:t>CORTINA d.o.o., Zadar</w:t>
      </w:r>
      <w:r w:rsidR="00CD7E9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CD7E9A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ŠTEFICA TROŠELJ, Zadar, Ulica Franje Račkog 11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511B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CD7E9A">
      <w:t>813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B3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1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51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16562.24</izvorni_sadrzaj>
    <derivirana_varijabla naziv="DomainObject.Predmet.TrenutnaVrijednost_1">16562.24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</izvorni_sadrzaj>
    <derivirana_varijabla naziv="DomainObject.Predmet.OstaliListFormated_1">
      <item>Štefica Trošelj</item>
    </derivirana_varijabla>
  </DomainObject.Predmet.OstaliListFormated>
  <DomainObject.Predmet.OstaliListFormatedOIB>
    <izvorni_sadrzaj>
      <item>Štefica Trošelj, OIB 29335195793</item>
    </izvorni_sadrzaj>
    <derivirana_varijabla naziv="DomainObject.Predmet.OstaliListFormatedOIB_1">
      <item>Štefica Trošelj, OIB 29335195793</item>
    </derivirana_varijabla>
  </DomainObject.Predmet.OstaliListFormatedOIB>
  <DomainObject.Predmet.OstaliListFormatedWithAdress>
    <izvorni_sadrzaj>
      <item>Štefica Trošelj, Ulica Franje Račkoga 11, 23000 Zadar</item>
    </izvorni_sadrzaj>
    <derivirana_varijabla naziv="DomainObject.Predmet.OstaliListFormatedWithAdress_1">
      <item>Štefica Trošelj, Ulica Franje Račkoga 11,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</izvorni_sadrzaj>
    <derivirana_varijabla naziv="DomainObject.Predmet.OstaliListFormatedWithAdressOIB_1">
      <item>Štefica Trošelj, OIB 29335195793, Ulica Franje Račkoga 11, 23000 Zadar</item>
    </derivirana_varijabla>
  </DomainObject.Predmet.OstaliListFormatedWithAdressOIB>
  <DomainObject.Predmet.OstaliListNazivFormated>
    <izvorni_sadrzaj>
      <item>Štefica Trošelj</item>
    </izvorni_sadrzaj>
    <derivirana_varijabla naziv="DomainObject.Predmet.OstaliListNazivFormated_1">
      <item>Štefica Trošelj</item>
    </derivirana_varijabla>
  </DomainObject.Predmet.OstaliListNazivFormated>
  <DomainObject.Predmet.OstaliListNazivFormatedOIB>
    <izvorni_sadrzaj>
      <item>Štefica Trošelj, OIB 29335195793</item>
    </izvorni_sadrzaj>
    <derivirana_varijabla naziv="DomainObject.Predmet.OstaliListNazivFormatedOIB_1">
      <item>Štefica Trošelj, OIB 29335195793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CORTINA d.o.o. za graditeljstvo i turizam</item>
      <item>Štefica Trošelj</item>
    </izvorni_sadrzaj>
    <derivirana_varijabla naziv="DomainObject.Predmet.SudioniciListNaziv_1">
      <item>Financijska agencija</item>
      <item>CORTINA d.o.o. za graditeljstvo i turizam</item>
      <item>Štefica Trošelj</item>
    </derivirana_varijabla>
  </DomainObject.Predmet.SudioniciListNaziv>
  <DomainObject.Predmet.SudioniciListAdressOIB>
    <izvorni_sadrzaj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izvorni_sadrzaj>
    <derivirana_varijabla naziv="DomainObject.Predmet.SudioniciListAdressOIB_1"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12108990493</item>
      <item>, OIB 29335195793</item>
    </izvorni_sadrzaj>
    <derivirana_varijabla naziv="DomainObject.Predmet.SudioniciListNazivOIB_1">
      <item>, OIB 85821130368</item>
      <item>, OIB 12108990493</item>
      <item>, OIB 29335195793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399E5-1CB1-461E-9482-51C26294C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1859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2016-05-31T12:35:00Z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