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cf57" w14:paraId="fb0cf57" w:rsidRDefault="00EB6560" w:rsidP="00EB6560" w:rsidR="00EB6560" w:rsidRPr="0085266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52668">
        <w:rPr>
          <w:rFonts w:hAnsi="Times New Roman" w:ascii="Times New Roman"/>
          <w:snapToGrid/>
          <w:szCs w:val="24"/>
          <w:lang w:eastAsia="hr-HR" w:val="hr-HR"/>
        </w:rPr>
        <w:t xml:space="preserve">                    </w:t>
      </w:r>
      <w:r w:rsidR="00605652" w:rsidRPr="00852668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EB6560" w:rsidP="00EB6560" w:rsidR="00EB6560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EB6560" w:rsidP="00EB6560" w:rsidR="00EB6560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TRGOVAČKI SUD U VARAŽDINU</w:t>
      </w:r>
    </w:p>
    <w:p w:rsidRDefault="00EB6560" w:rsidP="00EB6560" w:rsidR="00EB6560" w:rsidRPr="00852668">
      <w:pPr>
        <w:rPr>
          <w:rFonts w:hAnsi="Times New Roman" w:ascii="Times New Roman"/>
          <w:bCs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852668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</w:p>
    <w:p w:rsidRDefault="00973F7F" w:rsidP="003B2BDF" w:rsidR="00973F7F">
      <w:pPr>
        <w:rPr>
          <w:rFonts w:hAnsi="Times New Roman" w:ascii="Times New Roman"/>
          <w:szCs w:val="24"/>
          <w:lang w:val="hr-HR"/>
        </w:rPr>
      </w:pPr>
    </w:p>
    <w:p w:rsidRDefault="00620DC3" w:rsidP="003B2BDF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973F7F" w:rsidP="00973F7F" w:rsidR="001757DC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E P U B L I K A    H R V A T S K  A </w:t>
      </w:r>
    </w:p>
    <w:p w:rsidRDefault="00C20E19" w:rsidR="00C20E19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F6E53" w:rsidR="000F6E53" w:rsidRPr="00852668">
      <w:pPr>
        <w:rPr>
          <w:rFonts w:hAnsi="Times New Roman" w:ascii="Times New Roman"/>
          <w:szCs w:val="24"/>
          <w:lang w:val="hr-HR"/>
        </w:rPr>
      </w:pPr>
    </w:p>
    <w:p w:rsidRDefault="000350D1" w:rsidR="000350D1" w:rsidRPr="007A4556">
      <w:pPr>
        <w:rPr>
          <w:rFonts w:hAnsi="Times New Roman" w:ascii="Times New Roman"/>
          <w:szCs w:val="24"/>
          <w:lang w:val="hr-HR"/>
        </w:rPr>
      </w:pPr>
    </w:p>
    <w:p w:rsidRDefault="007B215E" w:rsidP="004E2D28" w:rsidR="000350D1" w:rsidRPr="007A4556">
      <w:pPr>
        <w:ind w:firstLine="720"/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 xml:space="preserve">Trgovački sud u Varaždinu, po sucu pojedincu, Kseniji Flack-Makitan, </w:t>
      </w:r>
      <w:r w:rsidR="00D10E28" w:rsidRPr="00635A10">
        <w:rPr>
          <w:rFonts w:hAnsi="Times New Roman" w:ascii="Times New Roman"/>
          <w:szCs w:val="24"/>
          <w:lang w:val="hr-HR"/>
        </w:rPr>
        <w:t xml:space="preserve">u stečajnom postupku nad stečajnim dužnikom </w:t>
      </w:r>
      <w:r w:rsidR="00D10E28" w:rsidRPr="00C21AFA">
        <w:rPr>
          <w:rFonts w:hAnsi="Times New Roman" w:ascii="Times New Roman"/>
          <w:szCs w:val="24"/>
          <w:lang w:val="hr-HR"/>
        </w:rPr>
        <w:t>RADIO IVANEC d.o.o. u stečaju, Ivanec, Vladimira Nazora 1, OIB: 57601637683</w:t>
      </w:r>
      <w:r w:rsidR="007A4556" w:rsidRPr="007A4556">
        <w:rPr>
          <w:rFonts w:hAnsi="Times New Roman" w:ascii="Times New Roman"/>
          <w:lang w:val="hr-HR"/>
        </w:rPr>
        <w:t xml:space="preserve">, </w:t>
      </w:r>
      <w:r w:rsidR="007A4556">
        <w:rPr>
          <w:rFonts w:hAnsi="Times New Roman" w:ascii="Times New Roman"/>
          <w:lang w:val="hr-HR"/>
        </w:rPr>
        <w:t>1</w:t>
      </w:r>
      <w:r w:rsidR="00D10E28">
        <w:rPr>
          <w:rStyle w:val="eSPISCCParagraphDefaultFont"/>
          <w:rFonts w:eastAsiaTheme="minorHAnsi"/>
        </w:rPr>
        <w:t>3</w:t>
      </w:r>
      <w:r w:rsidR="00620DC3" w:rsidRPr="007A4556">
        <w:rPr>
          <w:rStyle w:val="eSPISCCParagraphDefaultFont"/>
          <w:rFonts w:eastAsiaTheme="minorHAnsi"/>
        </w:rPr>
        <w:t xml:space="preserve">. prosinca </w:t>
      </w:r>
      <w:r w:rsidR="00852668" w:rsidRPr="007A4556">
        <w:rPr>
          <w:rFonts w:hAnsi="Times New Roman" w:ascii="Times New Roman"/>
          <w:lang w:val="hr-HR"/>
        </w:rPr>
        <w:t>2016.</w:t>
      </w:r>
    </w:p>
    <w:p w:rsidRDefault="00C10464" w:rsidP="00005973" w:rsidR="00C10464" w:rsidRPr="007A4556">
      <w:pPr>
        <w:jc w:val="both"/>
        <w:rPr>
          <w:rFonts w:hAnsi="Times New Roman" w:ascii="Times New Roman"/>
          <w:lang w:val="hr-HR"/>
        </w:rPr>
      </w:pPr>
    </w:p>
    <w:p w:rsidRDefault="001B4596" w:rsidP="00FB1424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r i j e š i o</w:t>
      </w:r>
      <w:r w:rsidR="00C20E19" w:rsidRPr="00852668">
        <w:rPr>
          <w:rFonts w:hAnsi="Times New Roman" w:ascii="Times New Roman"/>
          <w:szCs w:val="24"/>
          <w:lang w:val="hr-HR"/>
        </w:rPr>
        <w:t xml:space="preserve">   </w:t>
      </w:r>
      <w:r w:rsidRPr="00852668">
        <w:rPr>
          <w:rFonts w:hAnsi="Times New Roman" w:ascii="Times New Roman"/>
          <w:szCs w:val="24"/>
          <w:lang w:val="hr-HR"/>
        </w:rPr>
        <w:t xml:space="preserve">  j e </w:t>
      </w: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D10E28" w:rsidP="00EB6560" w:rsidR="00EB6560" w:rsidRPr="008526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Skupština vjerovnika</w:t>
      </w:r>
      <w:r w:rsidR="00AB746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u ovome predmetu zakazana</w:t>
      </w:r>
      <w:r w:rsidR="00EB6560" w:rsidRPr="00852668">
        <w:rPr>
          <w:rFonts w:hAnsi="Times New Roman" w:ascii="Times New Roman"/>
          <w:szCs w:val="24"/>
          <w:lang w:val="hr-HR"/>
        </w:rPr>
        <w:t xml:space="preserve"> za </w:t>
      </w:r>
      <w:r>
        <w:rPr>
          <w:rFonts w:hAnsi="Times New Roman" w:ascii="Times New Roman"/>
          <w:b/>
          <w:szCs w:val="24"/>
          <w:lang w:val="hr-HR"/>
        </w:rPr>
        <w:t>16</w:t>
      </w:r>
      <w:r w:rsidR="00620DC3">
        <w:rPr>
          <w:rFonts w:hAnsi="Times New Roman" w:ascii="Times New Roman"/>
          <w:b/>
          <w:szCs w:val="24"/>
          <w:lang w:val="hr-HR"/>
        </w:rPr>
        <w:t>. prosinca 2016</w:t>
      </w:r>
      <w:r w:rsidR="007B215E" w:rsidRPr="00852668">
        <w:rPr>
          <w:rFonts w:hAnsi="Times New Roman" w:ascii="Times New Roman"/>
          <w:b/>
          <w:szCs w:val="24"/>
          <w:lang w:val="hr-HR"/>
        </w:rPr>
        <w:t xml:space="preserve">. u </w:t>
      </w:r>
      <w:r>
        <w:rPr>
          <w:rFonts w:hAnsi="Times New Roman" w:ascii="Times New Roman"/>
          <w:b/>
          <w:szCs w:val="24"/>
          <w:lang w:val="hr-HR"/>
        </w:rPr>
        <w:t>08,00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sati</w:t>
      </w:r>
      <w:r w:rsidR="00EB6560" w:rsidRPr="00852668">
        <w:rPr>
          <w:rFonts w:hAnsi="Times New Roman" w:ascii="Times New Roman"/>
          <w:szCs w:val="24"/>
          <w:lang w:val="hr-HR"/>
        </w:rPr>
        <w:t>, odgađa se</w:t>
      </w:r>
      <w:r w:rsidR="00620DC3">
        <w:rPr>
          <w:rFonts w:hAnsi="Times New Roman" w:ascii="Times New Roman"/>
          <w:szCs w:val="24"/>
          <w:lang w:val="hr-HR"/>
        </w:rPr>
        <w:t xml:space="preserve"> zbog bolesti suca</w:t>
      </w:r>
      <w:r w:rsidR="00EB6560" w:rsidRPr="00852668">
        <w:rPr>
          <w:rFonts w:hAnsi="Times New Roman" w:ascii="Times New Roman"/>
          <w:szCs w:val="24"/>
          <w:lang w:val="hr-HR"/>
        </w:rPr>
        <w:t xml:space="preserve">, te se </w:t>
      </w:r>
      <w:r>
        <w:rPr>
          <w:rFonts w:hAnsi="Times New Roman" w:ascii="Times New Roman"/>
          <w:szCs w:val="24"/>
          <w:lang w:val="hr-HR"/>
        </w:rPr>
        <w:t>nova skupština vjerovnika</w:t>
      </w:r>
      <w:r w:rsidR="00AB7469">
        <w:rPr>
          <w:rFonts w:hAnsi="Times New Roman" w:ascii="Times New Roman"/>
          <w:szCs w:val="24"/>
          <w:lang w:val="hr-HR"/>
        </w:rPr>
        <w:t xml:space="preserve"> </w:t>
      </w:r>
      <w:r w:rsidR="00EB6560" w:rsidRPr="00852668">
        <w:rPr>
          <w:rFonts w:hAnsi="Times New Roman" w:ascii="Times New Roman"/>
          <w:szCs w:val="24"/>
          <w:lang w:val="hr-HR"/>
        </w:rPr>
        <w:t xml:space="preserve">zakazuje za </w:t>
      </w:r>
    </w:p>
    <w:p w:rsidRDefault="00EB6560" w:rsidP="00EB6560" w:rsidR="00EB6560" w:rsidRPr="008526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44CA0" w:rsidP="00EB6560" w:rsidR="00EB6560" w:rsidRPr="00852668">
      <w:pPr>
        <w:ind w:firstLine="720"/>
        <w:jc w:val="center"/>
        <w:rPr>
          <w:rFonts w:hAnsi="Times New Roman" w:ascii="Times New Roman"/>
          <w:b/>
          <w:szCs w:val="24"/>
          <w:lang w:val="hr-HR"/>
        </w:rPr>
      </w:pPr>
      <w:r w:rsidRPr="00852668">
        <w:rPr>
          <w:rFonts w:hAnsi="Times New Roman" w:ascii="Times New Roman"/>
          <w:b/>
          <w:szCs w:val="24"/>
          <w:lang w:val="hr-HR"/>
        </w:rPr>
        <w:t xml:space="preserve"> </w:t>
      </w:r>
      <w:r w:rsidR="00D10E28">
        <w:rPr>
          <w:rFonts w:hAnsi="Times New Roman" w:ascii="Times New Roman"/>
          <w:b/>
          <w:szCs w:val="24"/>
          <w:lang w:val="hr-HR"/>
        </w:rPr>
        <w:t>20. prosinca 2016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. u </w:t>
      </w:r>
      <w:r w:rsidR="00D10E28">
        <w:rPr>
          <w:rFonts w:hAnsi="Times New Roman" w:ascii="Times New Roman"/>
          <w:b/>
          <w:szCs w:val="24"/>
          <w:lang w:val="hr-HR"/>
        </w:rPr>
        <w:t>10,00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sati, </w:t>
      </w:r>
    </w:p>
    <w:p w:rsidRDefault="00EB6560" w:rsidP="00EB6560" w:rsidR="00EB6560" w:rsidRPr="00852668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D10E28" w:rsidP="00EB6560" w:rsidR="00EB6560" w:rsidRPr="00852668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koju</w:t>
      </w:r>
      <w:r w:rsidR="00EB6560" w:rsidRPr="00852668">
        <w:rPr>
          <w:rFonts w:hAnsi="Times New Roman" w:ascii="Times New Roman"/>
          <w:szCs w:val="24"/>
          <w:lang w:val="hr-HR"/>
        </w:rPr>
        <w:t xml:space="preserve"> se dostavom ovog rješenja </w:t>
      </w:r>
      <w:r>
        <w:rPr>
          <w:rFonts w:hAnsi="Times New Roman" w:ascii="Times New Roman"/>
          <w:szCs w:val="24"/>
          <w:lang w:val="hr-HR"/>
        </w:rPr>
        <w:t>smatra pozvan</w:t>
      </w:r>
      <w:r w:rsidR="00EB6560" w:rsidRPr="00852668">
        <w:rPr>
          <w:rFonts w:hAnsi="Times New Roman" w:ascii="Times New Roman"/>
          <w:szCs w:val="24"/>
          <w:lang w:val="hr-HR"/>
        </w:rPr>
        <w:t>:</w:t>
      </w:r>
    </w:p>
    <w:p w:rsidRDefault="00EB6560" w:rsidP="00EB6560" w:rsidR="00EB6560" w:rsidRPr="007A455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469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stečajni upravitelj </w:t>
      </w:r>
      <w:r w:rsidR="00D10E28">
        <w:rPr>
          <w:rFonts w:hAnsi="Times New Roman" w:ascii="Times New Roman"/>
          <w:lang w:val="hr-HR"/>
        </w:rPr>
        <w:t>Ivo Žiža, Ludbreg, Vinogradi Ludbreški 53</w:t>
      </w:r>
      <w:r>
        <w:rPr>
          <w:rFonts w:hAnsi="Times New Roman" w:ascii="Times New Roman"/>
          <w:lang w:val="hr-HR"/>
        </w:rPr>
        <w:t>.</w:t>
      </w:r>
    </w:p>
    <w:p w:rsidRDefault="00620DC3" w:rsidP="0049454E" w:rsidR="00620DC3">
      <w:pPr>
        <w:jc w:val="both"/>
        <w:rPr>
          <w:rFonts w:hAnsi="Times New Roman" w:ascii="Times New Roman"/>
          <w:lang w:val="hr-HR"/>
        </w:rPr>
      </w:pPr>
    </w:p>
    <w:p w:rsidRDefault="00D10E28" w:rsidP="0049454E" w:rsidR="00D10E28">
      <w:pPr>
        <w:jc w:val="both"/>
        <w:rPr>
          <w:rFonts w:hAnsi="Times New Roman" w:ascii="Times New Roman"/>
          <w:lang w:val="hr-HR"/>
        </w:rPr>
      </w:pPr>
    </w:p>
    <w:p w:rsidRDefault="00D10E28" w:rsidP="00D10E28" w:rsidR="00D10E28">
      <w:pPr>
        <w:ind w:left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dok se svi ostali vjerovnici smatraju pozvani na navedenu skupštinu vjerovnika dostavom ovog rješenja putem e-Oglasne ploče suda.</w:t>
      </w:r>
    </w:p>
    <w:p w:rsidRDefault="00AB7469" w:rsidP="0049454E" w:rsidR="00AB7469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P="0056132F" w:rsidR="00EB6560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D10E28">
        <w:rPr>
          <w:rFonts w:hAnsi="Times New Roman" w:ascii="Times New Roman"/>
          <w:szCs w:val="24"/>
          <w:lang w:val="hr-HR"/>
        </w:rPr>
        <w:t>13</w:t>
      </w:r>
      <w:r w:rsidR="00620DC3">
        <w:rPr>
          <w:rFonts w:hAnsi="Times New Roman" w:ascii="Times New Roman"/>
          <w:szCs w:val="24"/>
          <w:lang w:val="hr-HR"/>
        </w:rPr>
        <w:t>. prosinca</w:t>
      </w:r>
      <w:r w:rsidR="00852668" w:rsidRPr="00852668">
        <w:rPr>
          <w:rFonts w:hAnsi="Times New Roman" w:ascii="Times New Roman"/>
          <w:szCs w:val="24"/>
          <w:lang w:val="hr-HR"/>
        </w:rPr>
        <w:t xml:space="preserve"> 2016</w:t>
      </w:r>
      <w:r w:rsidR="00EF7C3E" w:rsidRPr="00852668">
        <w:rPr>
          <w:rFonts w:hAnsi="Times New Roman" w:ascii="Times New Roman"/>
          <w:szCs w:val="24"/>
          <w:lang w:val="hr-HR"/>
        </w:rPr>
        <w:t>.</w:t>
      </w:r>
      <w:r w:rsidRPr="00852668">
        <w:rPr>
          <w:rFonts w:hAnsi="Times New Roman" w:ascii="Times New Roman"/>
          <w:szCs w:val="24"/>
          <w:lang w:val="hr-HR"/>
        </w:rPr>
        <w:t xml:space="preserve"> godine.</w:t>
      </w:r>
    </w:p>
    <w:p w:rsidRDefault="0056132F" w:rsidP="00EB6560" w:rsidR="0056132F">
      <w:pPr>
        <w:rPr>
          <w:rFonts w:hAnsi="Times New Roman" w:ascii="Times New Roman"/>
          <w:szCs w:val="24"/>
          <w:lang w:val="hr-HR"/>
        </w:rPr>
      </w:pPr>
    </w:p>
    <w:p w:rsidRDefault="00620DC3" w:rsidP="00EB6560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EB6560" w:rsidP="007B215E" w:rsidR="007B215E" w:rsidRPr="00852668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ab/>
      </w:r>
      <w:r w:rsidRPr="00852668">
        <w:rPr>
          <w:rFonts w:hAnsi="Times New Roman" w:ascii="Times New Roman"/>
          <w:szCs w:val="24"/>
          <w:lang w:val="hr-HR"/>
        </w:rPr>
        <w:tab/>
      </w:r>
      <w:r w:rsidR="007B215E" w:rsidRPr="00852668">
        <w:rPr>
          <w:rFonts w:hAnsi="Times New Roman" w:ascii="Times New Roman"/>
          <w:szCs w:val="24"/>
          <w:lang w:val="hr-HR"/>
        </w:rPr>
        <w:t>SUDAC</w:t>
      </w:r>
    </w:p>
    <w:p w:rsidRDefault="007B215E" w:rsidP="007B215E" w:rsidR="007B215E" w:rsidRPr="00852668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7B215E" w:rsidP="007B215E" w:rsidR="007B215E" w:rsidRPr="00852668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Ksenija Flack-Makitan, v.r.</w:t>
      </w:r>
    </w:p>
    <w:p w:rsidRDefault="007B215E" w:rsidP="007B215E" w:rsidR="007B215E" w:rsidRPr="00852668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7B215E" w:rsidP="007B215E" w:rsidR="007B215E" w:rsidRPr="00852668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844CA0" w:rsidP="0056132F" w:rsidR="00844CA0">
      <w:pPr>
        <w:jc w:val="both"/>
        <w:rPr>
          <w:rFonts w:hAnsi="Times New Roman" w:ascii="Times New Roman"/>
          <w:szCs w:val="24"/>
          <w:lang w:val="hr-HR"/>
        </w:rPr>
      </w:pPr>
    </w:p>
    <w:p w:rsidRDefault="0056132F" w:rsidP="00620DC3" w:rsidR="0056132F">
      <w:pPr>
        <w:jc w:val="both"/>
        <w:rPr>
          <w:rFonts w:hAnsi="Times New Roman" w:ascii="Times New Roman"/>
          <w:szCs w:val="24"/>
          <w:lang w:val="hr-HR"/>
        </w:rPr>
      </w:pPr>
    </w:p>
    <w:p w:rsidRDefault="00AA7C3D" w:rsidP="00620DC3" w:rsidR="00AA7C3D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POUKA O PRAVNOM LIJEKU:</w:t>
      </w:r>
    </w:p>
    <w:p w:rsidRDefault="001B4596" w:rsidR="007B215E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Protiv ovog rješenja nije dopuštena žalba (čl. </w:t>
      </w:r>
      <w:smartTag w:element="metricconverter" w:uri="urn:schemas-microsoft-com:office:smarttags">
        <w:smartTagPr>
          <w:attr w:val="116. st" w:name="ProductID"/>
        </w:smartTagPr>
        <w:r w:rsidRPr="00852668">
          <w:rPr>
            <w:rFonts w:hAnsi="Times New Roman" w:ascii="Times New Roman"/>
            <w:szCs w:val="24"/>
            <w:lang w:val="hr-HR"/>
          </w:rPr>
          <w:t>116. st</w:t>
        </w:r>
      </w:smartTag>
      <w:r w:rsidRPr="00852668">
        <w:rPr>
          <w:rFonts w:hAnsi="Times New Roman" w:ascii="Times New Roman"/>
          <w:szCs w:val="24"/>
          <w:lang w:val="hr-HR"/>
        </w:rPr>
        <w:t>. 3. Zakona o parničnom postupku).</w:t>
      </w:r>
    </w:p>
    <w:p w:rsidRDefault="00844CA0" w:rsidR="00844CA0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620DC3" w:rsidR="00620DC3">
      <w:pPr>
        <w:jc w:val="both"/>
        <w:rPr>
          <w:rFonts w:hAnsi="Times New Roman" w:ascii="Times New Roman"/>
          <w:szCs w:val="24"/>
          <w:lang w:val="hr-HR"/>
        </w:rPr>
      </w:pPr>
    </w:p>
    <w:p w:rsidRDefault="00AB7469" w:rsidR="00AB7469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0F2A46" w:rsidP="000F2A46" w:rsidR="00C10464" w:rsidRPr="007A4556">
      <w:pPr>
        <w:jc w:val="both"/>
        <w:rPr>
          <w:rFonts w:hAnsi="Times New Roman" w:ascii="Times New Roman"/>
          <w:szCs w:val="24"/>
          <w:lang w:val="hr-HR"/>
        </w:rPr>
      </w:pPr>
      <w:r w:rsidRPr="007A4556">
        <w:rPr>
          <w:rFonts w:hAnsi="Times New Roman" w:ascii="Times New Roman"/>
          <w:szCs w:val="24"/>
          <w:lang w:val="hr-HR"/>
        </w:rPr>
        <w:t>DNA:</w:t>
      </w:r>
    </w:p>
    <w:p w:rsidRDefault="00844CA0" w:rsidP="000F2A46" w:rsidR="00844CA0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AB7469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</w:t>
      </w:r>
      <w:r w:rsidR="007A4556" w:rsidRPr="007A4556">
        <w:rPr>
          <w:rFonts w:hAnsi="Times New Roman" w:ascii="Times New Roman"/>
          <w:lang w:val="hr-HR"/>
        </w:rPr>
        <w:t xml:space="preserve">tečajni upravitelj </w:t>
      </w:r>
      <w:r w:rsidR="00D10E28">
        <w:rPr>
          <w:rFonts w:hAnsi="Times New Roman" w:ascii="Times New Roman"/>
          <w:lang w:val="hr-HR"/>
        </w:rPr>
        <w:t>Ivo Žiža, Ludbreg, Vinogradi Ludbreški 53,</w:t>
      </w:r>
    </w:p>
    <w:p w:rsidRDefault="007A4556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>E-oglasna ploča,</w:t>
      </w:r>
    </w:p>
    <w:p w:rsidRDefault="00852668" w:rsidP="007A4556" w:rsidR="00852668" w:rsidRPr="007A4556">
      <w:pPr>
        <w:jc w:val="both"/>
        <w:rPr>
          <w:rFonts w:hAnsi="Times New Roman" w:ascii="Times New Roman"/>
          <w:lang w:val="hr-HR"/>
        </w:rPr>
      </w:pPr>
    </w:p>
    <w:sectPr w:rsidSect="007B215E" w:rsidR="00852668" w:rsidRPr="007A4556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0DE" w:rsidP="00432279" w:rsidR="00CC30DE">
      <w:r>
        <w:separator/>
      </w:r>
    </w:p>
  </w:endnote>
  <w:endnote w:id="0" w:type="continuationSeparator">
    <w:p w:rsidRDefault="00CC30DE" w:rsidP="00432279" w:rsidR="00CC3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0DE" w:rsidP="00432279" w:rsidR="00CC30DE">
      <w:r>
        <w:separator/>
      </w:r>
    </w:p>
  </w:footnote>
  <w:footnote w:id="0" w:type="continuationSeparator">
    <w:p w:rsidRDefault="00CC30DE" w:rsidP="00432279" w:rsidR="00CC30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EA44A0" w:rsidRPr="00EA44A0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hr-HR"/>
      </w:rPr>
      <w:t>St-</w:t>
    </w:r>
    <w:r w:rsidR="00D10E28">
      <w:rPr>
        <w:rFonts w:hAnsi="Times New Roman" w:ascii="Times New Roman"/>
        <w:szCs w:val="24"/>
        <w:lang w:val="hr-HR"/>
      </w:rPr>
      <w:t>58/14-87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973" w:rsidP="007B215E" w:rsidR="007B215E" w:rsidRPr="007B215E">
    <w:pPr>
      <w:jc w:val="right"/>
      <w:rPr>
        <w:rFonts w:hAnsi="Times New Roman" w:ascii="Times New Roman"/>
        <w:szCs w:val="24"/>
        <w:lang w:val="pt-BR"/>
      </w:rPr>
    </w:pPr>
    <w:r w:rsidRPr="007B215E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pt-BR"/>
      </w:rPr>
      <w:t>St-</w:t>
    </w:r>
    <w:r w:rsidR="00D10E28">
      <w:rPr>
        <w:rFonts w:hAnsi="Times New Roman" w:ascii="Times New Roman"/>
        <w:szCs w:val="24"/>
        <w:lang w:val="pt-BR"/>
      </w:rPr>
      <w:t>58/14-87</w:t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350D1"/>
    <w:rsid w:val="00080DF7"/>
    <w:rsid w:val="00085F6E"/>
    <w:rsid w:val="00090D16"/>
    <w:rsid w:val="000D2935"/>
    <w:rsid w:val="000F26FE"/>
    <w:rsid w:val="000F2A46"/>
    <w:rsid w:val="000F6E53"/>
    <w:rsid w:val="00141044"/>
    <w:rsid w:val="001757DC"/>
    <w:rsid w:val="001B0C3E"/>
    <w:rsid w:val="001B4596"/>
    <w:rsid w:val="001E5CA5"/>
    <w:rsid w:val="001E6E1E"/>
    <w:rsid w:val="001F70F5"/>
    <w:rsid w:val="0022281B"/>
    <w:rsid w:val="0029562A"/>
    <w:rsid w:val="00295E33"/>
    <w:rsid w:val="002E34EF"/>
    <w:rsid w:val="002F121C"/>
    <w:rsid w:val="00382F67"/>
    <w:rsid w:val="00396DCC"/>
    <w:rsid w:val="003B2BDF"/>
    <w:rsid w:val="003C201B"/>
    <w:rsid w:val="003D240F"/>
    <w:rsid w:val="003D2659"/>
    <w:rsid w:val="003D2A5A"/>
    <w:rsid w:val="003D63CE"/>
    <w:rsid w:val="003E021C"/>
    <w:rsid w:val="003E437A"/>
    <w:rsid w:val="00432279"/>
    <w:rsid w:val="00434D4F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4E2D28"/>
    <w:rsid w:val="00533991"/>
    <w:rsid w:val="0056132F"/>
    <w:rsid w:val="00575E53"/>
    <w:rsid w:val="005775D5"/>
    <w:rsid w:val="0059465E"/>
    <w:rsid w:val="00605585"/>
    <w:rsid w:val="00605652"/>
    <w:rsid w:val="00620DC3"/>
    <w:rsid w:val="0068065F"/>
    <w:rsid w:val="00712ED8"/>
    <w:rsid w:val="007A4556"/>
    <w:rsid w:val="007A7BFB"/>
    <w:rsid w:val="007B215E"/>
    <w:rsid w:val="007F4BBC"/>
    <w:rsid w:val="00844CA0"/>
    <w:rsid w:val="00852668"/>
    <w:rsid w:val="00854875"/>
    <w:rsid w:val="00855C8F"/>
    <w:rsid w:val="008B7796"/>
    <w:rsid w:val="008C34BC"/>
    <w:rsid w:val="009232B7"/>
    <w:rsid w:val="00923685"/>
    <w:rsid w:val="00973F7F"/>
    <w:rsid w:val="009A46FA"/>
    <w:rsid w:val="009C013E"/>
    <w:rsid w:val="009E3C83"/>
    <w:rsid w:val="00A340A7"/>
    <w:rsid w:val="00AA7C3D"/>
    <w:rsid w:val="00AB4EC6"/>
    <w:rsid w:val="00AB7469"/>
    <w:rsid w:val="00B04F48"/>
    <w:rsid w:val="00B75391"/>
    <w:rsid w:val="00B937BF"/>
    <w:rsid w:val="00BE1303"/>
    <w:rsid w:val="00C10464"/>
    <w:rsid w:val="00C16777"/>
    <w:rsid w:val="00C20E19"/>
    <w:rsid w:val="00C75812"/>
    <w:rsid w:val="00CC30DE"/>
    <w:rsid w:val="00D10E28"/>
    <w:rsid w:val="00D47FDB"/>
    <w:rsid w:val="00D93EB1"/>
    <w:rsid w:val="00DA5BF0"/>
    <w:rsid w:val="00EA44A0"/>
    <w:rsid w:val="00EB0196"/>
    <w:rsid w:val="00EB6560"/>
    <w:rsid w:val="00EF4924"/>
    <w:rsid w:val="00EF7C3E"/>
    <w:rsid w:val="00F00C24"/>
    <w:rsid w:val="00F67571"/>
    <w:rsid w:val="00FB1424"/>
    <w:rsid w:val="00FD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A44A0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EA44A0"/>
    <w:rPr>
      <w:rFonts w:hAnsi="Times New Roman" w:ascii="Times New Roman"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44A0"/>
    <w:rPr>
      <w:rFonts w:cs="Times New Roman" w:eastAsia="Times New Roman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44A0"/>
    <w:rPr>
      <w:rFonts w:cs="Times New Roman" w:eastAsia="Times New Roman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A44A0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EA44A0"/>
    <w:rPr>
      <w:rFonts w:ascii="Times New Roman" w:hAnsi="Times New Roman"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A44A0"/>
    <w:rPr>
      <w:rFonts w:ascii="Times New Roman" w:cs="Times New Roman" w:eastAsia="Times New Roman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A44A0"/>
    <w:rPr>
      <w:rFonts w:ascii="Times New Roman" w:cs="Times New Roman" w:eastAsia="Times New Roman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St-58/2014-87</izvorni_sadrzaj>
    <derivirana_varijabla naziv="DomainObject.Oznaka_1">St-58/2014-87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2014.</izvorni_sadrzaj>
    <derivirana_varijabla naziv="DomainObject.Predmet.DatumOsnivanja_1">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St-58/2014</izvorni_sadrzaj>
    <derivirana_varijabla naziv="DomainObject.Predmet.OznakaBroj_1">St-58/2014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RADIO IVANEC društvo s ograničenom odgovornošću za proizvodnju i emitiranje radijskog i televizijskog programa u stečaju</izvorni_sadrzaj>
    <derivirana_varijabla naziv="DomainObject.Predmet.StrankaFormated_1">  RADIO IVANEC društvo s ograničenom odgovornošću za proizvodnju i emitiranje radijskog i televizijskog programa u stečaju</derivirana_varijabla>
  </DomainObject.Predmet.StrankaFormated>
  <DomainObject.Predmet.StrankaFormatedOIB>
    <izvorni_sadrzaj>  RADIO IVANEC društvo s ograničenom odgovornošću za proizvodnju i emitiranje radijskog i televizijskog programa u stečaju, OIB 57601637683</izvorni_sadrzaj>
    <derivirana_varijabla naziv="DomainObject.Predmet.StrankaFormatedOIB_1">  RADIO IVANEC društvo s ograničenom odgovornošću za proizvodnju i emitiranje radijskog i televizijskog programa u stečaju, OIB 57601637683</derivirana_varijabla>
  </DomainObject.Predmet.StrankaFormatedOIB>
  <DomainObject.Predmet.StrankaFormatedWithAdress>
    <izvorni_sadrzaj> RADIO IVANEC društvo s ograničenom odgovornošću za proizvodnju i emitiranje radijskog i televizijskog programa u stečaju, Vladimira Nazora 1, 42240 Ivanec</izvorni_sadrzaj>
    <derivirana_varijabla naziv="DomainObject.Predmet.StrankaFormatedWithAdress_1"> RADIO IVANEC društvo s ograničenom odgovornošću za proizvodnju i emitiranje radijskog i televizijskog programa u stečaju, Vladimira Nazora 1, 42240 Ivanec</derivirana_varijabla>
  </DomainObject.Predmet.StrankaFormatedWithAdress>
  <DomainObject.Predmet.StrankaFormatedWithAdressOIB>
    <izvorni_sadrzaj> RADIO IVANEC društvo s ograničenom odgovornošću za proizvodnju i emitiranje radijskog i televizijskog programa u stečaju, OIB 57601637683, Vladimira Nazora 1, 42240 Ivanec</izvorni_sadrzaj>
    <derivirana_varijabla naziv="DomainObject.Predmet.StrankaFormatedWithAdressOIB_1"> RADIO IVANEC društvo s ograničenom odgovornošću za proizvodnju i emitiranje radijskog i televizijskog programa u stečaju, OIB 57601637683, Vladimira Nazora 1, 42240 Ivanec</derivirana_varijabla>
  </DomainObject.Predmet.StrankaFormatedWithAdressOIB>
  <DomainObject.Predmet.StrankaWithAdress>
    <izvorni_sadrzaj>RADIO IVANEC društvo s ograničenom odgovornošću za proizvodnju i emitiranje radijskog i televizijskog programa u stečaju Vladimira Nazora 1,42240 Ivanec</izvorni_sadrzaj>
    <derivirana_varijabla naziv="DomainObject.Predmet.StrankaWithAdress_1">RADIO IVANEC društvo s ograničenom odgovornošću za proizvodnju i emitiranje radijskog i televizijskog programa u stečaju Vladimira Nazora 1,42240 Ivanec</derivirana_varijabla>
  </DomainObject.Predmet.StrankaWithAdress>
  <DomainObject.Predmet.StrankaWithAdressOIB>
    <izvorni_sadrzaj>RADIO IVANEC društvo s ograničenom odgovornošću za proizvodnju i emitiranje radijskog i televizijskog programa u stečaju, OIB 57601637683, Vladimira Nazora 1,42240 Ivanec</izvorni_sadrzaj>
    <derivirana_varijabla naziv="DomainObject.Predmet.StrankaWithAdressOIB_1">RADIO IVANEC društvo s ograničenom odgovornošću za proizvodnju i emitiranje radijskog i televizijskog programa u stečaju, OIB 57601637683, Vladimira Nazora 1,42240 Ivanec</derivirana_varijabla>
  </DomainObject.Predmet.StrankaWithAdressOIB>
  <DomainObject.Predmet.StrankaNazivFormated>
    <izvorni_sadrzaj>RADIO IVANEC društvo s ograničenom odgovornošću za proizvodnju i emitiranje radijskog i televizijskog programa u stečaju</izvorni_sadrzaj>
    <derivirana_varijabla naziv="DomainObject.Predmet.StrankaNazivFormated_1">RADIO IVANEC društvo s ograničenom odgovornošću za proizvodnju i emitiranje radijskog i televizijskog programa u stečaju</derivirana_varijabla>
  </DomainObject.Predmet.StrankaNazivFormated>
  <DomainObject.Predmet.StrankaNazivFormatedOIB>
    <izvorni_sadrzaj>RADIO IVANEC društvo s ograničenom odgovornošću za proizvodnju i emitiranje radijskog i televizijskog programa u stečaju, OIB 57601637683</izvorni_sadrzaj>
    <derivirana_varijabla naziv="DomainObject.Predmet.StrankaNazivFormatedOIB_1">RADIO IVANEC društvo s ograničenom odgovornošću za proizvodnju i emitiranje radijskog i televizijskog programa u stečaju, OIB 57601637683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RADIO IVANEC društvo s ograničenom odgovornošću za proizvodnju i emitiranje radijskog i televizijskog programa u stečaju</item>
    </izvorni_sadrzaj>
    <derivirana_varijabla naziv="DomainObject.Predmet.StrankaListFormated_1">
      <item>RADIO IVANEC društvo s ograničenom odgovornošću za proizvodnju i emitiranje radijskog i televizijskog programa u stečaju</item>
    </derivirana_varijabla>
  </DomainObject.Predmet.StrankaListFormated>
  <DomainObject.Predmet.StrankaListFormatedOIB>
    <izvorni_sadrzaj>
      <item>RADIO IVANEC društvo s ograničenom odgovornošću za proizvodnju i emitiranje radijskog i televizijskog programa u stečaju, OIB 57601637683</item>
    </izvorni_sadrzaj>
    <derivirana_varijabla naziv="DomainObject.Predmet.StrankaListFormatedOIB_1">
      <item>RADIO IVANEC društvo s ograničenom odgovornošću za proizvodnju i emitiranje radijskog i televizijskog programa u stečaju, OIB 57601637683</item>
    </derivirana_varijabla>
  </DomainObject.Predmet.StrankaListFormatedOIB>
  <DomainObject.Predmet.StrankaListFormatedWithAdress>
    <izvorni_sadrzaj>
      <item>RADIO IVANEC društvo s ograničenom odgovornošću za proizvodnju i emitiranje radijskog i televizijskog programa u stečaju, Vladimira Nazora 1, 42240 Ivanec</item>
    </izvorni_sadrzaj>
    <derivirana_varijabla naziv="DomainObject.Predmet.StrankaListFormatedWithAdress_1">
      <item>RADIO IVANEC društvo s ograničenom odgovornošću za proizvodnju i emitiranje radijskog i televizijskog programa u stečaju, Vladimira Nazora 1, 42240 Ivanec</item>
    </derivirana_varijabla>
  </DomainObject.Predmet.StrankaListFormatedWithAdress>
  <DomainObject.Predmet.StrankaListFormatedWithAdressOIB>
    <izvorni_sadrzaj>
      <item>RADIO IVANEC društvo s ograničenom odgovornošću za proizvodnju i emitiranje radijskog i televizijskog programa u stečaju, OIB 57601637683, Vladimira Nazora 1, 42240 Ivanec</item>
    </izvorni_sadrzaj>
    <derivirana_varijabla naziv="DomainObject.Predmet.StrankaListFormatedWithAdressOIB_1">
      <item>RADIO IVANEC društvo s ograničenom odgovornošću za proizvodnju i emitiranje radijskog i televizijskog programa u stečaju, OIB 57601637683, Vladimira Nazora 1, 42240 Ivanec</item>
    </derivirana_varijabla>
  </DomainObject.Predmet.StrankaListFormatedWithAdressOIB>
  <DomainObject.Predmet.StrankaListNazivFormated>
    <izvorni_sadrzaj>
      <item>RADIO IVANEC društvo s ograničenom odgovornošću za proizvodnju i emitiranje radijskog i televizijskog programa u stečaju</item>
    </izvorni_sadrzaj>
    <derivirana_varijabla naziv="DomainObject.Predmet.StrankaListNazivFormated_1">
      <item>RADIO IVANEC društvo s ograničenom odgovornošću za proizvodnju i emitiranje radijskog i televizijskog programa u stečaju</item>
    </derivirana_varijabla>
  </DomainObject.Predmet.StrankaListNazivFormated>
  <DomainObject.Predmet.StrankaListNazivFormatedOIB>
    <izvorni_sadrzaj>
      <item>RADIO IVANEC društvo s ograničenom odgovornošću za proizvodnju i emitiranje radijskog i televizijskog programa u stečaju, OIB 57601637683</item>
    </izvorni_sadrzaj>
    <derivirana_varijabla naziv="DomainObject.Predmet.StrankaListNazivFormatedOIB_1">
      <item>RADIO IVANEC društvo s ograničenom odgovornošću za proizvodnju i emitiranje radijskog i televizijskog programa u stečaju, OIB 57601637683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ANDREJ BREGOVIĆ, direktor</item>
      <item>Ivo Žiža</item>
    </izvorni_sadrzaj>
    <derivirana_varijabla naziv="DomainObject.Predmet.OstaliListFormated_1">
      <item>ANDREJ BREGOVIĆ, direktor</item>
      <item>Ivo Žiža</item>
    </derivirana_varijabla>
  </DomainObject.Predmet.OstaliListFormated>
  <DomainObject.Predmet.OstaliListFormatedOIB>
    <izvorni_sadrzaj>
      <item>ANDREJ BREGOVIĆ, direktor</item>
      <item>Ivo Žiža, OIB 08163835361</item>
    </izvorni_sadrzaj>
    <derivirana_varijabla naziv="DomainObject.Predmet.OstaliListFormatedOIB_1">
      <item>ANDREJ BREGOVIĆ, direktor</item>
      <item>Ivo Žiža, OIB 08163835361</item>
    </derivirana_varijabla>
  </DomainObject.Predmet.OstaliListFormatedOIB>
  <DomainObject.Predmet.OstaliListFormatedWithAdress>
    <izvorni_sadrzaj>
      <item>ANDREJ BREGOVIĆ, direktor</item>
      <item>Ivo Žiža, Vinogradi L. 53, 42230 Vinogradi Ludbreški</item>
    </izvorni_sadrzaj>
    <derivirana_varijabla naziv="DomainObject.Predmet.OstaliListFormatedWithAdress_1">
      <item>ANDREJ BREGOVIĆ, direktor</item>
      <item>Ivo Žiža, Vinogradi L. 53, 42230 Vinogradi Ludbreški</item>
    </derivirana_varijabla>
  </DomainObject.Predmet.OstaliListFormatedWithAdress>
  <DomainObject.Predmet.OstaliListFormatedWithAdressOIB>
    <izvorni_sadrzaj>
      <item>ANDREJ BREGOVIĆ, direktor</item>
      <item>Ivo Žiža, OIB 08163835361, Vinogradi L. 53, 42230 Vinogradi Ludbreški</item>
    </izvorni_sadrzaj>
    <derivirana_varijabla naziv="DomainObject.Predmet.OstaliListFormatedWithAdressOIB_1">
      <item>ANDREJ BREGOVIĆ, direktor</item>
      <item>Ivo Žiža, OIB 08163835361, Vinogradi L. 53, 42230 Vinogradi Ludbreški</item>
    </derivirana_varijabla>
  </DomainObject.Predmet.OstaliListFormatedWithAdressOIB>
  <DomainObject.Predmet.OstaliListNazivFormated>
    <izvorni_sadrzaj>
      <item>ANDREJ BREGOVIĆ, direktor</item>
      <item>Ivo Žiža</item>
    </izvorni_sadrzaj>
    <derivirana_varijabla naziv="DomainObject.Predmet.OstaliListNazivFormated_1">
      <item>ANDREJ BREGOVIĆ, direktor</item>
      <item>Ivo Žiža</item>
    </derivirana_varijabla>
  </DomainObject.Predmet.OstaliListNazivFormated>
  <DomainObject.Predmet.OstaliListNazivFormatedOIB>
    <izvorni_sadrzaj>
      <item>ANDREJ BREGOVIĆ, direktor</item>
      <item>Ivo Žiža, OIB 08163835361</item>
    </izvorni_sadrzaj>
    <derivirana_varijabla naziv="DomainObject.Predmet.OstaliListNazivFormatedOIB_1">
      <item>ANDREJ BREGOVIĆ, direktor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St-58/2014-87</izvorni_sadrzaj>
    <derivirana_varijabla naziv="DomainObject.PoslovniBrojDokumenta_1">St-58/2014-87</derivirana_varijabla>
  </DomainObject.PoslovniBrojDokumenta>
  <DomainObject.Predmet.StrankaIDrugi>
    <izvorni_sadrzaj>RADIO IVANEC društvo s ograničenom odgovornošću za proizvodnju i emitiranje radijskog i televizijskog programa u stečaju</izvorni_sadrzaj>
    <derivirana_varijabla naziv="DomainObject.Predmet.StrankaIDrugi_1">RADIO IVANEC društvo s ograničenom odgovornošću za proizvodnju i emitiranje radijskog i televizijskog programa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RADIO IVANEC društvo s ograničenom odgovornošću za proizvodnju i emitiranje radijskog i televizijskog programa u stečaju, OIB 57601637683, Vladimira Nazora 1, 42240 Ivanec</izvorni_sadrzaj>
    <derivirana_varijabla naziv="DomainObject.Predmet.StrankaIDrugiAdressOIB_1">RADIO IVANEC društvo s ograničenom odgovornošću za proizvodnju i emitiranje radijskog i televizijskog programa u stečaju, OIB 57601637683, Vladimira Nazora 1, 42240 Ivanec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 IVANEC društvo s ograničenom odgovornošću za proizvodnju i emitiranje radijskog i televizijskog programa u stečaju</item>
      <item>ANDREJ BREGOVIĆ, direktor</item>
      <item>Ivo Žiža</item>
    </izvorni_sadrzaj>
    <derivirana_varijabla naziv="DomainObject.Predmet.SudioniciListNaziv_1">
      <item>RADIO IVANEC društvo s ograničenom odgovornošću za proizvodnju i emitiranje radijskog i televizijskog programa u stečaju</item>
      <item>ANDREJ BREGOVIĆ, direktor</item>
      <item>Ivo Žiža</item>
    </derivirana_varijabla>
  </DomainObject.Predmet.SudioniciListNaziv>
  <DomainObject.Predmet.SudioniciListAdressOIB>
    <izvorni_sadrzaj>
      <item>RADIO IVANEC društvo s ograničenom odgovornošću za proizvodnju i emitiranje radijskog i televizijskog programa u stečaju, OIB 57601637683, Vladimira Nazora 1,42240 Ivanec</item>
      <item>ANDREJ BREGOVIĆ, direktor</item>
      <item>Ivo Žiža, OIB 08163835361, Vinogradi L. 53,42230 Vinogradi Ludbreški</item>
    </izvorni_sadrzaj>
    <derivirana_varijabla naziv="DomainObject.Predmet.SudioniciListAdressOIB_1">
      <item>RADIO IVANEC društvo s ograničenom odgovornošću za proizvodnju i emitiranje radijskog i televizijskog programa u stečaju, OIB 57601637683, Vladimira Nazora 1,42240 Ivanec</item>
      <item>ANDREJ BREGOVIĆ, direktor</item>
      <item>Ivo Žiža, OIB 08163835361, Vinogradi L.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57601637683</item>
      <item>, OIB null</item>
      <item>, OIB 08163835361</item>
    </izvorni_sadrzaj>
    <derivirana_varijabla naziv="DomainObject.Predmet.SudioniciListNazivOIB_1">
      <item>, OIB 57601637683</item>
      <item>, OIB null</item>
      <item>, OIB 08163835361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27C135-FFBD-4267-8671-06851B666F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183</properties:Words>
  <properties:Characters>900</properties:Characters>
  <properties:Lines>50</properties:Lines>
  <properties:Paragraphs>21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2016-12-13T09:58:00Z</cp:lastPrinted>
  <dcterms:modified xmlns:xsi="http://www.w3.org/2001/XMLSchema-instance" xsi:type="dcterms:W3CDTF">2016-12-13T10:59:00Z</dcterms:modified>
  <cp:revision>17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St-58/2014-87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