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94e2" w14:paraId="31294e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546A3">
        <w:t>211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546A3">
        <w:t>NATURA PROIZVODI</w:t>
      </w:r>
      <w:r w:rsidR="00D546A3" w:rsidRPr="00A56DCC">
        <w:t xml:space="preserve"> j.d.o.o. za </w:t>
      </w:r>
      <w:r w:rsidR="00D546A3">
        <w:t>proizvodnju, preradu i trgovinu prehrambenih proizvoda</w:t>
      </w:r>
      <w:r w:rsidR="00D546A3" w:rsidRPr="00A56DCC">
        <w:t xml:space="preserve">, </w:t>
      </w:r>
      <w:r w:rsidR="00D546A3">
        <w:t>Zadar</w:t>
      </w:r>
      <w:r w:rsidR="00D546A3" w:rsidRPr="00A56DCC">
        <w:t xml:space="preserve">, </w:t>
      </w:r>
      <w:r w:rsidR="00667F6F">
        <w:t>Admirala J. Šubića od Cezana 23/</w:t>
      </w:r>
      <w:r w:rsidR="00D546A3">
        <w:t>G</w:t>
      </w:r>
      <w:r w:rsidR="00D546A3" w:rsidRPr="00A56DCC">
        <w:t xml:space="preserve">, OIB: </w:t>
      </w:r>
      <w:r w:rsidR="00D546A3">
        <w:t>81028119152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D546A3">
        <w:t>Marinu Pavloviću</w:t>
      </w:r>
      <w:r w:rsidR="00D546A3" w:rsidRPr="00A56DCC">
        <w:t xml:space="preserve"> iz </w:t>
      </w:r>
      <w:r w:rsidR="00D546A3">
        <w:t>Zadra</w:t>
      </w:r>
      <w:r>
        <w:t xml:space="preserve">,  </w:t>
      </w:r>
      <w:r w:rsidR="00667F6F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546A3">
        <w:rPr>
          <w:b/>
        </w:rPr>
        <w:t>12</w:t>
      </w:r>
      <w:r w:rsidR="00C6393F" w:rsidRPr="00C6393F">
        <w:rPr>
          <w:b/>
        </w:rPr>
        <w:t>,</w:t>
      </w:r>
      <w:r w:rsidR="00D546A3">
        <w:rPr>
          <w:b/>
        </w:rPr>
        <w:t>4</w:t>
      </w:r>
      <w:r w:rsidR="00403CD9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D546A3">
        <w:t>Marino Pavlović</w:t>
      </w:r>
      <w:r w:rsidR="00D546A3" w:rsidRPr="00A56DCC">
        <w:t xml:space="preserve"> iz </w:t>
      </w:r>
      <w:r w:rsidR="00D546A3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546A3">
        <w:t>Marino Pavlović</w:t>
      </w:r>
      <w:r w:rsidR="00D546A3" w:rsidRPr="00A56DCC">
        <w:t xml:space="preserve"> iz </w:t>
      </w:r>
      <w:r w:rsidR="00D546A3">
        <w:t>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546A3">
        <w:t>NATURA PROIZVODI</w:t>
      </w:r>
      <w:r w:rsidR="00D546A3" w:rsidRPr="00A56DCC">
        <w:t xml:space="preserve"> j.d.o.o. za </w:t>
      </w:r>
      <w:r w:rsidR="00D546A3">
        <w:t>proizvodnju, preradu i trgovinu prehrambenih proizvoda</w:t>
      </w:r>
      <w:r w:rsidR="00D546A3" w:rsidRPr="00A56DCC">
        <w:t xml:space="preserve">, </w:t>
      </w:r>
      <w:r w:rsidR="00D546A3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</w:t>
      </w:r>
      <w:r w:rsidR="00C6393F">
        <w:lastRenderedPageBreak/>
        <w:t>podnijela prijedlog za pokretanje steč</w:t>
      </w:r>
      <w:r w:rsidR="00E3211A">
        <w:t xml:space="preserve">ajnog postupka te je rješenjem </w:t>
      </w:r>
      <w:r w:rsidR="003D2981">
        <w:t>6</w:t>
      </w:r>
      <w:r w:rsidR="00C6393F">
        <w:t xml:space="preserve"> St-</w:t>
      </w:r>
      <w:r w:rsidR="003D2981">
        <w:t>73</w:t>
      </w:r>
      <w:r w:rsidR="00C6393F">
        <w:t>/</w:t>
      </w:r>
      <w:r w:rsidR="00E3211A">
        <w:t>20</w:t>
      </w:r>
      <w:r w:rsidR="00F80505">
        <w:t>17</w:t>
      </w:r>
      <w:r w:rsidR="00F61541">
        <w:t>-</w:t>
      </w:r>
      <w:r w:rsidR="003D2981">
        <w:t>7</w:t>
      </w:r>
      <w:r w:rsidR="00C6393F">
        <w:t xml:space="preserve"> od </w:t>
      </w:r>
      <w:r w:rsidR="003D2981">
        <w:t>2</w:t>
      </w:r>
      <w:r w:rsidR="00C6393F">
        <w:t xml:space="preserve">. </w:t>
      </w:r>
      <w:r w:rsidR="003D2981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67F6F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6657D7" w:rsidP="004B6FD4" w:rsidR="00A576FE">
      <w:pPr>
        <w:jc w:val="both"/>
      </w:pPr>
      <w:r>
        <w:t>Za točnost otpravka –ovlašteni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D546A3">
        <w:t>Marino Pavlović</w:t>
      </w:r>
      <w:r w:rsidR="00D546A3" w:rsidRPr="00A56DCC">
        <w:t xml:space="preserve"> iz </w:t>
      </w:r>
      <w:r w:rsidR="00D546A3">
        <w:t>Zadra</w:t>
      </w:r>
      <w:r w:rsidR="00D546A3" w:rsidRPr="00355932">
        <w:t xml:space="preserve">, </w:t>
      </w:r>
      <w:r w:rsidR="00D546A3">
        <w:rPr>
          <w:rFonts w:eastAsiaTheme="minorHAnsi"/>
          <w:lang w:eastAsia="en-US"/>
        </w:rPr>
        <w:t>Admirala J. Šubića od Cezana 23/G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6657D7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D546A3">
      <w:t>211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981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57D7"/>
    <w:rsid w:val="006660FA"/>
    <w:rsid w:val="00667F6F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PROIZVODI j.d.o.o. za proizvodnju, preradu i trgovinu prehrambenih proizvoda</izvorni_sadrzaj>
    <derivirana_varijabla naziv="DomainObject.Predmet.ProtustrankaFormated_1">  NATURA PROIZVODI j.d.o.o. za proizvodnju, preradu i trgovinu prehrambenih proizvoda</derivirana_varijabla>
  </DomainObject.Predmet.ProtustrankaFormated>
  <DomainObject.Predmet.ProtustrankaFormatedOIB>
    <izvorni_sadrzaj>  NATURA PROIZVODI j.d.o.o. za proizvodnju, preradu i trgovinu prehrambenih proizvoda, OIB 81028119152</izvorni_sadrzaj>
    <derivirana_varijabla naziv="DomainObject.Predmet.ProtustrankaFormatedOIB_1">  NATURA PROIZVODI j.d.o.o. za proizvodnju, preradu i trgovinu prehrambenih proizvoda, OIB 81028119152</derivirana_varijabla>
  </DomainObject.Predmet.ProtustrankaFormatedOIB>
  <DomainObject.Predmet.ProtustrankaFormatedWithAdress>
    <izvorni_sadrzaj> NATURA PROIZVODI j.d.o.o. za proizvodnju, preradu i trgovinu prehrambenih proizvoda, Admirala J. Šubića od Cezana 23G, 23000 Zadar</izvorni_sadrzaj>
    <derivirana_varijabla naziv="DomainObject.Predmet.ProtustrankaFormatedWithAdress_1"> NATURA PROIZVODI j.d.o.o. za proizvodnju, preradu i trgovinu prehrambenih proizvoda, Admirala J. Šubića od Cezana 23G, 23000 Zadar</derivirana_varijabla>
  </DomainObject.Predmet.ProtustrankaFormatedWithAdress>
  <DomainObject.Predmet.ProtustrankaFormatedWithAdressOIB>
    <izvorni_sadrzaj> NATURA PROIZVODI j.d.o.o. za proizvodnju, preradu i trgovinu prehrambenih proizvoda, OIB 81028119152, Admirala J. Šubića od Cezana 23G, 23000 Zadar</izvorni_sadrzaj>
    <derivirana_varijabla naziv="DomainObject.Predmet.ProtustrankaFormatedWithAdressOIB_1"> NATURA PROIZVODI j.d.o.o. za proizvodnju, preradu i trgovinu prehrambenih proizvoda, OIB 81028119152, Admirala J. Šubića od Cezana 23G, 23000 Zadar</derivirana_varijabla>
  </DomainObject.Predmet.ProtustrankaFormatedWithAdressOIB>
  <DomainObject.Predmet.ProtustrankaWithAdress>
    <izvorni_sadrzaj>NATURA PROIZVODI j.d.o.o. za proizvodnju, preradu i trgovinu prehrambenih proizvoda Admirala J. Šubića od Cezana 23G, 23000 Zadar</izvorni_sadrzaj>
    <derivirana_varijabla naziv="DomainObject.Predmet.ProtustrankaWithAdress_1">NATURA PROIZVODI j.d.o.o. za proizvodnju, preradu i trgovinu prehrambenih proizvoda Admirala J. Šubića od Cezana 23G, 23000 Zadar</derivirana_varijabla>
  </DomainObject.Predmet.ProtustrankaWithAdress>
  <DomainObject.Predmet.ProtustrankaWithAdressOIB>
    <izvorni_sadrzaj>NATURA PROIZVODI j.d.o.o. za proizvodnju, preradu i trgovinu prehrambenih proizvoda, OIB 81028119152, Admirala J. Šubića od Cezana 23G, 23000 Zadar</izvorni_sadrzaj>
    <derivirana_varijabla naziv="DomainObject.Predmet.ProtustrankaWithAdressOIB_1">NATURA PROIZVODI j.d.o.o. za proizvodnju, preradu i trgovinu prehrambenih proizvoda, OIB 81028119152, Admirala J. Šubića od Cezana 23G, 23000 Zadar</derivirana_varijabla>
  </DomainObject.Predmet.ProtustrankaWithAdressOIB>
  <DomainObject.Predmet.ProtustrankaNazivFormated>
    <izvorni_sadrzaj>NATURA PROIZVODI j.d.o.o. za proizvodnju, preradu i trgovinu prehrambenih proizvoda</izvorni_sadrzaj>
    <derivirana_varijabla naziv="DomainObject.Predmet.ProtustrankaNazivFormated_1">NATURA PROIZVODI j.d.o.o. za proizvodnju, preradu i trgovinu prehrambenih proizvoda</derivirana_varijabla>
  </DomainObject.Predmet.ProtustrankaNazivFormated>
  <DomainObject.Predmet.ProtustrankaNazivFormatedOIB>
    <izvorni_sadrzaj>NATURA PROIZVODI j.d.o.o. za proizvodnju, preradu i trgovinu prehrambenih proizvoda, OIB 81028119152</izvorni_sadrzaj>
    <derivirana_varijabla naziv="DomainObject.Predmet.ProtustrankaNazivFormatedOIB_1">NATURA PROIZVODI j.d.o.o. za proizvodnju, preradu i trgovinu prehrambenih proizvoda, OIB 81028119152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PROIZVODI j.d.o.o. za proizvodnju, preradu i trgovinu prehrambenih proizvoda</item>
    </izvorni_sadrzaj>
    <derivirana_varijabla naziv="DomainObject.Predmet.ProtuStrankaListFormated_1">
      <item>NATURA PROIZVODI j.d.o.o. za proizvodnju, preradu i trgovinu prehrambenih proizvoda</item>
    </derivirana_varijabla>
  </DomainObject.Predmet.ProtuStrankaListFormated>
  <DomainObject.Predmet.ProtuStrankaListFormatedOIB>
    <izvorni_sadrzaj>
      <item>NATURA PROIZVODI j.d.o.o. za proizvodnju, preradu i trgovinu prehrambenih proizvoda, OIB 81028119152</item>
    </izvorni_sadrzaj>
    <derivirana_varijabla naziv="DomainObject.Predmet.ProtuStrankaListFormatedOIB_1">
      <item>NATURA PROIZVODI j.d.o.o. za proizvodnju, preradu i trgovinu prehrambenih proizvoda, OIB 81028119152</item>
    </derivirana_varijabla>
  </DomainObject.Predmet.ProtuStrankaListFormatedOIB>
  <DomainObject.Predmet.ProtuStrankaListFormatedWithAdress>
    <izvorni_sadrzaj>
      <item>NATURA PROIZVODI j.d.o.o. za proizvodnju, preradu i trgovinu prehrambenih proizvoda, Admirala J. Šubića od Cezana 23G, 23000 Zadar</item>
    </izvorni_sadrzaj>
    <derivirana_varijabla naziv="DomainObject.Predmet.ProtuStrankaListFormatedWithAdress_1">
      <item>NATURA PROIZVODI j.d.o.o. za proizvodnju, preradu i trgovinu prehrambenih proizvoda, Admirala J. Šubića od Cezana 23G, 23000 Zadar</item>
    </derivirana_varijabla>
  </DomainObject.Predmet.ProtuStrankaListFormatedWithAdress>
  <DomainObject.Predmet.ProtuStrankaListFormatedWithAdressOIB>
    <izvorni_sadrzaj>
      <item>NATURA PROIZVODI j.d.o.o. za proizvodnju, preradu i trgovinu prehrambenih proizvoda, OIB 81028119152, Admirala J. Šubića od Cezana 23G, 23000 Zadar</item>
    </izvorni_sadrzaj>
    <derivirana_varijabla naziv="DomainObject.Predmet.ProtuStrankaListFormatedWithAdressOIB_1">
      <item>NATURA PROIZVODI j.d.o.o. za proizvodnju, preradu i trgovinu prehrambenih proizvoda, OIB 81028119152, Admirala J. Šubića od Cezana 23G, 23000 Zadar</item>
    </derivirana_varijabla>
  </DomainObject.Predmet.ProtuStrankaListFormatedWithAdressOIB>
  <DomainObject.Predmet.ProtuStrankaListNazivFormated>
    <izvorni_sadrzaj>
      <item>NATURA PROIZVODI j.d.o.o. za proizvodnju, preradu i trgovinu prehrambenih proizvoda</item>
    </izvorni_sadrzaj>
    <derivirana_varijabla naziv="DomainObject.Predmet.ProtuStrankaListNazivFormated_1">
      <item>NATURA PROIZVODI j.d.o.o. za proizvodnju, preradu i trgovinu prehrambenih proizvoda</item>
    </derivirana_varijabla>
  </DomainObject.Predmet.ProtuStrankaListNazivFormated>
  <DomainObject.Predmet.ProtuStrankaListNazivFormatedOIB>
    <izvorni_sadrzaj>
      <item>NATURA PROIZVODI j.d.o.o. za proizvodnju, preradu i trgovinu prehrambenih proizvoda, OIB 81028119152</item>
    </izvorni_sadrzaj>
    <derivirana_varijabla naziv="DomainObject.Predmet.ProtuStrankaListNazivFormatedOIB_1">
      <item>NATURA PROIZVODI j.d.o.o. za proizvodnju, preradu i trgovinu prehrambenih proizvoda, OIB 81028119152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PROIZVODI j.d.o.o. za proizvodnju, preradu i trgovinu prehrambenih proizvoda</izvorni_sadrzaj>
    <derivirana_varijabla naziv="DomainObject.Predmet.ProtustrankaIDrugi_1">NATURA PROIZVODI j.d.o.o. za proizvodnju, preradu i trgovinu prehrambenih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PROIZVODI j.d.o.o. za proizvodnju, preradu i trgovinu prehrambenih proizvoda, OIB 81028119152, Admirala J. Šubića od Cezana 23G, 23000 Zadar</izvorni_sadrzaj>
    <derivirana_varijabla naziv="DomainObject.Predmet.ProtustrankaIDrugiAdressOIB_1">NATURA PROIZVODI j.d.o.o. za proizvodnju, preradu i trgovinu prehrambenih proizvoda, OIB 81028119152, Admirala J. Šubića od Cezana 23G,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PROIZVODI j.d.o.o. za proizvodnju, preradu i trgovinu prehrambenih proizvoda</item>
      <item>Fina</item>
    </izvorni_sadrzaj>
    <derivirana_varijabla naziv="DomainObject.Predmet.SudioniciListNaziv_1">
      <item>NATURA PROIZVODI j.d.o.o. za proizvodnju, preradu i trgovinu prehrambenih proizvoda</item>
      <item>Fina</item>
    </derivirana_varijabla>
  </DomainObject.Predmet.SudioniciListNaziv>
  <DomainObject.Predmet.SudioniciListAdressOIB>
    <izvorni_sadrzaj>
      <item>NATURA PROIZVODI j.d.o.o. za proizvodnju, preradu i trgovinu prehrambenih proizvoda, OIB 81028119152, Admirala J. Šubića od Cezana 23G,23000 Zadar</item>
      <item>Fina, OIB 85821130368</item>
    </izvorni_sadrzaj>
    <derivirana_varijabla naziv="DomainObject.Predmet.SudioniciListAdressOIB_1">
      <item>NATURA PROIZVODI j.d.o.o. za proizvodnju, preradu i trgovinu prehrambenih proizvoda, OIB 81028119152, Admirala J. Šubića od Cezana 23G,23000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81028119152</item>
      <item>, OIB 85821130368</item>
    </izvorni_sadrzaj>
    <derivirana_varijabla naziv="DomainObject.Predmet.SudioniciListNazivOIB_1">
      <item>, OIB 81028119152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B7B98-FF7C-4276-A13B-7FE5B6D25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2725</properties:Characters>
  <properties:Lines>81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2018-06-18T11:48:00Z</dcterms:created>
  <dc:creator>Administrator</dc:creator>
  <cp:lastModifiedBy>Ante Rubelj</cp:lastModifiedBy>
  <cp:lastPrinted>2018-06-19T10:37:00Z</cp:lastPrinted>
  <dcterms:modified xmlns:xsi="http://www.w3.org/2001/XMLSchema-instance" xsi:type="dcterms:W3CDTF">2018-06-19T10:38:00Z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(1St-211-18-2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