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191f" w14:paraId="d11191f"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B64C4A">
        <w:t>8</w:t>
      </w:r>
      <w:r w:rsidR="00C20335">
        <w:t>15</w:t>
      </w:r>
      <w:r w:rsidR="00335F93">
        <w:t>/1</w:t>
      </w:r>
      <w:r w:rsidR="00D86986">
        <w:t>8</w:t>
      </w:r>
      <w:r w:rsidR="00335F93">
        <w:t>-</w:t>
      </w:r>
      <w:r w:rsidR="006A1DE8">
        <w:t>1</w:t>
      </w:r>
      <w:r w:rsidR="00C20335">
        <w:t>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8C581C"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8C581C" w:rsidP="00A31D1E" w:rsidR="008C581C">
      <w:pPr>
        <w:jc w:val="both"/>
      </w:pPr>
    </w:p>
    <w:p w:rsidRDefault="007B563B" w:rsidP="00C20335" w:rsidR="00514F01">
      <w:pPr>
        <w:jc w:val="both"/>
      </w:pPr>
      <w:r>
        <w:tab/>
      </w:r>
      <w:r w:rsidR="00C20335" w:rsidRPr="007F2685">
        <w:t>Trgovački sud u Osijeku, po sucu mr. sc. Tihomiru Kovačeviću, kao stečajnom sucu, povodom prijedloga FINANCIJSKE AGENCIJE ZAGREB, Regionalni centar Osijek, L. Jagera 3, OIB 85821130368 za otvaranje stečajnog postupka nad dužnikom ŠUTALO d.o.o. za proizvodnju, trgovinu i usluge, Erdut, Žrtava domovinskog rata 4, MBS 030102422, OIB: 58191464086</w:t>
      </w:r>
      <w:r w:rsidR="00C20335" w:rsidRPr="002C03FA">
        <w:t xml:space="preserve">, dana </w:t>
      </w:r>
      <w:r w:rsidR="00E4241D">
        <w:t>6</w:t>
      </w:r>
      <w:r w:rsidR="00C20335" w:rsidRPr="002C03FA">
        <w:t xml:space="preserve">. </w:t>
      </w:r>
      <w:r w:rsidR="00E4241D">
        <w:t>studenog</w:t>
      </w:r>
      <w:r w:rsidR="00C20335" w:rsidRPr="002C03FA">
        <w:t xml:space="preserve"> 2018.</w:t>
      </w:r>
    </w:p>
    <w:p w:rsidRDefault="008C581C" w:rsidP="00514F01" w:rsidR="008C581C">
      <w:pPr>
        <w:ind w:firstLine="708"/>
        <w:jc w:val="both"/>
      </w:pPr>
    </w:p>
    <w:p w:rsidRDefault="00514F01" w:rsidP="00514F01" w:rsidR="00514F01" w:rsidRPr="00F15533">
      <w:pPr>
        <w:ind w:firstLine="708"/>
        <w:jc w:val="center"/>
      </w:pPr>
      <w:r w:rsidRPr="00F15533">
        <w:t>r i j e š i o   j e</w:t>
      </w:r>
    </w:p>
    <w:p w:rsidRDefault="008C581C" w:rsidP="00514F01" w:rsidR="008C581C">
      <w:pPr>
        <w:jc w:val="both"/>
      </w:pPr>
    </w:p>
    <w:p w:rsidRDefault="00514F01" w:rsidP="00E4241D" w:rsidR="00514F01">
      <w:pPr>
        <w:numPr>
          <w:ilvl w:val="0"/>
          <w:numId w:val="2"/>
        </w:numPr>
        <w:jc w:val="both"/>
      </w:pPr>
      <w:r>
        <w:t xml:space="preserve">Pozivaju se osobe koje imaju pravni interes da se provede stečajni postupak nad </w:t>
      </w:r>
      <w:r w:rsidRPr="009750F1">
        <w:t xml:space="preserve">dužnikom </w:t>
      </w:r>
      <w:r w:rsidR="00E4241D" w:rsidRPr="00E4241D">
        <w:t>ŠUTALO d.o.o. za proizvodnju, trgovinu i usluge, Erdut, Žrtava domovinskog rata 4, MBS 030102422, OIB: 58191464086</w:t>
      </w:r>
      <w:r>
        <w:t>, da u roku od 15 dana uplate na sudski depozit ovoga suda broj HR3123900011300000200 s pozivom na broj HR05 272-</w:t>
      </w:r>
      <w:r w:rsidR="00B64C4A">
        <w:t>8</w:t>
      </w:r>
      <w:r w:rsidR="00E4241D">
        <w:t>1</w:t>
      </w:r>
      <w:r w:rsidR="00E846B3">
        <w:t>5</w:t>
      </w:r>
      <w:r>
        <w:t>-1</w:t>
      </w:r>
      <w:r w:rsidR="00D86986">
        <w:t>8</w:t>
      </w:r>
      <w:r>
        <w:t xml:space="preserve"> kod Hrvatske poštanske banke iznos od </w:t>
      </w:r>
      <w:r w:rsidR="003B38C5">
        <w:rPr>
          <w:color w:val="000000"/>
        </w:rPr>
        <w:t>3</w:t>
      </w:r>
      <w:r w:rsidR="00E4241D">
        <w:rPr>
          <w:color w:val="000000"/>
        </w:rPr>
        <w:t>3</w:t>
      </w:r>
      <w:r w:rsidR="00D86986">
        <w:rPr>
          <w:color w:val="000000"/>
        </w:rPr>
        <w:t>.</w:t>
      </w:r>
      <w:r w:rsidR="00E4241D">
        <w:rPr>
          <w:color w:val="000000"/>
        </w:rPr>
        <w:t>891</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846A27" w:rsidP="00514F01" w:rsidR="00846A27" w:rsidRPr="00442BB5"/>
    <w:p w:rsidRDefault="00514F01" w:rsidP="00514F01" w:rsidR="00514F01">
      <w:pPr>
        <w:pStyle w:val="Naslov1"/>
        <w:rPr>
          <w:b w:val="false"/>
          <w:bCs w:val="false"/>
        </w:rPr>
      </w:pPr>
      <w:r w:rsidRPr="00F15533">
        <w:rPr>
          <w:b w:val="false"/>
          <w:bCs w:val="false"/>
        </w:rPr>
        <w:t>Obrazloženje</w:t>
      </w:r>
    </w:p>
    <w:p w:rsidRDefault="00846A27" w:rsidP="00514F01" w:rsidR="00846A27" w:rsidRPr="00702E78"/>
    <w:p w:rsidRDefault="00E4241D" w:rsidP="00E4241D" w:rsidR="00E4241D">
      <w:pPr>
        <w:ind w:firstLine="720"/>
        <w:jc w:val="both"/>
      </w:pPr>
      <w:r>
        <w:t xml:space="preserve">Dana 24.04.2018. zaprimljen je na Trgovačkom sudu u Osijeku prijedlog FINE Regionalni centar Osijek, Podružnica Osijek, klasa: 110-07/18-01/04 Ur. broj 04-06-18-1756 od 19.04.2018. godine, za otvaranje stečajnog postupka nad dužnikom </w:t>
      </w:r>
      <w:r w:rsidRPr="00AB43A7">
        <w:t>ŠUTALO d.o.o. za proizvodnju, trgovinu i usluge, Erdut, Žrtava domovinskog rata 4, MBS 030102422, OIB: 58191464086</w:t>
      </w:r>
      <w:r>
        <w:t>, temeljem odredbe čl. 110. st. 1. Stečajnog zakona (NN 71/15 i 104/17, dalje: SZ).</w:t>
      </w:r>
    </w:p>
    <w:p w:rsidRDefault="00E4241D" w:rsidP="00E4241D" w:rsidR="00E4241D">
      <w:pPr>
        <w:ind w:firstLine="720"/>
        <w:jc w:val="both"/>
      </w:pPr>
    </w:p>
    <w:p w:rsidRDefault="00E4241D" w:rsidP="00E4241D" w:rsidR="00E4241D">
      <w:pPr>
        <w:ind w:firstLine="720"/>
        <w:jc w:val="both"/>
      </w:pPr>
      <w:r>
        <w:lastRenderedPageBreak/>
        <w:t>U prijedlogu je navela da na dan 18</w:t>
      </w:r>
      <w:r w:rsidRPr="00C92E83">
        <w:t>.0</w:t>
      </w:r>
      <w:r>
        <w:t>4</w:t>
      </w:r>
      <w:r w:rsidRPr="00C92E83">
        <w:t>.2018</w:t>
      </w:r>
      <w:r>
        <w:t>. dužnik u Očevidniku redoslijeda osnova za plaćanje ima evidentirane neizvršene osnove za plaćanje u neprekinutom razdoblju od 120 dana, u ukupnom iznosu od 56.782,98 kn, u koji iznos je uračunata kamata i naknada FINE za provedbe ovrhe na novčanim sredstvima dužnika. Navodi da dužnik ima 1 zaposlenog radnika.</w:t>
      </w:r>
    </w:p>
    <w:p w:rsidRDefault="00E4241D" w:rsidP="00E4241D" w:rsidR="00E4241D">
      <w:pPr>
        <w:ind w:firstLine="720"/>
        <w:jc w:val="both"/>
      </w:pPr>
    </w:p>
    <w:p w:rsidRDefault="00E4241D" w:rsidP="00E4241D" w:rsidR="00E4241D">
      <w:pPr>
        <w:ind w:firstLine="720"/>
        <w:jc w:val="both"/>
      </w:pPr>
      <w:r>
        <w:t xml:space="preserve">Dostavlja popis računa i oročenih novčanih sredstava dužnika na dan </w:t>
      </w:r>
      <w:r w:rsidRPr="00AB43A7">
        <w:t>18.04.2018</w:t>
      </w:r>
      <w:r>
        <w:t xml:space="preserve">., te navodi da na temelju čl. 112. st. 5. SZ dužnik na ime predujma za namirenje troškova stečajnog postupka ima zaplijenjena novčana sredstva na dan </w:t>
      </w:r>
      <w:r w:rsidRPr="00B12321">
        <w:t>18.04.2018</w:t>
      </w:r>
      <w:r>
        <w:t>. u iznosu od 650,00 kn.</w:t>
      </w:r>
    </w:p>
    <w:p w:rsidRDefault="005334E5" w:rsidP="005F045D" w:rsidR="005334E5">
      <w:pPr>
        <w:ind w:right="-335"/>
        <w:jc w:val="both"/>
      </w:pPr>
    </w:p>
    <w:p w:rsidRDefault="00514F01" w:rsidP="006025D5" w:rsidR="00846A27" w:rsidRPr="006025D5">
      <w:pPr>
        <w:ind w:right="-2"/>
        <w:jc w:val="both"/>
        <w:rPr>
          <w:color w:val="000000"/>
        </w:rPr>
      </w:pPr>
      <w:r>
        <w:tab/>
        <w:t xml:space="preserve">Na ročištu radi izjašnjenja o prijedlogu za otvaranje stečajnog postupka i ročišta radi rasprave o uvjetima za otvaranje stečajnog postupka nad dužnikom, održanom </w:t>
      </w:r>
      <w:r w:rsidR="003F0F62">
        <w:t>1</w:t>
      </w:r>
      <w:r w:rsidR="000A2FC4">
        <w:t>1</w:t>
      </w:r>
      <w:r>
        <w:t>.0</w:t>
      </w:r>
      <w:r w:rsidR="000A2FC4">
        <w:t>9</w:t>
      </w:r>
      <w:r>
        <w:t>.2018.  godine, privremen</w:t>
      </w:r>
      <w:r w:rsidR="005334E5">
        <w:t>a</w:t>
      </w:r>
      <w:r>
        <w:t xml:space="preserve"> stečajn</w:t>
      </w:r>
      <w:r w:rsidR="005334E5">
        <w:t>a</w:t>
      </w:r>
      <w:r>
        <w:t xml:space="preserve"> upravitelj</w:t>
      </w:r>
      <w:r w:rsidR="005334E5">
        <w:t>ica</w:t>
      </w:r>
      <w:r>
        <w:t xml:space="preserve"> je izloži</w:t>
      </w:r>
      <w:r w:rsidR="005334E5">
        <w:t>la</w:t>
      </w:r>
      <w:r>
        <w:t xml:space="preserve"> svoje pisano izvješće od</w:t>
      </w:r>
      <w:r w:rsidRPr="00A128F1">
        <w:t xml:space="preserve"> </w:t>
      </w:r>
      <w:r w:rsidR="000A2FC4">
        <w:t>5</w:t>
      </w:r>
      <w:r w:rsidRPr="00A128F1">
        <w:t>.</w:t>
      </w:r>
      <w:r>
        <w:t>0</w:t>
      </w:r>
      <w:r w:rsidR="000A2FC4">
        <w:t>9</w:t>
      </w:r>
      <w:r w:rsidRPr="00A128F1">
        <w:t>.201</w:t>
      </w:r>
      <w:r>
        <w:t>8</w:t>
      </w:r>
      <w:r w:rsidRPr="00A128F1">
        <w:t xml:space="preserve">. godine koje se nalazi u spisu na listu broj </w:t>
      </w:r>
      <w:r w:rsidR="00CA7A57">
        <w:t>1</w:t>
      </w:r>
      <w:r w:rsidR="000A2FC4">
        <w:t>7</w:t>
      </w:r>
      <w:r w:rsidRPr="00F16487">
        <w:t>-</w:t>
      </w:r>
      <w:r w:rsidR="000A2FC4">
        <w:t>20</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w:t>
      </w:r>
      <w:r w:rsidR="004202D9">
        <w:t>u značajnije vrijednosti</w:t>
      </w:r>
      <w:r>
        <w:t xml:space="preserve"> </w:t>
      </w:r>
      <w:r w:rsidRPr="00D3064F">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D3064F">
        <w:t xml:space="preserve"> u iznosu od</w:t>
      </w:r>
      <w:r w:rsidR="00820518">
        <w:t xml:space="preserve"> </w:t>
      </w:r>
      <w:r w:rsidR="000A2FC4" w:rsidRPr="000A2FC4">
        <w:t xml:space="preserve">33.891,00 </w:t>
      </w:r>
      <w:r w:rsidR="00820518">
        <w:t xml:space="preserve">kn i </w:t>
      </w:r>
      <w:r w:rsidR="00162879">
        <w:t xml:space="preserve">to </w:t>
      </w:r>
      <w:r w:rsidR="001B6A94">
        <w:rPr>
          <w:color w:val="000000"/>
        </w:rPr>
        <w:t>izdavanje P</w:t>
      </w:r>
      <w:r w:rsidR="00F2198A" w:rsidRPr="00F2198A">
        <w:rPr>
          <w:color w:val="000000"/>
        </w:rPr>
        <w:t>otvrd</w:t>
      </w:r>
      <w:r w:rsidR="001B6A94">
        <w:rPr>
          <w:color w:val="000000"/>
        </w:rPr>
        <w:t>e O</w:t>
      </w:r>
      <w:r w:rsidR="00F2198A" w:rsidRPr="00F2198A">
        <w:rPr>
          <w:color w:val="000000"/>
        </w:rPr>
        <w:t>pćinskog suda da dužnik nema imovine u iznosu 20,00 kn</w:t>
      </w:r>
      <w:r w:rsidR="001B6A94">
        <w:rPr>
          <w:color w:val="000000"/>
        </w:rPr>
        <w:t>, izdavanje P</w:t>
      </w:r>
      <w:r w:rsidR="00F2198A" w:rsidRPr="00F2198A">
        <w:rPr>
          <w:color w:val="000000"/>
        </w:rPr>
        <w:t>otvrd</w:t>
      </w:r>
      <w:r w:rsidR="001B6A94">
        <w:rPr>
          <w:color w:val="000000"/>
        </w:rPr>
        <w:t>e</w:t>
      </w:r>
      <w:r w:rsidR="00F2198A" w:rsidRPr="00F2198A">
        <w:rPr>
          <w:color w:val="000000"/>
        </w:rPr>
        <w:t xml:space="preserve"> autokluba o vozilima u iznosu od 18,00 kn</w:t>
      </w:r>
      <w:r w:rsidR="001B6A94">
        <w:rPr>
          <w:color w:val="000000"/>
        </w:rPr>
        <w:t xml:space="preserve">, </w:t>
      </w:r>
      <w:r w:rsidR="00F2198A" w:rsidRPr="00F2198A">
        <w:rPr>
          <w:color w:val="000000"/>
        </w:rPr>
        <w:t xml:space="preserve">poštanski troškovi prethodnog postupka (slanje poziva na dostavu dokumentacije direktoru i Državnom geodetskom uredu) u ukupnom iznosu od (11,50x2) 23,00 kn u skladu </w:t>
      </w:r>
      <w:r w:rsidR="001B6A94">
        <w:rPr>
          <w:color w:val="000000"/>
        </w:rPr>
        <w:t xml:space="preserve">s Cjenikom  poštanskih usluga, </w:t>
      </w:r>
      <w:r w:rsidR="00F2198A" w:rsidRPr="00F2198A">
        <w:rPr>
          <w:color w:val="000000"/>
        </w:rPr>
        <w:t>jednokratna nagrada privremenom stečajnom upravitelju za obavljene poslove u prethodnom stečajnom postupku, čl. 4. Uredba o kriterijima i načinu obračuna i plaćanja nagrade stečajnim upraviteljima (Narodne novine 105/15) u iznosu od 4.000,00 kn</w:t>
      </w:r>
      <w:r w:rsidR="001B6A94">
        <w:rPr>
          <w:color w:val="000000"/>
        </w:rPr>
        <w:t xml:space="preserve">, </w:t>
      </w:r>
      <w:r w:rsidR="00F2198A" w:rsidRPr="00F2198A">
        <w:rPr>
          <w:color w:val="000000"/>
        </w:rPr>
        <w:t>trošak knjigovodstvenih usluga (mjesečno 1.000,00 kn x 12 mjeseci) u iznosu od 12.000,00 kn u skladu s prosječnom cijenom takvih usluga na t</w:t>
      </w:r>
      <w:r w:rsidR="001B6A94">
        <w:rPr>
          <w:color w:val="000000"/>
        </w:rPr>
        <w:t xml:space="preserve">ržištu za predmetnu djelatnost, </w:t>
      </w:r>
      <w:r w:rsidR="00F2198A" w:rsidRPr="00F2198A">
        <w:rPr>
          <w:color w:val="000000"/>
        </w:rPr>
        <w:t>arhiviranje dokumentacije/pohrana dokumentacije u skladu sa Zakonom o arhivskom gradivu i arhivima prema Cjeniku u iznosu od 3.000,00 kn</w:t>
      </w:r>
      <w:r w:rsidR="001B6A94">
        <w:rPr>
          <w:color w:val="000000"/>
        </w:rPr>
        <w:t xml:space="preserve">, </w:t>
      </w:r>
      <w:r w:rsidR="00F2198A" w:rsidRPr="00F2198A">
        <w:rPr>
          <w:color w:val="000000"/>
        </w:rPr>
        <w:t>naknada banci za trošak otvaranja i vođenja računa (u iznosu od cca 60,00 kn x 12 mjeseci) u ukupnom iznosu od 720,00 kn u skladu s prosječnom naknadom prema Cjeniku financijskih institucija za usl</w:t>
      </w:r>
      <w:r w:rsidR="001B6A94">
        <w:rPr>
          <w:color w:val="000000"/>
        </w:rPr>
        <w:t xml:space="preserve">uge platnog prometa na tržištu, </w:t>
      </w:r>
      <w:r w:rsidR="00F2198A" w:rsidRPr="00F2198A">
        <w:rPr>
          <w:color w:val="000000"/>
        </w:rPr>
        <w:t>trošak izrade pečata u iznosu od 150,00 kn u skladu s prosječnom važećom cij</w:t>
      </w:r>
      <w:r w:rsidR="001B6A94">
        <w:rPr>
          <w:color w:val="000000"/>
        </w:rPr>
        <w:t xml:space="preserve">enom takvih usluga na tržištu, </w:t>
      </w:r>
      <w:r w:rsidR="00F2198A" w:rsidRPr="00F2198A">
        <w:rPr>
          <w:color w:val="000000"/>
        </w:rPr>
        <w:t>nagrada stečajnom upravitelju – prema čl.</w:t>
      </w:r>
      <w:r w:rsidR="001B6A94">
        <w:rPr>
          <w:color w:val="000000"/>
        </w:rPr>
        <w:t xml:space="preserve"> </w:t>
      </w:r>
      <w:r w:rsidR="00F2198A" w:rsidRPr="00F2198A">
        <w:rPr>
          <w:color w:val="000000"/>
        </w:rPr>
        <w:t>5.</w:t>
      </w:r>
      <w:r w:rsidR="001B6A94">
        <w:rPr>
          <w:color w:val="000000"/>
        </w:rPr>
        <w:t xml:space="preserve"> točka </w:t>
      </w:r>
      <w:r w:rsidR="00F2198A" w:rsidRPr="00F2198A">
        <w:rPr>
          <w:color w:val="000000"/>
        </w:rPr>
        <w:t>1. i čl.</w:t>
      </w:r>
      <w:r w:rsidR="001B6A94">
        <w:rPr>
          <w:color w:val="000000"/>
        </w:rPr>
        <w:t xml:space="preserve"> </w:t>
      </w:r>
      <w:r w:rsidR="00F2198A" w:rsidRPr="00F2198A">
        <w:rPr>
          <w:color w:val="000000"/>
        </w:rPr>
        <w:t>7. Uredbe o kriterijima i načinu obračuna i plaćanja nagrade stečajnim upraviteljima) u iznosu od 10.000,00 kn</w:t>
      </w:r>
      <w:r w:rsidR="001B6A94">
        <w:rPr>
          <w:color w:val="000000"/>
        </w:rPr>
        <w:t xml:space="preserve">, </w:t>
      </w:r>
      <w:r w:rsidR="00F2198A" w:rsidRPr="00F2198A">
        <w:rPr>
          <w:color w:val="000000"/>
        </w:rPr>
        <w:t>naknada FINA-i za 2 objave GFI – POD (1 objava 230,00 kn)  ukupno u iznosu od 460,00 kn u skladu s Cjenikom FINE propisanim Pravilnikom o vrstama i visini naknada za uslugu javne objave dokumentacije iz Registra godišnjih financijskih izvje</w:t>
      </w:r>
      <w:r w:rsidR="001B6A94">
        <w:rPr>
          <w:color w:val="000000"/>
        </w:rPr>
        <w:t xml:space="preserve">štaja (Narodne novine br. 1/16), </w:t>
      </w:r>
      <w:r w:rsidR="00F2198A" w:rsidRPr="00F2198A">
        <w:rPr>
          <w:color w:val="000000"/>
        </w:rPr>
        <w:t>paušalna sudska pristojba u stečajnom postupku, Tbr. 24. Zakona o sudskim pris</w:t>
      </w:r>
      <w:r w:rsidR="001B6A94">
        <w:rPr>
          <w:color w:val="000000"/>
        </w:rPr>
        <w:t xml:space="preserve">tojbama u iznosu od 2.000,00 kn, </w:t>
      </w:r>
      <w:r w:rsidR="00F2198A" w:rsidRPr="00F2198A">
        <w:rPr>
          <w:color w:val="000000"/>
        </w:rPr>
        <w:t xml:space="preserve">sudske pristojbe, državni biljezi i druge administrativne pristojbe </w:t>
      </w:r>
      <w:r w:rsidR="006025D5">
        <w:rPr>
          <w:color w:val="000000"/>
        </w:rPr>
        <w:t xml:space="preserve">u iznosu od 1.000,00 kn i </w:t>
      </w:r>
      <w:r w:rsidR="00F2198A" w:rsidRPr="00F2198A">
        <w:rPr>
          <w:color w:val="000000"/>
        </w:rPr>
        <w:t>poštanski i telefonski troškovi stečajnog upravitelja u iznosu od 500,00 kn</w:t>
      </w:r>
      <w:r w:rsidR="00606C6D">
        <w:rPr>
          <w:color w:val="000000"/>
        </w:rPr>
        <w:t xml:space="preserve">, u roku od </w:t>
      </w:r>
      <w:r w:rsidR="00A0434E">
        <w:rPr>
          <w:color w:val="000000"/>
        </w:rPr>
        <w:t>15 dana</w:t>
      </w:r>
      <w:r w:rsidR="00A16D1A" w:rsidRPr="005F045D">
        <w:t>.</w:t>
      </w:r>
    </w:p>
    <w:p w:rsidRDefault="00514F01" w:rsidP="00514F01" w:rsidR="00846A27" w:rsidRPr="00F15533">
      <w:pPr>
        <w:jc w:val="center"/>
      </w:pPr>
      <w:r w:rsidRPr="00F15533">
        <w:t xml:space="preserve">U Osijeku </w:t>
      </w:r>
      <w:r w:rsidR="00E4241D" w:rsidRPr="00E4241D">
        <w:t xml:space="preserve">6. studenog </w:t>
      </w:r>
      <w:r w:rsidRPr="00333014">
        <w:t>2018</w:t>
      </w:r>
      <w:r w:rsidRPr="00F15533">
        <w:t>.</w:t>
      </w: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514F01">
      <w:pPr>
        <w:jc w:val="both"/>
        <w:rPr>
          <w:b/>
          <w:bCs/>
        </w:rPr>
      </w:pPr>
      <w:r>
        <w:rPr>
          <w:b/>
          <w:bCs/>
        </w:rPr>
        <w:tab/>
      </w: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514F01" w:rsidR="00514F01">
      <w:pPr>
        <w:pStyle w:val="Tijeloteksta"/>
      </w:pPr>
      <w:r>
        <w:t>Protiv ovog rješenja može nezadovoljna stranka uložiti žalbu Visokom trgovačkom sudu Republike Hrvatske u Zagrebu u roku od 8 dana pismeno u 3 primjerka putem ovog suda.</w:t>
      </w:r>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514F01" w:rsidP="00514F01" w:rsidR="00514F01" w:rsidRPr="006178F4">
      <w:pPr>
        <w:jc w:val="both"/>
      </w:pPr>
      <w:r w:rsidRPr="006178F4">
        <w:lastRenderedPageBreak/>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3229">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C20335" w:rsidRPr="00C20335">
      <w:t>815/18-19</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0DB9"/>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2FC4"/>
    <w:rsid w:val="000A5745"/>
    <w:rsid w:val="000A6EA3"/>
    <w:rsid w:val="000B15A9"/>
    <w:rsid w:val="000B3A4C"/>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6A94"/>
    <w:rsid w:val="001B70B2"/>
    <w:rsid w:val="001C0552"/>
    <w:rsid w:val="001C1414"/>
    <w:rsid w:val="001C2EA0"/>
    <w:rsid w:val="001C77A9"/>
    <w:rsid w:val="001D2A1E"/>
    <w:rsid w:val="001D5725"/>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1AEE"/>
    <w:rsid w:val="002431F5"/>
    <w:rsid w:val="00250830"/>
    <w:rsid w:val="00253522"/>
    <w:rsid w:val="00257509"/>
    <w:rsid w:val="00257A00"/>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4386"/>
    <w:rsid w:val="00305B6C"/>
    <w:rsid w:val="0030662E"/>
    <w:rsid w:val="00311F01"/>
    <w:rsid w:val="00315F56"/>
    <w:rsid w:val="00317870"/>
    <w:rsid w:val="00321A76"/>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38C5"/>
    <w:rsid w:val="003B4D8B"/>
    <w:rsid w:val="003B6041"/>
    <w:rsid w:val="003B6C79"/>
    <w:rsid w:val="003B6F09"/>
    <w:rsid w:val="003C0384"/>
    <w:rsid w:val="003C1E41"/>
    <w:rsid w:val="003C38C7"/>
    <w:rsid w:val="003C6576"/>
    <w:rsid w:val="003C79A0"/>
    <w:rsid w:val="003D5312"/>
    <w:rsid w:val="003E4950"/>
    <w:rsid w:val="003E4C50"/>
    <w:rsid w:val="003F0F62"/>
    <w:rsid w:val="003F6BC2"/>
    <w:rsid w:val="00406A06"/>
    <w:rsid w:val="004138F7"/>
    <w:rsid w:val="0041430D"/>
    <w:rsid w:val="00415439"/>
    <w:rsid w:val="00417551"/>
    <w:rsid w:val="004202D9"/>
    <w:rsid w:val="0042041C"/>
    <w:rsid w:val="0042042F"/>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5A85"/>
    <w:rsid w:val="005C5BBD"/>
    <w:rsid w:val="005D60F9"/>
    <w:rsid w:val="005D6EE9"/>
    <w:rsid w:val="005F045D"/>
    <w:rsid w:val="005F2FF7"/>
    <w:rsid w:val="005F7553"/>
    <w:rsid w:val="006025D5"/>
    <w:rsid w:val="0060477C"/>
    <w:rsid w:val="00606C6D"/>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1DE8"/>
    <w:rsid w:val="006A3449"/>
    <w:rsid w:val="006A3BD8"/>
    <w:rsid w:val="006A4A2E"/>
    <w:rsid w:val="006B1987"/>
    <w:rsid w:val="006B4D96"/>
    <w:rsid w:val="006C6BD9"/>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E437D"/>
    <w:rsid w:val="007F0700"/>
    <w:rsid w:val="007F0B76"/>
    <w:rsid w:val="007F0C81"/>
    <w:rsid w:val="007F6293"/>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6A27"/>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BF4"/>
    <w:rsid w:val="00985241"/>
    <w:rsid w:val="00986505"/>
    <w:rsid w:val="00986773"/>
    <w:rsid w:val="00987DEF"/>
    <w:rsid w:val="0099202C"/>
    <w:rsid w:val="00993229"/>
    <w:rsid w:val="00993CE5"/>
    <w:rsid w:val="009944A9"/>
    <w:rsid w:val="00994835"/>
    <w:rsid w:val="009A2FE1"/>
    <w:rsid w:val="009A5797"/>
    <w:rsid w:val="009B34DF"/>
    <w:rsid w:val="009B6663"/>
    <w:rsid w:val="009C3256"/>
    <w:rsid w:val="009C40CF"/>
    <w:rsid w:val="009C64D8"/>
    <w:rsid w:val="009C770F"/>
    <w:rsid w:val="009D572A"/>
    <w:rsid w:val="009D576A"/>
    <w:rsid w:val="009E258A"/>
    <w:rsid w:val="009E50F0"/>
    <w:rsid w:val="009F6C31"/>
    <w:rsid w:val="00A006A3"/>
    <w:rsid w:val="00A01E3A"/>
    <w:rsid w:val="00A0434E"/>
    <w:rsid w:val="00A04AC0"/>
    <w:rsid w:val="00A04E16"/>
    <w:rsid w:val="00A06F64"/>
    <w:rsid w:val="00A07F49"/>
    <w:rsid w:val="00A12888"/>
    <w:rsid w:val="00A16D1A"/>
    <w:rsid w:val="00A20EEF"/>
    <w:rsid w:val="00A22C4E"/>
    <w:rsid w:val="00A23433"/>
    <w:rsid w:val="00A24B27"/>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C4A"/>
    <w:rsid w:val="00B64F47"/>
    <w:rsid w:val="00B65F81"/>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0335"/>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00D7"/>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A7A57"/>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86986"/>
    <w:rsid w:val="00D91F9F"/>
    <w:rsid w:val="00DA74CE"/>
    <w:rsid w:val="00DB0454"/>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DF71A3"/>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241D"/>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46B3"/>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4688"/>
    <w:rsid w:val="00F15533"/>
    <w:rsid w:val="00F17547"/>
    <w:rsid w:val="00F1774F"/>
    <w:rsid w:val="00F2198A"/>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0225"/>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223B"/>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993229"/>
    <w:rPr>
      <w:color w:val="808080"/>
      <w:bdr w:space="0" w:sz="0" w:color="auto" w:val="none"/>
      <w:shd w:fill="auto" w:color="auto" w:val="clear"/>
    </w:rPr>
  </w:style>
  <w:style w:customStyle="true" w:styleId="eSPISCCParagraphDefaultFont" w:type="character">
    <w:name w:val="eSPIS_CC_Paragraph Default Font"/>
    <w:basedOn w:val="Naglaeno"/>
    <w:rsid w:val="0099322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93229"/>
    <w:rPr>
      <w:b/>
      <w:bCs/>
      <w:bdr w:space="0" w:sz="0" w:color="auto" w:val="none"/>
      <w:shd w:fill="FFFFCC" w:color="auto" w:val="clear"/>
      <w:lang w:val="hr-HR"/>
    </w:rPr>
  </w:style>
  <w:style w:customStyle="true" w:styleId="PozadinaSvijetloCrvena" w:type="character">
    <w:name w:val="Pozadina_SvijetloCrvena"/>
    <w:basedOn w:val="eSPISCCParagraphDefaultFont"/>
    <w:rsid w:val="0099322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9322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993229"/>
    <w:rPr>
      <w:color w:val="808080"/>
      <w:bdr w:color="auto" w:space="0" w:sz="0" w:val="none"/>
      <w:shd w:color="auto" w:fill="auto" w:val="clear"/>
    </w:rPr>
  </w:style>
  <w:style w:customStyle="1" w:styleId="eSPISCCParagraphDefaultFont" w:type="character">
    <w:name w:val="eSPIS_CC_Paragraph Default Font"/>
    <w:basedOn w:val="Naglaeno"/>
    <w:rsid w:val="0099322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93229"/>
    <w:rPr>
      <w:b/>
      <w:bCs/>
      <w:bdr w:color="auto" w:space="0" w:sz="0" w:val="none"/>
      <w:shd w:color="auto" w:fill="FFFFCC" w:val="clear"/>
      <w:lang w:val="hr-HR"/>
    </w:rPr>
  </w:style>
  <w:style w:customStyle="1" w:styleId="PozadinaSvijetloCrvena" w:type="character">
    <w:name w:val="Pozadina_SvijetloCrvena"/>
    <w:basedOn w:val="eSPISCCParagraphDefaultFont"/>
    <w:rsid w:val="0099322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9322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St-815/2018</izvorni_sadrzaj>
    <derivirana_varijabla naziv="DomainObject.Predmet.OznakaBroj_1">St-815/2018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ŠUTALO d.o.o. za proizvodnju, trgovinu i usluge</izvorni_sadrzaj>
    <derivirana_varijabla naziv="DomainObject.Predmet.ProtustrankaFormated_1">  ŠUTALO d.o.o. za proizvodnju, trgovinu i usluge</derivirana_varijabla>
  </DomainObject.Predmet.ProtustrankaFormated>
  <DomainObject.Predmet.ProtustrankaFormatedOIB>
    <izvorni_sadrzaj>  ŠUTALO d.o.o. za proizvodnju, trgovinu i usluge, OIB 58191464086</izvorni_sadrzaj>
    <derivirana_varijabla naziv="DomainObject.Predmet.ProtustrankaFormatedOIB_1">  ŠUTALO d.o.o. za proizvodnju, trgovinu i usluge, OIB 58191464086</derivirana_varijabla>
  </DomainObject.Predmet.ProtustrankaFormatedOIB>
  <DomainObject.Predmet.ProtustrankaFormatedWithAdress>
    <izvorni_sadrzaj> ŠUTALO d.o.o. za proizvodnju, trgovinu i usluge, Žrtava domovinskog rata 4, 31226 Erdut</izvorni_sadrzaj>
    <derivirana_varijabla naziv="DomainObject.Predmet.ProtustrankaFormatedWithAdress_1"> ŠUTALO d.o.o. za proizvodnju, trgovinu i usluge, Žrtava domovinskog rata 4, 31226 Erdut</derivirana_varijabla>
  </DomainObject.Predmet.ProtustrankaFormatedWithAdress>
  <DomainObject.Predmet.ProtustrankaFormatedWithAdressOIB>
    <izvorni_sadrzaj> ŠUTALO d.o.o. za proizvodnju, trgovinu i usluge, OIB 58191464086, Žrtava domovinskog rata 4, 31226 Erdut</izvorni_sadrzaj>
    <derivirana_varijabla naziv="DomainObject.Predmet.ProtustrankaFormatedWithAdressOIB_1"> ŠUTALO d.o.o. za proizvodnju, trgovinu i usluge, OIB 58191464086, Žrtava domovinskog rata 4, 31226 Erdut</derivirana_varijabla>
  </DomainObject.Predmet.ProtustrankaFormatedWithAdressOIB>
  <DomainObject.Predmet.ProtustrankaWithAdress>
    <izvorni_sadrzaj>ŠUTALO d.o.o. za proizvodnju, trgovinu i usluge Žrtava domovinskog rata 4, 31226 Erdut</izvorni_sadrzaj>
    <derivirana_varijabla naziv="DomainObject.Predmet.ProtustrankaWithAdress_1">ŠUTALO d.o.o. za proizvodnju, trgovinu i usluge Žrtava domovinskog rata 4, 31226 Erdut</derivirana_varijabla>
  </DomainObject.Predmet.ProtustrankaWithAdress>
  <DomainObject.Predmet.ProtustrankaWithAdressOIB>
    <izvorni_sadrzaj>ŠUTALO d.o.o. za proizvodnju, trgovinu i usluge, OIB 58191464086, Žrtava domovinskog rata 4, 31226 Erdut</izvorni_sadrzaj>
    <derivirana_varijabla naziv="DomainObject.Predmet.ProtustrankaWithAdressOIB_1">ŠUTALO d.o.o. za proizvodnju, trgovinu i usluge, OIB 58191464086, Žrtava domovinskog rata 4, 31226 Erdut</derivirana_varijabla>
  </DomainObject.Predmet.ProtustrankaWithAdressOIB>
  <DomainObject.Predmet.ProtustrankaNazivFormated>
    <izvorni_sadrzaj>ŠUTALO d.o.o. za proizvodnju, trgovinu i usluge</izvorni_sadrzaj>
    <derivirana_varijabla naziv="DomainObject.Predmet.ProtustrankaNazivFormated_1">ŠUTALO d.o.o. za proizvodnju, trgovinu i usluge</derivirana_varijabla>
  </DomainObject.Predmet.ProtustrankaNazivFormated>
  <DomainObject.Predmet.ProtustrankaNazivFormatedOIB>
    <izvorni_sadrzaj>ŠUTALO d.o.o. za proizvodnju, trgovinu i usluge, OIB 58191464086</izvorni_sadrzaj>
    <derivirana_varijabla naziv="DomainObject.Predmet.ProtustrankaNazivFormatedOIB_1">ŠUTALO d.o.o. za proizvodnju, trgovinu i usluge, OIB 58191464086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ŠUTALO d.o.o. za proizvodnju, trgovinu i usluge</item>
    </izvorni_sadrzaj>
    <derivirana_varijabla naziv="DomainObject.Predmet.ProtuStrankaListFormated_1">
      <item>ŠUTALO d.o.o. za proizvodnju, trgovinu i usluge</item>
    </derivirana_varijabla>
  </DomainObject.Predmet.ProtuStrankaListFormated>
  <DomainObject.Predmet.ProtuStrankaListFormatedOIB>
    <izvorni_sadrzaj>
      <item>ŠUTALO d.o.o. za proizvodnju, trgovinu i usluge, OIB 58191464086</item>
    </izvorni_sadrzaj>
    <derivirana_varijabla naziv="DomainObject.Predmet.ProtuStrankaListFormatedOIB_1">
      <item>ŠUTALO d.o.o. za proizvodnju, trgovinu i usluge, OIB 58191464086</item>
    </derivirana_varijabla>
  </DomainObject.Predmet.ProtuStrankaListFormatedOIB>
  <DomainObject.Predmet.ProtuStrankaListFormatedWithAdress>
    <izvorni_sadrzaj>
      <item>ŠUTALO d.o.o. za proizvodnju, trgovinu i usluge, Žrtava domovinskog rata 4, 31226 Erdut</item>
    </izvorni_sadrzaj>
    <derivirana_varijabla naziv="DomainObject.Predmet.ProtuStrankaListFormatedWithAdress_1">
      <item>ŠUTALO d.o.o. za proizvodnju, trgovinu i usluge, Žrtava domovinskog rata 4, 31226 Erdut</item>
    </derivirana_varijabla>
  </DomainObject.Predmet.ProtuStrankaListFormatedWithAdress>
  <DomainObject.Predmet.ProtuStrankaListFormatedWithAdressOIB>
    <izvorni_sadrzaj>
      <item>ŠUTALO d.o.o. za proizvodnju, trgovinu i usluge, OIB 58191464086, Žrtava domovinskog rata 4, 31226 Erdut</item>
    </izvorni_sadrzaj>
    <derivirana_varijabla naziv="DomainObject.Predmet.ProtuStrankaListFormatedWithAdressOIB_1">
      <item>ŠUTALO d.o.o. za proizvodnju, trgovinu i usluge, OIB 58191464086, Žrtava domovinskog rata 4, 31226 Erdut</item>
    </derivirana_varijabla>
  </DomainObject.Predmet.ProtuStrankaListFormatedWithAdressOIB>
  <DomainObject.Predmet.ProtuStrankaListNazivFormated>
    <izvorni_sadrzaj>
      <item>ŠUTALO d.o.o. za proizvodnju, trgovinu i usluge</item>
    </izvorni_sadrzaj>
    <derivirana_varijabla naziv="DomainObject.Predmet.ProtuStrankaListNazivFormated_1">
      <item>ŠUTALO d.o.o. za proizvodnju, trgovinu i usluge</item>
    </derivirana_varijabla>
  </DomainObject.Predmet.ProtuStrankaListNazivFormated>
  <DomainObject.Predmet.ProtuStrankaListNazivFormatedOIB>
    <izvorni_sadrzaj>
      <item>ŠUTALO d.o.o. za proizvodnju, trgovinu i usluge, OIB 58191464086</item>
    </izvorni_sadrzaj>
    <derivirana_varijabla naziv="DomainObject.Predmet.ProtuStrankaListNazivFormatedOIB_1">
      <item>ŠUTALO d.o.o. za proizvodnju, trgovinu i usluge, OIB 58191464086</item>
    </derivirana_varijabla>
  </DomainObject.Predmet.ProtuStrankaListNazivFormatedOIB>
  <DomainObject.Predmet.OstaliListFormated>
    <izvorni_sadrzaj>
      <item>Dobro Šutalo</item>
    </izvorni_sadrzaj>
    <derivirana_varijabla naziv="DomainObject.Predmet.OstaliListFormated_1">
      <item>Dobro Šutalo</item>
    </derivirana_varijabla>
  </DomainObject.Predmet.OstaliListFormated>
  <DomainObject.Predmet.OstaliListFormatedOIB>
    <izvorni_sadrzaj>
      <item>Dobro Šutalo, OIB 15952562433</item>
    </izvorni_sadrzaj>
    <derivirana_varijabla naziv="DomainObject.Predmet.OstaliListFormatedOIB_1">
      <item>Dobro Šutalo, OIB 15952562433</item>
    </derivirana_varijabla>
  </DomainObject.Predmet.OstaliListFormatedOIB>
  <DomainObject.Predmet.OstaliListFormatedWithAdress>
    <izvorni_sadrzaj>
      <item>Dobro Šutalo, Žrtava Domovinskog Rata 4, 31226 Erdut</item>
    </izvorni_sadrzaj>
    <derivirana_varijabla naziv="DomainObject.Predmet.OstaliListFormatedWithAdress_1">
      <item>Dobro Šutalo, Žrtava Domovinskog Rata 4, 31226 Erdut</item>
    </derivirana_varijabla>
  </DomainObject.Predmet.OstaliListFormatedWithAdress>
  <DomainObject.Predmet.OstaliListFormatedWithAdressOIB>
    <izvorni_sadrzaj>
      <item>Dobro Šutalo, OIB 15952562433, Žrtava Domovinskog Rata 4, 31226 Erdut</item>
    </izvorni_sadrzaj>
    <derivirana_varijabla naziv="DomainObject.Predmet.OstaliListFormatedWithAdressOIB_1">
      <item>Dobro Šutalo, OIB 15952562433, Žrtava Domovinskog Rata 4, 31226 Erdut</item>
    </derivirana_varijabla>
  </DomainObject.Predmet.OstaliListFormatedWithAdressOIB>
  <DomainObject.Predmet.OstaliListNazivFormated>
    <izvorni_sadrzaj>
      <item>Dobro Šutalo</item>
    </izvorni_sadrzaj>
    <derivirana_varijabla naziv="DomainObject.Predmet.OstaliListNazivFormated_1">
      <item>Dobro Šutalo</item>
    </derivirana_varijabla>
  </DomainObject.Predmet.OstaliListNazivFormated>
  <DomainObject.Predmet.OstaliListNazivFormatedOIB>
    <izvorni_sadrzaj>
      <item>Dobro Šutalo, OIB 15952562433</item>
    </izvorni_sadrzaj>
    <derivirana_varijabla naziv="DomainObject.Predmet.OstaliListNazivFormatedOIB_1">
      <item>Dobro Šutalo, OIB 15952562433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ŠUTALO d.o.o. za proizvodnju, trgovinu i usluge</izvorni_sadrzaj>
    <derivirana_varijabla naziv="DomainObject.Predmet.ProtustrankaIDrugi_1">ŠUTALO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ŠUTALO d.o.o. za proizvodnju, trgovinu i usluge, OIB 58191464086, Žrtava domovinskog rata 4, 31226 Erdut</izvorni_sadrzaj>
    <derivirana_varijabla naziv="DomainObject.Predmet.ProtustrankaIDrugiAdressOIB_1">ŠUTALO d.o.o. za proizvodnju, trgovinu i usluge, OIB 58191464086, Žrtava domovinskog rata 4, 31226 Erdut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ŠUTALO d.o.o. za proizvodnju, trgovinu i usluge</item>
      <item>Dobro Šutalo</item>
    </izvorni_sadrzaj>
    <derivirana_varijabla naziv="DomainObject.Predmet.SudioniciListNaziv_1">
      <item>FINA RC OSIJEK</item>
      <item>ŠUTALO d.o.o. za proizvodnju, trgovinu i usluge</item>
      <item>Dobro Šutalo</item>
    </derivirana_varijabla>
  </DomainObject.Predmet.SudioniciListNaziv>
  <DomainObject.Predmet.SudioniciListAdressOIB>
    <izvorni_sadrzaj>
      <item>FINA RC OSIJEK, OIB 85821130368</item>
      <item>ŠUTALO d.o.o. za proizvodnju, trgovinu i usluge, OIB 58191464086, Žrtava domovinskog rata 4,31226 Erdut</item>
      <item>Dobro Šutalo, OIB 15952562433, Žrtava Domovinskog Rata 4,31226 Erdut</item>
    </izvorni_sadrzaj>
    <derivirana_varijabla naziv="DomainObject.Predmet.SudioniciListAdressOIB_1">
      <item>FINA RC OSIJEK, OIB 85821130368</item>
      <item>ŠUTALO d.o.o. za proizvodnju, trgovinu i usluge, OIB 58191464086, Žrtava domovinskog rata 4,31226 Erdut</item>
      <item>Dobro Šutalo, OIB 15952562433, Žrtava Domovinskog Rata 4,31226 Erdut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58191464086</item>
      <item>, OIB 15952562433</item>
    </izvorni_sadrzaj>
    <derivirana_varijabla naziv="DomainObject.Predmet.SudioniciListNazivOIB_1">
      <item>, OIB 85821130368</item>
      <item>, OIB 58191464086</item>
      <item>, OIB 15952562433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2018.</izvorni_sadrzaj>
    <derivirana_varijabla naziv="DomainObject.Predmet.DatumZadnjeOdrzaneSudskeRadnje_1">11. rujna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St-815/2018-16</izvorni_sadrzaj>
    <derivirana_varijabla naziv="DomainObject.PredzadnjaOdlukaIzPredmeta.Oznaka_1">St-815/2018-16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1E8A1B-C4A0-4377-9537-E8096F71D3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923</properties:Words>
  <properties:Characters>5003</properties:Characters>
  <properties:Lines>95</properties:Lines>
  <properties:Paragraphs>23</properties:Paragraphs>
  <properties:TotalTime>379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2018-11-06T08:19:00Z</cp:lastPrinted>
  <dcterms:modified xmlns:xsi="http://www.w3.org/2001/XMLSchema-instance" xsi:type="dcterms:W3CDTF">2018-11-06T10:38:00Z</dcterms:modified>
  <cp:revision>71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33.891,00 kn.docx)</vt:lpwstr>
  </prop:property>
  <prop:property name="CC_coloring" pid="4" fmtid="{D5CDD505-2E9C-101B-9397-08002B2CF9AE}">
    <vt:bool>false</vt:bool>
  </prop:property>
  <prop:property name="BrojStranica" pid="5" fmtid="{D5CDD505-2E9C-101B-9397-08002B2CF9AE}">
    <vt:i4>3</vt:i4>
  </prop:property>
</prop:Properties>
</file>