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32c9" w14:paraId="a5d32c9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CF1734">
        <w:rPr>
          <w:rFonts w:cs="Times New Roman" w:hAnsi="Times New Roman" w:ascii="Times New Roman"/>
          <w:sz w:val="24"/>
        </w:rPr>
        <w:t>2597/16-7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772A44" w:rsidRPr="00B002D4">
        <w:t>ORGANIZACIJE RADULETI j.d.o.o.</w:t>
      </w:r>
      <w:r w:rsidR="00772A44">
        <w:t xml:space="preserve"> Sisak, Rimska 8 , MBS: </w:t>
      </w:r>
      <w:r w:rsidR="00772A44" w:rsidRPr="00B002D4">
        <w:t>080898708</w:t>
      </w:r>
      <w:r w:rsidR="00772A44">
        <w:t xml:space="preserve"> OIB: </w:t>
      </w:r>
      <w:r w:rsidR="00772A44" w:rsidRPr="00B002D4">
        <w:t>38167292073</w:t>
      </w:r>
      <w:r w:rsidR="00772A44">
        <w:t xml:space="preserve"> </w:t>
      </w:r>
      <w:r w:rsidRPr="003566B3">
        <w:t>dana</w:t>
      </w:r>
      <w:r w:rsidR="002A3798">
        <w:t xml:space="preserve"> 2.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772A44" w:rsidRPr="00B002D4">
        <w:t>ORGANIZACIJE RADULETI j.d.o.o.</w:t>
      </w:r>
      <w:r w:rsidR="00772A44">
        <w:t xml:space="preserve"> Sisak, Rimska 8 , MBS: </w:t>
      </w:r>
      <w:r w:rsidR="00772A44" w:rsidRPr="00B002D4">
        <w:t>080898708</w:t>
      </w:r>
      <w:r w:rsidR="00772A44">
        <w:t xml:space="preserve"> OIB: </w:t>
      </w:r>
      <w:r w:rsidR="00772A44" w:rsidRPr="00B002D4">
        <w:t>38167292073</w:t>
      </w:r>
      <w:r w:rsidR="00772A44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772A44">
        <w:rPr>
          <w:bCs/>
        </w:rPr>
        <w:t>2597</w:t>
      </w:r>
      <w:r w:rsidR="00900B3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772A44">
        <w:t>17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772A44" w:rsidRPr="00B002D4">
        <w:t>ORGANIZACIJE RADULETI j.d.o.o.</w:t>
      </w:r>
      <w:r w:rsidR="00772A44">
        <w:t xml:space="preserve"> Sisak, Rimska 8 , MBS: </w:t>
      </w:r>
      <w:r w:rsidR="00772A44" w:rsidRPr="00B002D4">
        <w:t>080898708</w:t>
      </w:r>
      <w:r w:rsidR="00772A44">
        <w:t xml:space="preserve"> OIB: </w:t>
      </w:r>
      <w:r w:rsidR="00772A44" w:rsidRPr="00B002D4">
        <w:t>38167292073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772A44">
        <w:t>203</w:t>
      </w:r>
      <w:r w:rsidR="0062454C">
        <w:t xml:space="preserve"> dana</w:t>
      </w:r>
      <w:r w:rsidR="009D2742">
        <w:t xml:space="preserve"> u iznosu od </w:t>
      </w:r>
      <w:r w:rsidR="00772A44">
        <w:t>28.729,02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772A44">
        <w:rPr>
          <w:bCs/>
        </w:rPr>
        <w:t>26</w:t>
      </w:r>
      <w:r w:rsidR="00900B3C">
        <w:rPr>
          <w:bCs/>
        </w:rPr>
        <w:t>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2A3798">
        <w:rPr>
          <w:noProof w:val="false"/>
        </w:rPr>
        <w:t>2.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387706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87706" w:rsidR="003877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87706" w:rsidP="00387706" w:rsidR="00387706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87706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387706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706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772A44">
      <w:rPr>
        <w:noProof w:val="false"/>
      </w:rPr>
      <w:t>2597</w:t>
    </w:r>
    <w:r w:rsidR="002A3798">
      <w:rPr>
        <w:noProof w:val="false"/>
      </w:rPr>
      <w:t>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87706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11BE8"/>
    <w:rsid w:val="0062454C"/>
    <w:rsid w:val="00660B6C"/>
    <w:rsid w:val="006630E6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33A4B"/>
    <w:rsid w:val="00B67A9F"/>
    <w:rsid w:val="00B71151"/>
    <w:rsid w:val="00B87FFB"/>
    <w:rsid w:val="00BC1EA3"/>
    <w:rsid w:val="00BD271E"/>
    <w:rsid w:val="00BD6492"/>
    <w:rsid w:val="00CB121F"/>
    <w:rsid w:val="00CC4CC9"/>
    <w:rsid w:val="00CF1734"/>
    <w:rsid w:val="00D51262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70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70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St-2597/2016</izvorni_sadrzaj>
    <derivirana_varijabla naziv="DomainObject.Predmet.OznakaBroj_1">St-2597/2016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ORGANIZACIJE RADULETI j.d.o.o.</izvorni_sadrzaj>
    <derivirana_varijabla naziv="DomainObject.Predmet.ProtustrankaFormated_1">  ORGANIZACIJE RADULETI j.d.o.o.</derivirana_varijabla>
  </DomainObject.Predmet.ProtustrankaFormated>
  <DomainObject.Predmet.ProtustrankaFormatedOIB>
    <izvorni_sadrzaj>  ORGANIZACIJE RADULETI j.d.o.o., OIB 38167292073</izvorni_sadrzaj>
    <derivirana_varijabla naziv="DomainObject.Predmet.ProtustrankaFormatedOIB_1">  ORGANIZACIJE RADULETI j.d.o.o., OIB 38167292073</derivirana_varijabla>
  </DomainObject.Predmet.ProtustrankaFormatedOIB>
  <DomainObject.Predmet.ProtustrankaFormatedWithAdress>
    <izvorni_sadrzaj> ORGANIZACIJE RADULETI j.d.o.o., Rimska 8, 44000 Sisak</izvorni_sadrzaj>
    <derivirana_varijabla naziv="DomainObject.Predmet.ProtustrankaFormatedWithAdress_1"> ORGANIZACIJE RADULETI j.d.o.o., Rimska 8, 44000 Sisak</derivirana_varijabla>
  </DomainObject.Predmet.ProtustrankaFormatedWithAdress>
  <DomainObject.Predmet.ProtustrankaFormatedWithAdressOIB>
    <izvorni_sadrzaj> ORGANIZACIJE RADULETI j.d.o.o., OIB 38167292073, Rimska 8, 44000 Sisak</izvorni_sadrzaj>
    <derivirana_varijabla naziv="DomainObject.Predmet.ProtustrankaFormatedWithAdressOIB_1"> ORGANIZACIJE RADULETI j.d.o.o., OIB 38167292073, Rimska 8, 44000 Sisak</derivirana_varijabla>
  </DomainObject.Predmet.ProtustrankaFormatedWithAdressOIB>
  <DomainObject.Predmet.ProtustrankaWithAdress>
    <izvorni_sadrzaj>ORGANIZACIJE RADULETI j.d.o.o. Rimska 8, 44000 Sisak</izvorni_sadrzaj>
    <derivirana_varijabla naziv="DomainObject.Predmet.ProtustrankaWithAdress_1">ORGANIZACIJE RADULETI j.d.o.o. Rimska 8, 44000 Sisak</derivirana_varijabla>
  </DomainObject.Predmet.ProtustrankaWithAdress>
  <DomainObject.Predmet.ProtustrankaWithAdressOIB>
    <izvorni_sadrzaj>ORGANIZACIJE RADULETI j.d.o.o., OIB 38167292073, Rimska 8, 44000 Sisak</izvorni_sadrzaj>
    <derivirana_varijabla naziv="DomainObject.Predmet.ProtustrankaWithAdressOIB_1">ORGANIZACIJE RADULETI j.d.o.o., OIB 38167292073, Rimska 8, 44000 Sisak</derivirana_varijabla>
  </DomainObject.Predmet.ProtustrankaWithAdressOIB>
  <DomainObject.Predmet.ProtustrankaNazivFormated>
    <izvorni_sadrzaj>ORGANIZACIJE RADULETI j.d.o.o.</izvorni_sadrzaj>
    <derivirana_varijabla naziv="DomainObject.Predmet.ProtustrankaNazivFormated_1">ORGANIZACIJE RADULETI j.d.o.o.</derivirana_varijabla>
  </DomainObject.Predmet.ProtustrankaNazivFormated>
  <DomainObject.Predmet.ProtustrankaNazivFormatedOIB>
    <izvorni_sadrzaj>ORGANIZACIJE RADULETI j.d.o.o., OIB 38167292073</izvorni_sadrzaj>
    <derivirana_varijabla naziv="DomainObject.Predmet.ProtustrankaNazivFormatedOIB_1">ORGANIZACIJE RADULETI j.d.o.o., OIB 38167292073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ORGANIZACIJE RADULETI j.d.o.o.</item>
    </izvorni_sadrzaj>
    <derivirana_varijabla naziv="DomainObject.Predmet.ProtuStrankaListFormated_1">
      <item>ORGANIZACIJE RADULETI j.d.o.o.</item>
    </derivirana_varijabla>
  </DomainObject.Predmet.ProtuStrankaListFormated>
  <DomainObject.Predmet.ProtuStrankaListFormatedOIB>
    <izvorni_sadrzaj>
      <item>ORGANIZACIJE RADULETI j.d.o.o., OIB 38167292073</item>
    </izvorni_sadrzaj>
    <derivirana_varijabla naziv="DomainObject.Predmet.ProtuStrankaListFormatedOIB_1">
      <item>ORGANIZACIJE RADULETI j.d.o.o., OIB 38167292073</item>
    </derivirana_varijabla>
  </DomainObject.Predmet.ProtuStrankaListFormatedOIB>
  <DomainObject.Predmet.ProtuStrankaListFormatedWithAdress>
    <izvorni_sadrzaj>
      <item>ORGANIZACIJE RADULETI j.d.o.o., Rimska 8, 44000 Sisak</item>
    </izvorni_sadrzaj>
    <derivirana_varijabla naziv="DomainObject.Predmet.ProtuStrankaListFormatedWithAdress_1">
      <item>ORGANIZACIJE RADULETI j.d.o.o., Rimska 8, 44000 Sisak</item>
    </derivirana_varijabla>
  </DomainObject.Predmet.ProtuStrankaListFormatedWithAdress>
  <DomainObject.Predmet.ProtuStrankaListFormatedWithAdressOIB>
    <izvorni_sadrzaj>
      <item>ORGANIZACIJE RADULETI j.d.o.o., OIB 38167292073, Rimska 8, 44000 Sisak</item>
    </izvorni_sadrzaj>
    <derivirana_varijabla naziv="DomainObject.Predmet.ProtuStrankaListFormatedWithAdressOIB_1">
      <item>ORGANIZACIJE RADULETI j.d.o.o., OIB 38167292073, Rimska 8, 44000 Sisak</item>
    </derivirana_varijabla>
  </DomainObject.Predmet.ProtuStrankaListFormatedWithAdressOIB>
  <DomainObject.Predmet.ProtuStrankaListNazivFormated>
    <izvorni_sadrzaj>
      <item>ORGANIZACIJE RADULETI j.d.o.o.</item>
    </izvorni_sadrzaj>
    <derivirana_varijabla naziv="DomainObject.Predmet.ProtuStrankaListNazivFormated_1">
      <item>ORGANIZACIJE RADULETI j.d.o.o.</item>
    </derivirana_varijabla>
  </DomainObject.Predmet.ProtuStrankaListNazivFormated>
  <DomainObject.Predmet.ProtuStrankaListNazivFormatedOIB>
    <izvorni_sadrzaj>
      <item>ORGANIZACIJE RADULETI j.d.o.o., OIB 38167292073</item>
    </izvorni_sadrzaj>
    <derivirana_varijabla naziv="DomainObject.Predmet.ProtuStrankaListNazivFormatedOIB_1">
      <item>ORGANIZACIJE RADULETI j.d.o.o., OIB 38167292073</item>
    </derivirana_varijabla>
  </DomainObject.Predmet.ProtuStrankaListNazivFormatedOIB>
  <DomainObject.Predmet.OstaliListFormated>
    <izvorni_sadrzaj>
      <item>Adnan Crnkić</item>
    </izvorni_sadrzaj>
    <derivirana_varijabla naziv="DomainObject.Predmet.OstaliListFormated_1">
      <item>Adnan Crnkić</item>
    </derivirana_varijabla>
  </DomainObject.Predmet.OstaliListFormated>
  <DomainObject.Predmet.OstaliListFormatedOIB>
    <izvorni_sadrzaj>
      <item>Adnan Crnkić, OIB 12801138579</item>
    </izvorni_sadrzaj>
    <derivirana_varijabla naziv="DomainObject.Predmet.OstaliListFormatedOIB_1">
      <item>Adnan Crnkić, OIB 12801138579</item>
    </derivirana_varijabla>
  </DomainObject.Predmet.OstaliListFormatedOIB>
  <DomainObject.Predmet.OstaliListFormatedWithAdress>
    <izvorni_sadrzaj>
      <item>Adnan Crnkić, Vjekoslava Karasa 39, 44000 Sisak</item>
    </izvorni_sadrzaj>
    <derivirana_varijabla naziv="DomainObject.Predmet.OstaliListFormatedWithAdress_1">
      <item>Adnan Crnkić, Vjekoslava Karasa 39, 44000 Sisak</item>
    </derivirana_varijabla>
  </DomainObject.Predmet.OstaliListFormatedWithAdress>
  <DomainObject.Predmet.OstaliListFormatedWithAdressOIB>
    <izvorni_sadrzaj>
      <item>Adnan Crnkić, OIB 12801138579, Vjekoslava Karasa 39, 44000 Sisak</item>
    </izvorni_sadrzaj>
    <derivirana_varijabla naziv="DomainObject.Predmet.OstaliListFormatedWithAdressOIB_1">
      <item>Adnan Crnkić, OIB 12801138579, Vjekoslava Karasa 39, 44000 Sisak</item>
    </derivirana_varijabla>
  </DomainObject.Predmet.OstaliListFormatedWithAdressOIB>
  <DomainObject.Predmet.OstaliListNazivFormated>
    <izvorni_sadrzaj>
      <item>Adnan Crnkić</item>
    </izvorni_sadrzaj>
    <derivirana_varijabla naziv="DomainObject.Predmet.OstaliListNazivFormated_1">
      <item>Adnan Crnkić</item>
    </derivirana_varijabla>
  </DomainObject.Predmet.OstaliListNazivFormated>
  <DomainObject.Predmet.OstaliListNazivFormatedOIB>
    <izvorni_sadrzaj>
      <item>Adnan Crnkić, OIB 12801138579</item>
    </izvorni_sadrzaj>
    <derivirana_varijabla naziv="DomainObject.Predmet.OstaliListNazivFormatedOIB_1">
      <item>Adnan Crnkić, OIB 12801138579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ORGANIZACIJE RADULETI j.d.o.o.</izvorni_sadrzaj>
    <derivirana_varijabla naziv="DomainObject.Predmet.ProtustrankaIDrugi_1">ORGANIZACIJE RADULETI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ORGANIZACIJE RADULETI j.d.o.o., OIB 38167292073, Rimska 8, 44000 Sisak</izvorni_sadrzaj>
    <derivirana_varijabla naziv="DomainObject.Predmet.ProtustrankaIDrugiAdressOIB_1">ORGANIZACIJE RADULETI j.d.o.o., OIB 38167292073, Rimska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ORGANIZACIJE RADULETI j.d.o.o.</item>
      <item>Adnan Crnkić</item>
    </izvorni_sadrzaj>
    <derivirana_varijabla naziv="DomainObject.Predmet.SudioniciListNaziv_1">
      <item>FINA Regionalni centar Zagreb</item>
      <item>ORGANIZACIJE RADULETI j.d.o.o.</item>
      <item>Adnan Crnkić</item>
    </derivirana_varijabla>
  </DomainObject.Predmet.SudioniciListNaziv>
  <DomainObject.Predmet.SudioniciListAdressOIB>
    <izvorni_sadrzaj>
      <item>FINA Regionalni centar Zagreb, OIB 85821130368, Trg svibanjskih žrtava 1995. 1,10000 Zagreb</item>
      <item>ORGANIZACIJE RADULETI j.d.o.o., OIB 38167292073, Rimska 8,44000 Sisak</item>
      <item>Adnan Crnkić, OIB 12801138579, Vjekoslava Karasa 39,44000 Sisak</item>
    </izvorni_sadrzaj>
    <derivirana_varijabla naziv="DomainObject.Predmet.SudioniciListAdressOIB_1">
      <item>FINA Regionalni centar Zagreb, OIB 85821130368, Trg svibanjskih žrtava 1995. 1,10000 Zagreb</item>
      <item>ORGANIZACIJE RADULETI j.d.o.o., OIB 38167292073, Rimska 8,44000 Sisak</item>
      <item>Adnan Crnkić, OIB 12801138579, Vjekoslava Karasa 39,44000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38167292073</item>
      <item>, OIB 12801138579</item>
    </izvorni_sadrzaj>
    <derivirana_varijabla naziv="DomainObject.Predmet.SudioniciListNazivOIB_1">
      <item>, OIB 85821130368</item>
      <item>, OIB 38167292073</item>
      <item>, OIB 12801138579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2736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2016-11-02T14:00:00Z</dcterms:created>
  <dc:creator>Vinka Mihalinčić</dc:creator>
  <cp:lastModifiedBy>Vinka Mihalinčić</cp:lastModifiedBy>
  <cp:lastPrinted>2016-11-02T13:58:00Z</cp:lastPrinted>
  <dcterms:modified xmlns:xsi="http://www.w3.org/2001/XMLSchema-instance" xsi:type="dcterms:W3CDTF">2016-11-02T14:03:00Z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