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43e" w14:paraId="bb1043e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</w:t>
      </w:r>
      <w:r w:rsidR="00776FB0">
        <w:t xml:space="preserve">     </w:t>
      </w:r>
      <w:r w:rsidR="00D42808">
        <w:t xml:space="preserve"> </w:t>
      </w:r>
      <w:r w:rsidR="00FD7EA8">
        <w:t>20. St-</w:t>
      </w:r>
      <w:r w:rsidR="00D1027D">
        <w:t>2632</w:t>
      </w:r>
      <w:r w:rsidR="00776FB0">
        <w:t>/18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D1027D" w:rsidRPr="00D1027D">
        <w:t>TOMFIL PROMET j.d.o.o., Brezovica (Grad Zagreb),Brezovička cesta 61,OIB 11931555108</w:t>
      </w:r>
      <w:r w:rsidR="009E48BB">
        <w:rPr>
          <w:lang w:val="pt-BR"/>
        </w:rPr>
        <w:t xml:space="preserve">, </w:t>
      </w:r>
      <w:r w:rsidR="00D1027D">
        <w:t xml:space="preserve"> dana 14</w:t>
      </w:r>
      <w:r>
        <w:t xml:space="preserve">. </w:t>
      </w:r>
      <w:r w:rsidR="00776FB0">
        <w:t>svibnja  2019</w:t>
      </w:r>
      <w:r>
        <w:t>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>I. Pozivaju se osobe koje imaju pravni interes</w:t>
      </w:r>
      <w:r w:rsidR="008C2393">
        <w:t xml:space="preserve"> za provedbom stečajnoga postup</w:t>
      </w:r>
      <w:r>
        <w:t xml:space="preserve">ka nad  dužnikom </w:t>
      </w:r>
      <w:r w:rsidR="00D1027D">
        <w:t>TOMFIL PROMET j.d.o.o., Brezovica (Grad Zagreb),Brezovička cesta 61,OIB 11931555108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</w:t>
      </w:r>
      <w:r w:rsidR="008C2393">
        <w:t>,</w:t>
      </w:r>
      <w:r>
        <w:t xml:space="preserve"> broj IBAN HR92239000113000004</w:t>
      </w:r>
      <w:r w:rsidR="009535DF">
        <w:t>60, model 00</w:t>
      </w:r>
      <w:r w:rsidR="00D707AE">
        <w:t xml:space="preserve">, poziv na broj </w:t>
      </w:r>
      <w:r w:rsidR="00D1027D">
        <w:t>2632</w:t>
      </w:r>
      <w:r w:rsidR="00776FB0">
        <w:t>18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D1027D">
        <w:t>TOMFIL PROMET j.d.o.o., Brezovica (Grad Zagreb),Brezovička cesta 61,OIB 11931555108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 w:rsidR="00F67ABC">
        <w:rPr>
          <w:rFonts w:cstheme="minorBidi" w:eastAsiaTheme="minorHAnsi"/>
          <w:lang w:eastAsia="en-US"/>
        </w:rPr>
        <w:t>,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D1027D">
        <w:t>2632</w:t>
      </w:r>
      <w:r w:rsidR="00776FB0">
        <w:t xml:space="preserve">/18 od </w:t>
      </w:r>
      <w:r w:rsidR="00E807E2">
        <w:t>14</w:t>
      </w:r>
      <w:r w:rsidR="009E48BB">
        <w:t xml:space="preserve">. </w:t>
      </w:r>
      <w:r w:rsidR="00E807E2">
        <w:t>veljače</w:t>
      </w:r>
      <w:r w:rsidR="00776FB0">
        <w:t xml:space="preserve">  2019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3D4119" w:rsidR="00015A60">
      <w:pPr>
        <w:ind w:firstLine="708"/>
        <w:jc w:val="both"/>
      </w:pPr>
      <w:r>
        <w:t xml:space="preserve">Sud je Rješenjem </w:t>
      </w:r>
      <w:r w:rsidR="00D36F38">
        <w:t>pod posl. br. St-</w:t>
      </w:r>
      <w:r w:rsidR="00E11B24">
        <w:t>2632/18 od 20</w:t>
      </w:r>
      <w:r w:rsidR="00935E26">
        <w:t xml:space="preserve">. </w:t>
      </w:r>
      <w:r w:rsidR="00E807E2">
        <w:t>ožujka</w:t>
      </w:r>
      <w:r w:rsidR="00935E26">
        <w:t xml:space="preserve"> </w:t>
      </w:r>
      <w:r w:rsidR="00E807E2">
        <w:t>2019</w:t>
      </w:r>
      <w:r w:rsidR="00015A60">
        <w:t>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</w:t>
      </w:r>
      <w:r w:rsidR="00EB7F9A">
        <w:t>avio je pisano izvješće  (list 30-55</w:t>
      </w:r>
      <w:r w:rsidR="00015A60">
        <w:t xml:space="preserve"> spisa), te utvrdio da dužnik nema nikakve imovine koja bi činila stečajnu masu</w:t>
      </w:r>
      <w:r w:rsidR="003D4119">
        <w:t xml:space="preserve">, </w:t>
      </w:r>
      <w:r w:rsidR="0066501C">
        <w:t>da</w:t>
      </w:r>
      <w:r w:rsidR="00C1416C">
        <w:t xml:space="preserve"> stečajni razlog 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190C9A">
        <w:t xml:space="preserve">pa </w:t>
      </w:r>
      <w:r w:rsidR="000E73F5">
        <w:t xml:space="preserve">je </w:t>
      </w:r>
      <w:r w:rsidR="00015A60">
        <w:t xml:space="preserve">predložio da se ovaj </w:t>
      </w:r>
      <w:r w:rsidR="00015A60">
        <w:lastRenderedPageBreak/>
        <w:t xml:space="preserve">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4937CF" w:rsidP="004937CF" w:rsidR="004937CF">
      <w:pPr>
        <w:ind w:firstLine="708"/>
        <w:jc w:val="both"/>
        <w:rPr>
          <w:color w:val="FF0000"/>
        </w:rPr>
      </w:pPr>
      <w:r>
        <w:t>Izvršenim elektronskim pretraživanjem u e-nekretnine (list 57 spisa),</w:t>
      </w:r>
      <w:r w:rsidR="00664C3D">
        <w:t>kao i u dostavljenu Potvrdu Općinskog građanskog suda u Zagrebu,</w:t>
      </w:r>
      <w:r>
        <w:t xml:space="preserve"> a u odnosu na </w:t>
      </w:r>
      <w:r w:rsidR="00664C3D">
        <w:t>nekretnine</w:t>
      </w:r>
      <w:r>
        <w:t xml:space="preserve"> ovog dužnika, utvrđeno je da  isti u vlasništvu nema nikakve nekretnine.</w:t>
      </w:r>
    </w:p>
    <w:p w:rsidRDefault="004937CF" w:rsidP="007A26B6" w:rsidR="004937CF">
      <w:pPr>
        <w:rPr>
          <w:color w:val="FF0000"/>
        </w:rPr>
      </w:pPr>
    </w:p>
    <w:p w:rsidRDefault="009E48BB" w:rsidP="002E452F" w:rsidR="009E48BB">
      <w:pPr>
        <w:ind w:firstLine="708"/>
        <w:jc w:val="both"/>
      </w:pPr>
      <w: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D67B47">
        <w:t>, 14</w:t>
      </w:r>
      <w:r w:rsidR="002811D1">
        <w:t xml:space="preserve">. </w:t>
      </w:r>
      <w:r w:rsidR="008F5B1C">
        <w:t>svibnja  2019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CC4EB8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 xml:space="preserve">Protiv ovog rješenja može se izjaviti žalba. Žalba se podnosi ovom sudu </w:t>
      </w:r>
      <w:r w:rsidR="006512DD">
        <w:t xml:space="preserve">u roku od 8 dana od dana dostave rješenja, </w:t>
      </w:r>
      <w:r>
        <w:t>u 2 primjerka</w:t>
      </w:r>
      <w:r w:rsidR="006512DD">
        <w:t xml:space="preserve"> putem ovog suda za Visoki trgovački sud RH.</w:t>
      </w:r>
    </w:p>
    <w:p w:rsidRDefault="00AC775F" w:rsidP="00AC775F" w:rsidR="00AC775F">
      <w:r>
        <w:t xml:space="preserve"> </w:t>
      </w:r>
    </w:p>
    <w:p w:rsidRDefault="00CC4EB8" w:rsidP="006F7248" w:rsidR="00CC4EB8">
      <w:pPr>
        <w:ind w:left="4956"/>
        <w:jc w:val="both"/>
      </w:pPr>
      <w:r>
        <w:t>Za točnost otpravka-ovlašteni službenik</w:t>
      </w:r>
    </w:p>
    <w:p w:rsidRDefault="00CC4EB8" w:rsidP="006F7248" w:rsidR="00CC4EB8" w:rsidRPr="007067DD">
      <w:pPr>
        <w:ind w:firstLine="708" w:left="4956"/>
        <w:jc w:val="both"/>
      </w:pPr>
      <w:r>
        <w:t>Monika Grbac</w:t>
      </w:r>
    </w:p>
    <w:p w:rsidRDefault="00AC775F" w:rsidR="00AC775F">
      <w:bookmarkStart w:name="_GoBack" w:id="0"/>
      <w:bookmarkEnd w:id="0"/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EB8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E11B24">
          <w:t>2632</w:t>
        </w:r>
        <w:r w:rsidR="00E807E2">
          <w:t>/18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5D7A"/>
    <w:rsid w:val="00015A60"/>
    <w:rsid w:val="000441BA"/>
    <w:rsid w:val="0006118E"/>
    <w:rsid w:val="000E4CA5"/>
    <w:rsid w:val="000E73F5"/>
    <w:rsid w:val="000F143F"/>
    <w:rsid w:val="001258D9"/>
    <w:rsid w:val="00127572"/>
    <w:rsid w:val="001278C7"/>
    <w:rsid w:val="001421AD"/>
    <w:rsid w:val="00184C8B"/>
    <w:rsid w:val="00190C9A"/>
    <w:rsid w:val="001B2A51"/>
    <w:rsid w:val="001D19A6"/>
    <w:rsid w:val="001E2DA2"/>
    <w:rsid w:val="0020035F"/>
    <w:rsid w:val="0020235F"/>
    <w:rsid w:val="0021012A"/>
    <w:rsid w:val="00270603"/>
    <w:rsid w:val="00275916"/>
    <w:rsid w:val="0027755A"/>
    <w:rsid w:val="002811D1"/>
    <w:rsid w:val="00295912"/>
    <w:rsid w:val="002B4A0D"/>
    <w:rsid w:val="002C3993"/>
    <w:rsid w:val="002D3205"/>
    <w:rsid w:val="002E2668"/>
    <w:rsid w:val="002E452F"/>
    <w:rsid w:val="002F3C0F"/>
    <w:rsid w:val="00312AC8"/>
    <w:rsid w:val="00351F65"/>
    <w:rsid w:val="00366D57"/>
    <w:rsid w:val="0038237D"/>
    <w:rsid w:val="003855AC"/>
    <w:rsid w:val="003B2471"/>
    <w:rsid w:val="003D4119"/>
    <w:rsid w:val="003F280D"/>
    <w:rsid w:val="00405DB4"/>
    <w:rsid w:val="00430DFC"/>
    <w:rsid w:val="00434720"/>
    <w:rsid w:val="004937CF"/>
    <w:rsid w:val="00497B80"/>
    <w:rsid w:val="00497BA4"/>
    <w:rsid w:val="00537E48"/>
    <w:rsid w:val="00572ADB"/>
    <w:rsid w:val="005744C2"/>
    <w:rsid w:val="005948FC"/>
    <w:rsid w:val="005F4920"/>
    <w:rsid w:val="006162EA"/>
    <w:rsid w:val="00620CB6"/>
    <w:rsid w:val="00644B44"/>
    <w:rsid w:val="00644F70"/>
    <w:rsid w:val="006512DD"/>
    <w:rsid w:val="00654BA9"/>
    <w:rsid w:val="00660232"/>
    <w:rsid w:val="00661081"/>
    <w:rsid w:val="00664C3D"/>
    <w:rsid w:val="0066501C"/>
    <w:rsid w:val="006A5342"/>
    <w:rsid w:val="00716332"/>
    <w:rsid w:val="00743BBA"/>
    <w:rsid w:val="00750206"/>
    <w:rsid w:val="007636BF"/>
    <w:rsid w:val="0077284A"/>
    <w:rsid w:val="00776FB0"/>
    <w:rsid w:val="007A26B6"/>
    <w:rsid w:val="007D3C17"/>
    <w:rsid w:val="007F25F3"/>
    <w:rsid w:val="00831CA2"/>
    <w:rsid w:val="00835B31"/>
    <w:rsid w:val="008708B7"/>
    <w:rsid w:val="008778A2"/>
    <w:rsid w:val="00886149"/>
    <w:rsid w:val="008C2393"/>
    <w:rsid w:val="008F5B1C"/>
    <w:rsid w:val="009042A5"/>
    <w:rsid w:val="0092161E"/>
    <w:rsid w:val="0092492B"/>
    <w:rsid w:val="00935E26"/>
    <w:rsid w:val="0095304F"/>
    <w:rsid w:val="009535DF"/>
    <w:rsid w:val="00987F81"/>
    <w:rsid w:val="009C730D"/>
    <w:rsid w:val="009E48BB"/>
    <w:rsid w:val="009F0DA8"/>
    <w:rsid w:val="009F460F"/>
    <w:rsid w:val="00A37EDE"/>
    <w:rsid w:val="00A43A92"/>
    <w:rsid w:val="00A639FA"/>
    <w:rsid w:val="00A70AC6"/>
    <w:rsid w:val="00A75D1D"/>
    <w:rsid w:val="00A85130"/>
    <w:rsid w:val="00A96CDC"/>
    <w:rsid w:val="00AA65C6"/>
    <w:rsid w:val="00AC0689"/>
    <w:rsid w:val="00AC775F"/>
    <w:rsid w:val="00AF796B"/>
    <w:rsid w:val="00B229F0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64D2A"/>
    <w:rsid w:val="00C75F8C"/>
    <w:rsid w:val="00C8573E"/>
    <w:rsid w:val="00CA3469"/>
    <w:rsid w:val="00CC4EB8"/>
    <w:rsid w:val="00CE7E1C"/>
    <w:rsid w:val="00D018E9"/>
    <w:rsid w:val="00D1027D"/>
    <w:rsid w:val="00D36583"/>
    <w:rsid w:val="00D36F38"/>
    <w:rsid w:val="00D42808"/>
    <w:rsid w:val="00D60A69"/>
    <w:rsid w:val="00D67B47"/>
    <w:rsid w:val="00D707AE"/>
    <w:rsid w:val="00E02331"/>
    <w:rsid w:val="00E11B24"/>
    <w:rsid w:val="00E1616D"/>
    <w:rsid w:val="00E32CA5"/>
    <w:rsid w:val="00E807E2"/>
    <w:rsid w:val="00E8164D"/>
    <w:rsid w:val="00EB539E"/>
    <w:rsid w:val="00EB7F9A"/>
    <w:rsid w:val="00EC01B1"/>
    <w:rsid w:val="00ED04DC"/>
    <w:rsid w:val="00F13FA7"/>
    <w:rsid w:val="00F169F5"/>
    <w:rsid w:val="00F233E8"/>
    <w:rsid w:val="00F256E3"/>
    <w:rsid w:val="00F25C54"/>
    <w:rsid w:val="00F53493"/>
    <w:rsid w:val="00F67ABC"/>
    <w:rsid w:val="00F70D3C"/>
    <w:rsid w:val="00F81AD6"/>
    <w:rsid w:val="00F97AA2"/>
    <w:rsid w:val="00FB1829"/>
    <w:rsid w:val="00FD7EA8"/>
    <w:rsid w:val="00FF5DC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E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4E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EB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E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E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E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4E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EB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E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E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St-2632/2018</izvorni_sadrzaj>
    <derivirana_varijabla naziv="DomainObject.Predmet.OznakaBroj_1">St-2632/2018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TOMFIL PROMET j.d.o.o. za usluge zastupanog po punomoćniku Tomislav Filipčić</izvorni_sadrzaj>
    <derivirana_varijabla naziv="DomainObject.Predmet.ProtustrankaFormated_1">  TOMFIL PROMET j.d.o.o. za usluge zastupanog po punomoćniku Tomislav Filipčić</derivirana_varijabla>
  </DomainObject.Predmet.ProtustrankaFormated>
  <DomainObject.Predmet.ProtustrankaFormatedOIB>
    <izvorni_sadrzaj>  TOMFIL PROMET j.d.o.o. za usluge, OIB 11931555108 zastupanog po punomoćniku Tomislav Filipčić</izvorni_sadrzaj>
    <derivirana_varijabla naziv="DomainObject.Predmet.ProtustrankaFormatedOIB_1">  TOMFIL PROMET j.d.o.o. za usluge, OIB 11931555108 zastupanog po punomoćniku Tomislav Filipčić</derivirana_varijabla>
  </DomainObject.Predmet.ProtustrankaFormatedOIB>
  <DomainObject.Predmet.ProtustrankaFormatedWithAdress>
    <izvorni_sadrzaj> TOMFIL PROMET j.d.o.o. za usluge, Brezovička cesta 61, 10257 Brezovica zastupanog po punomoćniku Tomislav Filipčić</izvorni_sadrzaj>
    <derivirana_varijabla naziv="DomainObject.Predmet.ProtustrankaFormatedWithAdress_1"> TOMFIL PROMET j.d.o.o. za usluge, Brezovička cesta 61, 10257 Brezovica zastupanog po punomoćniku Tomislav Filipčić</derivirana_varijabla>
  </DomainObject.Predmet.ProtustrankaFormatedWithAdress>
  <DomainObject.Predmet.ProtustrankaFormatedWithAdressOIB>
    <izvorni_sadrzaj> TOMFIL PROMET j.d.o.o. za usluge, OIB 11931555108, Brezovička cesta 61, 10257 Brezovica zastupanog po punomoćniku Tomislav Filipčić</izvorni_sadrzaj>
    <derivirana_varijabla naziv="DomainObject.Predmet.ProtustrankaFormatedWithAdressOIB_1"> TOMFIL PROMET j.d.o.o. za usluge, OIB 11931555108, Brezovička cesta 61, 10257 Brezovica zastupanog po punomoćniku Tomislav Filipčić</derivirana_varijabla>
  </DomainObject.Predmet.ProtustrankaFormatedWithAdressOIB>
  <DomainObject.Predmet.ProtustrankaWithAdress>
    <izvorni_sadrzaj>TOMFIL PROMET j.d.o.o. za usluge Brezovička cesta 61, 10257 Brezovica</izvorni_sadrzaj>
    <derivirana_varijabla naziv="DomainObject.Predmet.ProtustrankaWithAdress_1">TOMFIL PROMET j.d.o.o. za usluge Brezovička cesta 61, 10257 Brezovica</derivirana_varijabla>
  </DomainObject.Predmet.ProtustrankaWithAdress>
  <DomainObject.Predmet.ProtustrankaWithAdressOIB>
    <izvorni_sadrzaj>TOMFIL PROMET j.d.o.o. za usluge, OIB 11931555108, Brezovička cesta 61, 10257 Brezovica</izvorni_sadrzaj>
    <derivirana_varijabla naziv="DomainObject.Predmet.ProtustrankaWithAdressOIB_1">TOMFIL PROMET j.d.o.o. za usluge, OIB 11931555108, Brezovička cesta 61, 10257 Brezovica</derivirana_varijabla>
  </DomainObject.Predmet.ProtustrankaWithAdressOIB>
  <DomainObject.Predmet.ProtustrankaNazivFormated>
    <izvorni_sadrzaj>TOMFIL PROMET j.d.o.o. za usluge</izvorni_sadrzaj>
    <derivirana_varijabla naziv="DomainObject.Predmet.ProtustrankaNazivFormated_1">TOMFIL PROMET j.d.o.o. za usluge</derivirana_varijabla>
  </DomainObject.Predmet.ProtustrankaNazivFormated>
  <DomainObject.Predmet.ProtustrankaNazivFormatedOIB>
    <izvorni_sadrzaj>TOMFIL PROMET j.d.o.o. za usluge, OIB 11931555108</izvorni_sadrzaj>
    <derivirana_varijabla naziv="DomainObject.Predmet.ProtustrankaNazivFormatedOIB_1">TOMFIL PROMET j.d.o.o. za usluge, OIB 11931555108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Filipčić</izvorni_sadrzaj>
    <derivirana_varijabla naziv="DomainObject.Predmet.StrankaFormated_1">  FINA Regionalni centar Zagreb; Tomislav Filipčić</derivirana_varijabla>
  </DomainObject.Predmet.StrankaFormated>
  <DomainObject.Predmet.StrankaFormatedOIB>
    <izvorni_sadrzaj>  FINA Regionalni centar Zagreb, OIB 85821130368; Tomislav Filipčić, OIB 86190287427</izvorni_sadrzaj>
    <derivirana_varijabla naziv="DomainObject.Predmet.StrankaFormatedOIB_1">  FINA Regionalni centar Zagreb, OIB 85821130368; Tomislav Filipčić, OIB 86190287427</derivirana_varijabla>
  </DomainObject.Predmet.StrankaFormatedOIB>
  <DomainObject.Predmet.StrankaFormatedWithAdress>
    <izvorni_sadrzaj> FINA Regionalni centar Zagreb, Trg svibanjskih žrtava 1995. 1, 10000 Zagreb; Tomislav Filipčić, Brezovička Cesta 61, 10257 Brezovica</izvorni_sadrzaj>
    <derivirana_varijabla naziv="DomainObject.Predmet.StrankaFormatedWithAdress_1"> FINA Regionalni centar Zagreb, Trg svibanjskih žrtava 1995. 1, 10000 Zagreb; Tomislav Filipčić, Brezovička Cesta 61, 10257 Brezovica</derivirana_varijabla>
  </DomainObject.Predmet.StrankaFormatedWithAdress>
  <DomainObject.Predmet.StrankaFormatedWithAdressOIB>
    <izvorni_sadrzaj> FINA Regionalni centar Zagreb, OIB 85821130368, Trg svibanjskih žrtava 1995. 1, 10000 Zagreb; Tomislav Filipčić, OIB 86190287427, Brezovička Cesta 61, 10257 Brezovica</izvorni_sadrzaj>
    <derivirana_varijabla naziv="DomainObject.Predmet.StrankaFormatedWithAdressOIB_1"> FINA Regionalni centar Zagreb, OIB 85821130368, Trg svibanjskih žrtava 1995. 1, 10000 Zagreb; Tomislav Filipčić, OIB 86190287427, Brezovička Cesta 61, 10257 Brezovica</derivirana_varijabla>
  </DomainObject.Predmet.StrankaFormatedWithAdressOIB>
  <DomainObject.Predmet.StrankaWithAdress>
    <izvorni_sadrzaj>FINA Regionalni centar Zagreb Trg svibanjskih žrtava 1995. 1,10000 Zagreb,Tomislav Filipčić Brezovička Cesta 61,10257 Brezovica</izvorni_sadrzaj>
    <derivirana_varijabla naziv="DomainObject.Predmet.StrankaWithAdress_1">FINA Regionalni centar Zagreb Trg svibanjskih žrtava 1995. 1,10000 Zagreb,Tomislav Filipčić Brezovička Cesta 61,10257 Brezovica</derivirana_varijabla>
  </DomainObject.Predmet.StrankaWithAdress>
  <DomainObject.Predmet.StrankaWithAdressOIB>
    <izvorni_sadrzaj>FINA Regionalni centar Zagreb, OIB 85821130368, Trg svibanjskih žrtava 1995. 1,10000 Zagreb,Tomislav Filipčić, OIB 86190287427, Brezovička Cesta 61,10257 Brezovica</izvorni_sadrzaj>
    <derivirana_varijabla naziv="DomainObject.Predmet.StrankaWithAdressOIB_1">FINA Regionalni centar Zagreb, OIB 85821130368, Trg svibanjskih žrtava 1995. 1,10000 Zagreb,Tomislav Filipčić, OIB 86190287427, Brezovička Cesta 61,10257 Brezovica</derivirana_varijabla>
  </DomainObject.Predmet.StrankaWithAdressOIB>
  <DomainObject.Predmet.StrankaNazivFormated>
    <izvorni_sadrzaj>FINA Regionalni centar Zagreb,Tomislav Filipčić</izvorni_sadrzaj>
    <derivirana_varijabla naziv="DomainObject.Predmet.StrankaNazivFormated_1">FINA Regionalni centar Zagreb,Tomislav Filipčić</derivirana_varijabla>
  </DomainObject.Predmet.StrankaNazivFormated>
  <DomainObject.Predmet.StrankaNazivFormatedOIB>
    <izvorni_sadrzaj>FINA Regionalni centar Zagreb, OIB 85821130368,Tomislav Filipčić, OIB 86190287427</izvorni_sadrzaj>
    <derivirana_varijabla naziv="DomainObject.Predmet.StrankaNazivFormatedOIB_1">FINA Regionalni centar Zagreb, OIB 85821130368,Tomislav Filipčić, OIB 86190287427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Filipčić</item>
    </izvorni_sadrzaj>
    <derivirana_varijabla naziv="DomainObject.Predmet.StrankaListFormated_1">
      <item>FINA Regionalni centar Zagreb</item>
      <item>Tomislav Filipčić</item>
    </derivirana_varijabla>
  </DomainObject.Predmet.StrankaListFormated>
  <DomainObject.Predmet.StrankaListFormatedOIB>
    <izvorni_sadrzaj>
      <item>FINA Regionalni centar Zagreb, OIB 85821130368</item>
      <item>Tomislav Filipčić, OIB 86190287427</item>
    </izvorni_sadrzaj>
    <derivirana_varijabla naziv="DomainObject.Predmet.StrankaListFormatedOIB_1">
      <item>FINA Regionalni centar Zagreb, OIB 85821130368</item>
      <item>Tomislav Filipčić, OIB 86190287427</item>
    </derivirana_varijabla>
  </DomainObject.Predmet.StrankaListFormatedOIB>
  <DomainObject.Predmet.StrankaListFormatedWithAdress>
    <izvorni_sadrzaj>
      <item>FINA Regionalni centar Zagreb, Trg svibanjskih žrtava 1995. 1, 10000 Zagreb</item>
      <item>Tomislav Filipčić, Brezovička Cesta 61, 10257 Brezovica</item>
    </izvorni_sadrzaj>
    <derivirana_varijabla naziv="DomainObject.Predmet.StrankaListFormatedWithAdress_1">
      <item>FINA Regionalni centar Zagreb, Trg svibanjskih žrtava 1995. 1, 10000 Zagreb</item>
      <item>Tomislav Filipčić, Brezovička Cesta 61, 10257 Brezovica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Filipčić, OIB 86190287427, Brezovička Cesta 61, 10257 Brezovica</item>
    </izvorni_sadrzaj>
    <derivirana_varijabla naziv="DomainObject.Predmet.StrankaListFormatedWithAdressOIB_1">
      <item>FINA Regionalni centar Zagreb, OIB 85821130368, Trg svibanjskih žrtava 1995. 1, 10000 Zagreb</item>
      <item>Tomislav Filipčić, OIB 86190287427, Brezovička Cesta 61, 10257 Brezovica</item>
    </derivirana_varijabla>
  </DomainObject.Predmet.StrankaListFormatedWithAdressOIB>
  <DomainObject.Predmet.StrankaListNazivFormated>
    <izvorni_sadrzaj>
      <item>FINA Regionalni centar Zagreb</item>
      <item>Tomislav Filipčić</item>
    </izvorni_sadrzaj>
    <derivirana_varijabla naziv="DomainObject.Predmet.StrankaListNazivFormated_1">
      <item>FINA Regionalni centar Zagreb</item>
      <item>Tomislav Filipčić</item>
    </derivirana_varijabla>
  </DomainObject.Predmet.StrankaListNazivFormated>
  <DomainObject.Predmet.StrankaListNazivFormatedOIB>
    <izvorni_sadrzaj>
      <item>FINA Regionalni centar Zagreb, OIB 85821130368</item>
      <item>Tomislav Filipčić, OIB 86190287427</item>
    </izvorni_sadrzaj>
    <derivirana_varijabla naziv="DomainObject.Predmet.StrankaListNazivFormatedOIB_1">
      <item>FINA Regionalni centar Zagreb, OIB 85821130368</item>
      <item>Tomislav Filipčić, OIB 86190287427</item>
    </derivirana_varijabla>
  </DomainObject.Predmet.StrankaListNazivFormatedOIB>
  <DomainObject.Predmet.ProtuStrankaListFormated>
    <izvorni_sadrzaj>
      <item>TOMFIL PROMET j.d.o.o. za usluge zastupanog po punomoćniku Tomislav Filipčić</item>
    </izvorni_sadrzaj>
    <derivirana_varijabla naziv="DomainObject.Predmet.ProtuStrankaListFormated_1">
      <item>TOMFIL PROMET j.d.o.o. za usluge zastupanog po punomoćniku Tomislav Filipčić</item>
    </derivirana_varijabla>
  </DomainObject.Predmet.ProtuStrankaListFormated>
  <DomainObject.Predmet.ProtuStrankaListFormatedOIB>
    <izvorni_sadrzaj>
      <item>TOMFIL PROMET j.d.o.o. za usluge, OIB 11931555108 zastupanog po punomoćniku Tomislav Filipčić</item>
    </izvorni_sadrzaj>
    <derivirana_varijabla naziv="DomainObject.Predmet.ProtuStrankaListFormatedOIB_1">
      <item>TOMFIL PROMET j.d.o.o. za usluge, OIB 11931555108 zastupanog po punomoćniku Tomislav Filipčić</item>
    </derivirana_varijabla>
  </DomainObject.Predmet.ProtuStrankaListFormatedOIB>
  <DomainObject.Predmet.ProtuStrankaListFormatedWithAdress>
    <izvorni_sadrzaj>
      <item>TOMFIL PROMET j.d.o.o. za usluge, Brezovička cesta 61, 10257 Brezovica zastupanog po punomoćniku Tomislav Filipčić</item>
    </izvorni_sadrzaj>
    <derivirana_varijabla naziv="DomainObject.Predmet.ProtuStrankaListFormatedWithAdress_1">
      <item>TOMFIL PROMET j.d.o.o. za usluge, Brezovička cesta 61, 10257 Brezovica zastupanog po punomoćniku Tomislav Filipčić</item>
    </derivirana_varijabla>
  </DomainObject.Predmet.ProtuStrankaListFormatedWithAdress>
  <DomainObject.Predmet.ProtuStrankaListFormatedWithAdressOIB>
    <izvorni_sadrzaj>
      <item>TOMFIL PROMET j.d.o.o. za usluge, OIB 11931555108, Brezovička cesta 61, 10257 Brezovica zastupanog po punomoćniku Tomislav Filipčić</item>
    </izvorni_sadrzaj>
    <derivirana_varijabla naziv="DomainObject.Predmet.ProtuStrankaListFormatedWithAdressOIB_1">
      <item>TOMFIL PROMET j.d.o.o. za usluge, OIB 11931555108, Brezovička cesta 61, 10257 Brezovica zastupanog po punomoćniku Tomislav Filipčić</item>
    </derivirana_varijabla>
  </DomainObject.Predmet.ProtuStrankaListFormatedWithAdressOIB>
  <DomainObject.Predmet.ProtuStrankaListNazivFormated>
    <izvorni_sadrzaj>
      <item>TOMFIL PROMET j.d.o.o. za usluge</item>
    </izvorni_sadrzaj>
    <derivirana_varijabla naziv="DomainObject.Predmet.ProtuStrankaListNazivFormated_1">
      <item>TOMFIL PROMET j.d.o.o. za usluge</item>
    </derivirana_varijabla>
  </DomainObject.Predmet.ProtuStrankaListNazivFormated>
  <DomainObject.Predmet.ProtuStrankaListNazivFormatedOIB>
    <izvorni_sadrzaj>
      <item>TOMFIL PROMET j.d.o.o. za usluge, OIB 11931555108</item>
    </izvorni_sadrzaj>
    <derivirana_varijabla naziv="DomainObject.Predmet.ProtuStrankaListNazivFormatedOIB_1">
      <item>TOMFIL PROMET j.d.o.o. za usluge, OIB 11931555108</item>
    </derivirana_varijabla>
  </DomainObject.Predmet.ProtuStrankaListNazivFormatedOIB>
  <DomainObject.Predmet.OstaliListFormated>
    <izvorni_sadrzaj>
      <item>Tomislav Filipčić punomoćnik sudionika u postupku TOMFIL PROMET j.d.o.o. za usluge</item>
    </izvorni_sadrzaj>
    <derivirana_varijabla naziv="DomainObject.Predmet.OstaliListFormated_1">
      <item>Tomislav Filipčić punomoćnik sudionika u postupku TOMFIL PROMET j.d.o.o. za usluge</item>
    </derivirana_varijabla>
  </DomainObject.Predmet.OstaliListFormated>
  <DomainObject.Predmet.OstaliListFormatedOIB>
    <izvorni_sadrzaj>
      <item>Tomislav Filipčić, OIB 86190287427 punomoćnik sudionika u postupku TOMFIL PROMET j.d.o.o. za usluge</item>
    </izvorni_sadrzaj>
    <derivirana_varijabla naziv="DomainObject.Predmet.OstaliListFormatedOIB_1">
      <item>Tomislav Filipčić, OIB 86190287427 punomoćnik sudionika u postupku TOMFIL PROMET j.d.o.o. za usluge</item>
    </derivirana_varijabla>
  </DomainObject.Predmet.OstaliListFormatedOIB>
  <DomainObject.Predmet.OstaliListFormatedWithAdress>
    <izvorni_sadrzaj>
      <item>Tomislav Filipčić, Brezovička Cesta 61, 10257 Brezovica punomoćnik sudionika u postupku TOMFIL PROMET j.d.o.o. za usluge</item>
    </izvorni_sadrzaj>
    <derivirana_varijabla naziv="DomainObject.Predmet.OstaliListFormatedWithAdress_1">
      <item>Tomislav Filipčić, Brezovička Cesta 61, 10257 Brezovica punomoćnik sudionika u postupku TOMFIL PROMET j.d.o.o. za usluge</item>
    </derivirana_varijabla>
  </DomainObject.Predmet.OstaliListFormatedWithAdress>
  <DomainObject.Predmet.OstaliListFormatedWithAdressOIB>
    <izvorni_sadrzaj>
      <item>Tomislav Filipčić, OIB 86190287427, Brezovička Cesta 61, 10257 Brezovica punomoćnik sudionika u postupku TOMFIL PROMET j.d.o.o. za usluge</item>
    </izvorni_sadrzaj>
    <derivirana_varijabla naziv="DomainObject.Predmet.OstaliListFormatedWithAdressOIB_1">
      <item>Tomislav Filipčić, OIB 86190287427, Brezovička Cesta 61, 10257 Brezovica punomoćnik sudionika u postupku TOMFIL PROMET j.d.o.o. za usluge</item>
    </derivirana_varijabla>
  </DomainObject.Predmet.OstaliListFormatedWithAdressOIB>
  <DomainObject.Predmet.OstaliListNazivFormated>
    <izvorni_sadrzaj>
      <item>Tomislav Filipčić</item>
    </izvorni_sadrzaj>
    <derivirana_varijabla naziv="DomainObject.Predmet.OstaliListNazivFormated_1">
      <item>Tomislav Filipčić</item>
    </derivirana_varijabla>
  </DomainObject.Predmet.OstaliListNazivFormated>
  <DomainObject.Predmet.OstaliListNazivFormatedOIB>
    <izvorni_sadrzaj>
      <item>Tomislav Filipčić, OIB 86190287427</item>
    </izvorni_sadrzaj>
    <derivirana_varijabla naziv="DomainObject.Predmet.OstaliListNazivFormatedOIB_1">
      <item>Tomislav Filipčić, OIB 86190287427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TOMFIL PROMET j.d.o.o. za usluge</izvorni_sadrzaj>
    <derivirana_varijabla naziv="DomainObject.Predmet.ProtustrankaIDrugi_1">TOMFIL PROMET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TOMFIL PROMET j.d.o.o. za usluge, OIB 11931555108, Brezovička cesta 61, 10257 Brezovica</izvorni_sadrzaj>
    <derivirana_varijabla naziv="DomainObject.Predmet.ProtustrankaIDrugiAdressOIB_1">TOMFIL PROMET j.d.o.o. za usluge, OIB 11931555108, Brezovička cesta 61,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TOMFIL PROMET j.d.o.o. za usluge</item>
      <item>Tomislav Filipčić</item>
      <item>Tomislav Filipčić</item>
    </izvorni_sadrzaj>
    <derivirana_varijabla naziv="DomainObject.Predmet.SudioniciListNaziv_1">
      <item>FINA Regionalni centar Zagreb</item>
      <item>TOMFIL PROMET j.d.o.o. za usluge</item>
      <item>Tomislav Filipčić</item>
      <item>Tomislav Filipčić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TOMFIL PROMET j.d.o.o. za usluge, OIB 11931555108, Brezovička cesta 61,10257 Brezovica</item>
      <item>Tomislav Filipčić, OIB 86190287427, Brezovička Cesta 61,10257 Brezovica</item>
      <item>Tomislav Filipčić, OIB 86190287427, Brezovička Cesta 61,10257 Brezovica</item>
    </izvorni_sadrzaj>
    <derivirana_varijabla naziv="DomainObject.Predmet.SudioniciListAdressOIB_1">
      <item>FINA Regionalni centar Zagreb, OIB 85821130368, Trg svibanjskih žrtava 1995. 1,10000 Zagreb</item>
      <item>TOMFIL PROMET j.d.o.o. za usluge, OIB 11931555108, Brezovička cesta 61,10257 Brezovica</item>
      <item>Tomislav Filipčić, OIB 86190287427, Brezovička Cesta 61,10257 Brezovica</item>
      <item>Tomislav Filipčić, OIB 86190287427, Brezovička Cesta 61,10257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11931555108</item>
      <item>, OIB 86190287427</item>
      <item>, OIB 86190287427</item>
    </izvorni_sadrzaj>
    <derivirana_varijabla naziv="DomainObject.Predmet.SudioniciListNazivOIB_1">
      <item>, OIB 85821130368</item>
      <item>, OIB 11931555108</item>
      <item>, OIB 86190287427</item>
      <item>, OIB 86190287427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St-2632/2018-4</izvorni_sadrzaj>
    <derivirana_varijabla naziv="DomainObject.PredzadnjaOdlukaIzPredmeta.Oznaka_1">St-2632/2018-4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4316</properties:Characters>
  <properties:Lines>93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2019-05-14T09:18:00Z</dcterms:created>
  <dc:creator>Monika Grbac</dc:creator>
  <cp:lastModifiedBy>Monika Grbac</cp:lastModifiedBy>
  <cp:lastPrinted>2018-11-27T08:49:00Z</cp:lastPrinted>
  <dcterms:modified xmlns:xsi="http://www.w3.org/2001/XMLSchema-instance" xsi:type="dcterms:W3CDTF">2019-05-14T09:40:00Z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