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4a94" w14:paraId="0204a94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>Ministarstvo financija, Porezna uprava, Područni ured Slavonija i Baranja, Porezno mjesto Vukovar, Vukovar, Trg Republike Hrvatske 5,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Vukovaru, </w:t>
      </w:r>
      <w:r w:rsidR="009745DD">
        <w:t xml:space="preserve">za otvaranje stečajnog postupka nad dužnikom </w:t>
      </w:r>
      <w:proofErr w:type="spellStart"/>
      <w:r w:rsidR="00A37E8A" w:rsidRPr="00A37E8A">
        <w:t>D.S</w:t>
      </w:r>
      <w:proofErr w:type="spellEnd"/>
      <w:r w:rsidR="00A37E8A" w:rsidRPr="00A37E8A">
        <w:t>. CAFFE j.d.o.o.</w:t>
      </w:r>
      <w:r w:rsidR="009745DD">
        <w:t xml:space="preserve">, </w:t>
      </w:r>
      <w:r w:rsidR="00A37E8A" w:rsidRPr="00A37E8A">
        <w:t>Mirkovci</w:t>
      </w:r>
      <w:r w:rsidR="009745DD">
        <w:t xml:space="preserve">, </w:t>
      </w:r>
      <w:r w:rsidR="00A37E8A" w:rsidRPr="00A37E8A">
        <w:t>Nova brana 16</w:t>
      </w:r>
      <w:r w:rsidR="009745DD">
        <w:t xml:space="preserve">, MBS: </w:t>
      </w:r>
      <w:r w:rsidR="00A37E8A" w:rsidRPr="00A37E8A">
        <w:t>030157351</w:t>
      </w:r>
      <w:r w:rsidR="009745DD">
        <w:t xml:space="preserve">, OIB: </w:t>
      </w:r>
      <w:r w:rsidR="00A37E8A" w:rsidRPr="00A37E8A">
        <w:t>54730252868</w:t>
      </w:r>
      <w:r w:rsidRPr="00B37760">
        <w:rPr>
          <w:color w:val="000000"/>
        </w:rPr>
        <w:t xml:space="preserve">, dana </w:t>
      </w:r>
      <w:r w:rsidR="00DC537F">
        <w:rPr>
          <w:color w:val="000000"/>
        </w:rPr>
        <w:t>1.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proofErr w:type="spellStart"/>
      <w:r w:rsidR="005D452E" w:rsidRPr="00A37E8A">
        <w:t>D.S</w:t>
      </w:r>
      <w:proofErr w:type="spellEnd"/>
      <w:r w:rsidR="005D452E" w:rsidRPr="00A37E8A">
        <w:t>. CAFFE j.d.o.o.</w:t>
      </w:r>
      <w:r w:rsidR="005D452E">
        <w:t xml:space="preserve">, </w:t>
      </w:r>
      <w:r w:rsidR="005D452E" w:rsidRPr="00A37E8A">
        <w:t>Mirkovci</w:t>
      </w:r>
      <w:r w:rsidR="005D452E">
        <w:t xml:space="preserve">, </w:t>
      </w:r>
      <w:r w:rsidR="005D452E" w:rsidRPr="00A37E8A">
        <w:t>Nova brana 16</w:t>
      </w:r>
      <w:r w:rsidR="005D452E">
        <w:t xml:space="preserve">, MBS: </w:t>
      </w:r>
      <w:r w:rsidR="005D452E" w:rsidRPr="00A37E8A">
        <w:t>030157351</w:t>
      </w:r>
      <w:r w:rsidR="005D452E">
        <w:t xml:space="preserve">, OIB: </w:t>
      </w:r>
      <w:r w:rsidR="005D452E" w:rsidRPr="00A37E8A">
        <w:t>54730252868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236C57" w:rsidP="00236C57" w:rsidR="00236C57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Sanda Marinac </w:t>
      </w:r>
      <w:r w:rsidR="008C3722">
        <w:t>OIB</w:t>
      </w:r>
      <w:r w:rsidR="001419BB">
        <w:t>:</w:t>
      </w:r>
      <w:r w:rsidR="008C3722">
        <w:t xml:space="preserve"> 01875522309 </w:t>
      </w:r>
      <w:r>
        <w:t>sa sjedištem, poslovnom adresom i adresom prebivališta u Požegi, Kralja Krešimira 53, izabrana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proofErr w:type="spellStart"/>
      <w:r w:rsidR="0037328E">
        <w:t>D.S</w:t>
      </w:r>
      <w:proofErr w:type="spellEnd"/>
      <w:r w:rsidR="0037328E">
        <w:t>. CAFFE j.d.o.o., Mirkovci, Nova brana 16, MBS: 030157351, OIB: 54730252868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43157D" w:rsidP="00043877" w:rsidR="0085221D" w:rsidRPr="00043877">
      <w:pPr>
        <w:pStyle w:val="Odlomakpopisa"/>
        <w:numPr>
          <w:ilvl w:val="0"/>
          <w:numId w:val="15"/>
        </w:numPr>
        <w:jc w:val="center"/>
        <w:rPr>
          <w:b/>
        </w:rPr>
      </w:pPr>
      <w:r w:rsidRPr="00043877">
        <w:rPr>
          <w:b/>
          <w:color w:val="000000"/>
        </w:rPr>
        <w:t>ožujka</w:t>
      </w:r>
      <w:r w:rsidR="00ED6F97" w:rsidRPr="00043877">
        <w:rPr>
          <w:b/>
          <w:color w:val="000000"/>
        </w:rPr>
        <w:t xml:space="preserve"> 201</w:t>
      </w:r>
      <w:r w:rsidR="00DB48D4" w:rsidRPr="00043877">
        <w:rPr>
          <w:b/>
          <w:color w:val="000000"/>
        </w:rPr>
        <w:t>8</w:t>
      </w:r>
      <w:r w:rsidR="00ED6F97" w:rsidRPr="00043877">
        <w:rPr>
          <w:b/>
          <w:color w:val="000000"/>
        </w:rPr>
        <w:t xml:space="preserve">. u </w:t>
      </w:r>
      <w:r w:rsidR="00043877">
        <w:rPr>
          <w:b/>
          <w:color w:val="000000"/>
        </w:rPr>
        <w:t>9</w:t>
      </w:r>
      <w:r w:rsidR="00FE73E4" w:rsidRPr="00043877">
        <w:rPr>
          <w:b/>
          <w:color w:val="000000"/>
        </w:rPr>
        <w:t>,</w:t>
      </w:r>
      <w:r w:rsidR="0037328E">
        <w:rPr>
          <w:b/>
          <w:color w:val="000000"/>
        </w:rPr>
        <w:t>2</w:t>
      </w:r>
      <w:r w:rsidR="00043877">
        <w:rPr>
          <w:b/>
          <w:color w:val="000000"/>
        </w:rPr>
        <w:t>0</w:t>
      </w:r>
      <w:r w:rsidR="0085221D" w:rsidRPr="00043877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0E5A19" w:rsidR="0085221D" w:rsidRPr="000E5A1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977844">
        <w:t>16</w:t>
      </w:r>
      <w:r>
        <w:t xml:space="preserve">. </w:t>
      </w:r>
      <w:r w:rsidR="00977844">
        <w:t>ožujka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F91D56">
        <w:t>1442</w:t>
      </w:r>
      <w:r>
        <w:t xml:space="preserve"> od </w:t>
      </w:r>
      <w:r w:rsidR="00041555">
        <w:t>15</w:t>
      </w:r>
      <w:r>
        <w:t xml:space="preserve">. </w:t>
      </w:r>
      <w:r w:rsidR="00041555">
        <w:t>ožujka</w:t>
      </w:r>
      <w:r>
        <w:t xml:space="preserve"> 2017. godine, za provedbu skraćenog stečajnog postupka nad dužnikom </w:t>
      </w:r>
      <w:proofErr w:type="spellStart"/>
      <w:r w:rsidR="004E68A1">
        <w:t>D.S</w:t>
      </w:r>
      <w:proofErr w:type="spellEnd"/>
      <w:r w:rsidR="004E68A1">
        <w:t>. CAFFE j.d.o.o., Mirkovci, Nova brana 16, MBS: 030157351, OIB: 54730252868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4E68A1">
        <w:t>14. ožujka</w:t>
      </w:r>
      <w:r w:rsidRPr="008625F3">
        <w:t xml:space="preserve"> 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C404E6">
        <w:t>26.012,82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7A1B79">
        <w:t>14. ožujka</w:t>
      </w:r>
      <w:r>
        <w:t xml:space="preserve"> 2017. godine te u svom podnesku od </w:t>
      </w:r>
      <w:r w:rsidR="007A1B79">
        <w:t xml:space="preserve">15. ožujka </w:t>
      </w:r>
      <w:r>
        <w:t xml:space="preserve">2017. godine navodi da dužnik na dan </w:t>
      </w:r>
      <w:r w:rsidR="002B085D">
        <w:t xml:space="preserve">14. ožujka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2B085D">
        <w:t xml:space="preserve">HR3324020061100733900 </w:t>
      </w:r>
      <w:r w:rsidR="002B085D" w:rsidRPr="00D81B51">
        <w:rPr>
          <w:color w:val="000000"/>
        </w:rPr>
        <w:t xml:space="preserve">Erste &amp; </w:t>
      </w:r>
      <w:proofErr w:type="spellStart"/>
      <w:r w:rsidR="002B085D" w:rsidRPr="00D81B51">
        <w:rPr>
          <w:color w:val="000000"/>
        </w:rPr>
        <w:t>Steierm</w:t>
      </w:r>
      <w:r w:rsidR="002B085D">
        <w:rPr>
          <w:color w:val="000000"/>
        </w:rPr>
        <w:t>ä</w:t>
      </w:r>
      <w:r w:rsidR="002B085D" w:rsidRPr="00D81B51">
        <w:rPr>
          <w:color w:val="000000"/>
        </w:rPr>
        <w:t>rkische</w:t>
      </w:r>
      <w:proofErr w:type="spellEnd"/>
      <w:r w:rsidR="002B085D" w:rsidRPr="00D81B51">
        <w:rPr>
          <w:color w:val="000000"/>
        </w:rPr>
        <w:t xml:space="preserve"> </w:t>
      </w:r>
      <w:proofErr w:type="spellStart"/>
      <w:r w:rsidR="002B085D" w:rsidRPr="00D81B51">
        <w:rPr>
          <w:color w:val="000000"/>
        </w:rPr>
        <w:t>bank</w:t>
      </w:r>
      <w:proofErr w:type="spellEnd"/>
      <w:r w:rsidR="002B085D" w:rsidRPr="00D81B51">
        <w:rPr>
          <w:color w:val="000000"/>
        </w:rPr>
        <w:t xml:space="preserve"> d.d.</w:t>
      </w:r>
      <w:r>
        <w:t xml:space="preserve">, te da na temelju čl. 112. st. 5. SZ-a dužnik na ime predujma za namirenje troškova stečajnog postupka na dan </w:t>
      </w:r>
      <w:r w:rsidR="002B085D">
        <w:t xml:space="preserve">14. ožujka </w:t>
      </w:r>
      <w:r>
        <w:t>2017. nema zaplijenjena novčana sredstva.</w:t>
      </w:r>
      <w:r w:rsidR="00D86772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Trgovački sud u Osijeku je </w:t>
      </w:r>
      <w:r w:rsidRPr="00AD3890">
        <w:t xml:space="preserve">dana </w:t>
      </w:r>
      <w:r w:rsidR="00D86772">
        <w:t>3. svibnja</w:t>
      </w:r>
      <w:r>
        <w:t xml:space="preserve"> 2017.</w:t>
      </w:r>
      <w:r w:rsidRPr="00AD3890">
        <w:t xml:space="preserve"> godine objavio</w:t>
      </w:r>
      <w:r>
        <w:t xml:space="preserve"> oglas na mrežnoj stranici e-Oglasna ploča sudova pod poslovnim brojem </w:t>
      </w:r>
      <w:r w:rsidR="00AE7BD3">
        <w:t>6</w:t>
      </w:r>
      <w:r>
        <w:t xml:space="preserve"> St-</w:t>
      </w:r>
      <w:r w:rsidR="00AE7BD3">
        <w:t>403</w:t>
      </w:r>
      <w:r>
        <w:t>/17-</w:t>
      </w:r>
      <w:r w:rsidR="00AE7BD3">
        <w:t>5</w:t>
      </w:r>
      <w:r>
        <w:t xml:space="preserve"> od </w:t>
      </w:r>
      <w:r w:rsidR="00643779">
        <w:t>2. svibnja</w:t>
      </w:r>
      <w:r>
        <w:t xml:space="preserve">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0870F8">
        <w:t xml:space="preserve">12. lipnja </w:t>
      </w:r>
      <w:r>
        <w:t xml:space="preserve"> 2017. godine, vjerovnik </w:t>
      </w:r>
      <w:r w:rsidR="000870F8">
        <w:rPr>
          <w:color w:val="000000"/>
        </w:rPr>
        <w:t xml:space="preserve">REPUBLIKA HRVATSKA, </w:t>
      </w:r>
      <w:r w:rsidR="000870F8">
        <w:t>Ministarstvo financija, Porezna uprava, Područni ured Slavonija i Baranja, Porezno mjesto Vukovar, Vukovar, Trg Republike Hrvatske 5, OIB: 18683136487, koju zastupa Županijsko državno odvjetništvo u Vukovaru</w:t>
      </w:r>
      <w:r>
        <w:t xml:space="preserve">, podnijela je prijedlog za otvaranjem stečajnog postupka nad dužnikom </w:t>
      </w:r>
      <w:proofErr w:type="spellStart"/>
      <w:r w:rsidR="000870F8">
        <w:t>D.S</w:t>
      </w:r>
      <w:proofErr w:type="spellEnd"/>
      <w:r w:rsidR="000870F8">
        <w:t>. CAFFE j.d.o.o., Mirkovci, Nova brana 16, MBS: 030157351, OIB: 54730252868</w:t>
      </w:r>
      <w:r>
        <w:t xml:space="preserve">, uz koji prijedlog je dostavila dokaz o postojanju svoje tražbine i postojanju stečajnog razloga iz članka 6. stav 2. Stečajnog zakona: nesposobnosti za plaćanje.     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</w:t>
      </w:r>
      <w:r>
        <w:rPr>
          <w:color w:val="000000"/>
        </w:rPr>
        <w:lastRenderedPageBreak/>
        <w:t xml:space="preserve">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85F63">
        <w:t>1.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0870F8" w:rsidP="000870F8" w:rsidR="000870F8">
      <w:pPr>
        <w:jc w:val="both"/>
      </w:pPr>
      <w:r>
        <w:t>-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>. upravitelju Sandi Marinac, Požega, Kralja Krešimira 53 uz presliku list 9-23</w:t>
      </w:r>
    </w:p>
    <w:p w:rsidRDefault="000870F8" w:rsidP="000870F8" w:rsidR="000870F8">
      <w:pPr>
        <w:jc w:val="both"/>
      </w:pPr>
      <w:r>
        <w:t xml:space="preserve">-dužniku </w:t>
      </w:r>
      <w:proofErr w:type="spellStart"/>
      <w:r>
        <w:t>D.S</w:t>
      </w:r>
      <w:proofErr w:type="spellEnd"/>
      <w:r>
        <w:t>. CAFFE j.d.o.o., Mirkovci, Nova brana 16</w:t>
      </w:r>
    </w:p>
    <w:p w:rsidRDefault="000870F8" w:rsidP="000870F8" w:rsidR="000870F8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0870F8">
        <w:t>Danijel Starčević, Mirkovci, Nova Brana 16</w:t>
      </w:r>
    </w:p>
    <w:p w:rsidRDefault="000870F8" w:rsidP="000870F8" w:rsidR="000870F8">
      <w:pPr>
        <w:jc w:val="both"/>
      </w:pPr>
      <w:r>
        <w:t xml:space="preserve">-FINA </w:t>
      </w:r>
    </w:p>
    <w:p w:rsidRDefault="000870F8" w:rsidP="000870F8" w:rsidR="000870F8">
      <w:pPr>
        <w:jc w:val="both"/>
      </w:pPr>
      <w:r>
        <w:t>-ŽDO GUO Vukovar</w:t>
      </w:r>
    </w:p>
    <w:p w:rsidRDefault="000870F8" w:rsidP="000870F8" w:rsidR="000870F8">
      <w:pPr>
        <w:jc w:val="both"/>
      </w:pPr>
      <w:r>
        <w:t>-Ministarstvu pravosuđa RH, Zagreb, Ulica Grada Vukovara 49, elektroničkom poštom</w:t>
      </w:r>
    </w:p>
    <w:p w:rsidRDefault="000870F8" w:rsidP="000870F8" w:rsidR="000870F8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0870F8" w:rsidP="000870F8" w:rsidR="006D3C3F" w:rsidRPr="00B37760">
      <w:pPr>
        <w:jc w:val="both"/>
      </w:pPr>
      <w:r>
        <w:t>- R 27.3.2018 u 9,20h</w:t>
      </w:r>
    </w:p>
    <w:sectPr w:rsidSect="00606835" w:rsidR="006D3C3F" w:rsidRPr="00B3776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2EF" w:rsidR="001522EF">
      <w:r>
        <w:separator/>
      </w:r>
    </w:p>
  </w:endnote>
  <w:endnote w:id="0" w:type="continuationSeparator">
    <w:p w:rsidRDefault="001522EF" w:rsidR="00152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863" w:rsidR="00E548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863" w:rsidR="00E5486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4863" w:rsidR="00E548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2EF" w:rsidR="001522EF">
      <w:r>
        <w:separator/>
      </w:r>
    </w:p>
  </w:footnote>
  <w:footnote w:id="0" w:type="continuationSeparator">
    <w:p w:rsidRDefault="001522EF" w:rsidR="001522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11E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54863" w:rsidR="00E54863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54863">
      <w:t>7 St-1540/17-13</w:t>
    </w:r>
  </w:p>
  <w:p w:rsidRDefault="00705FB3" w:rsidP="00705FB3" w:rsidR="00705FB3">
    <w:pPr>
      <w:jc w:val="right"/>
    </w:pPr>
  </w:p>
  <w:p w:rsidRDefault="008775CB" w:rsidP="001E6FF9" w:rsidR="008775C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</w:t>
    </w:r>
    <w:r w:rsidR="00E54863">
      <w:t>40</w:t>
    </w:r>
    <w:r w:rsidR="00705FB3">
      <w:t>/17-</w:t>
    </w:r>
    <w:r w:rsidR="00E54863">
      <w:t>13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4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2EF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28E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3157D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574D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F8A"/>
    <w:rsid w:val="008C62E6"/>
    <w:rsid w:val="008C6C31"/>
    <w:rsid w:val="008D13DA"/>
    <w:rsid w:val="008D510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B3F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11E7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486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DC11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DC11E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C11E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1E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1E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486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DC11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DC11E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C11E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1E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1E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1540</izvorni_sadrzaj>
    <derivirana_varijabla naziv="DomainObject.Predmet.Broj_1">1540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St-1540/2017</izvorni_sadrzaj>
    <derivirana_varijabla naziv="DomainObject.Predmet.OznakaBroj_1">St-1540/2017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D.S. CAFFE j.d.o.o. za trgovinu i usluge</izvorni_sadrzaj>
    <derivirana_varijabla naziv="DomainObject.Predmet.ProtustrankaFormated_1">  D.S. CAFFE j.d.o.o. za trgovinu i usluge</derivirana_varijabla>
  </DomainObject.Predmet.ProtustrankaFormated>
  <DomainObject.Predmet.ProtustrankaFormatedOIB>
    <izvorni_sadrzaj>  D.S. CAFFE j.d.o.o. za trgovinu i usluge, OIB 54730252868</izvorni_sadrzaj>
    <derivirana_varijabla naziv="DomainObject.Predmet.ProtustrankaFormatedOIB_1">  D.S. CAFFE j.d.o.o. za trgovinu i usluge, OIB 54730252868</derivirana_varijabla>
  </DomainObject.Predmet.ProtustrankaFormatedOIB>
  <DomainObject.Predmet.ProtustrankaFormatedWithAdress>
    <izvorni_sadrzaj> D.S. CAFFE j.d.o.o. za trgovinu i usluge, Nova brana 16, 32100 Mirkovci</izvorni_sadrzaj>
    <derivirana_varijabla naziv="DomainObject.Predmet.ProtustrankaFormatedWithAdress_1"> D.S. CAFFE j.d.o.o. za trgovinu i usluge, Nova brana 16, 32100 Mirkovci</derivirana_varijabla>
  </DomainObject.Predmet.ProtustrankaFormatedWithAdress>
  <DomainObject.Predmet.ProtustrankaFormatedWithAdressOIB>
    <izvorni_sadrzaj> D.S. CAFFE j.d.o.o. za trgovinu i usluge, OIB 54730252868, Nova brana 16, 32100 Mirkovci</izvorni_sadrzaj>
    <derivirana_varijabla naziv="DomainObject.Predmet.ProtustrankaFormatedWithAdressOIB_1"> D.S. CAFFE j.d.o.o. za trgovinu i usluge, OIB 54730252868, Nova brana 16, 32100 Mirkovci</derivirana_varijabla>
  </DomainObject.Predmet.ProtustrankaFormatedWithAdressOIB>
  <DomainObject.Predmet.ProtustrankaWithAdress>
    <izvorni_sadrzaj>D.S. CAFFE j.d.o.o. za trgovinu i usluge Nova brana 16, 32100 Mirkovci</izvorni_sadrzaj>
    <derivirana_varijabla naziv="DomainObject.Predmet.ProtustrankaWithAdress_1">D.S. CAFFE j.d.o.o. za trgovinu i usluge Nova brana 16, 32100 Mirkovci</derivirana_varijabla>
  </DomainObject.Predmet.ProtustrankaWithAdress>
  <DomainObject.Predmet.ProtustrankaWithAdressOIB>
    <izvorni_sadrzaj>D.S. CAFFE j.d.o.o. za trgovinu i usluge, OIB 54730252868, Nova brana 16, 32100 Mirkovci</izvorni_sadrzaj>
    <derivirana_varijabla naziv="DomainObject.Predmet.ProtustrankaWithAdressOIB_1">D.S. CAFFE j.d.o.o. za trgovinu i usluge, OIB 54730252868, Nova brana 16, 32100 Mirkovci</derivirana_varijabla>
  </DomainObject.Predmet.ProtustrankaWithAdressOIB>
  <DomainObject.Predmet.ProtustrankaNazivFormated>
    <izvorni_sadrzaj>D.S. CAFFE j.d.o.o. za trgovinu i usluge</izvorni_sadrzaj>
    <derivirana_varijabla naziv="DomainObject.Predmet.ProtustrankaNazivFormated_1">D.S. CAFFE j.d.o.o. za trgovinu i usluge</derivirana_varijabla>
  </DomainObject.Predmet.ProtustrankaNazivFormated>
  <DomainObject.Predmet.ProtustrankaNazivFormatedOIB>
    <izvorni_sadrzaj>D.S. CAFFE j.d.o.o. za trgovinu i usluge, OIB 54730252868</izvorni_sadrzaj>
    <derivirana_varijabla naziv="DomainObject.Predmet.ProtustrankaNazivFormatedOIB_1">D.S. CAFFE j.d.o.o. za trgovinu i usluge, OIB 54730252868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D.S. CAFFE j.d.o.o. za trgovinu i usluge</item>
    </izvorni_sadrzaj>
    <derivirana_varijabla naziv="DomainObject.Predmet.ProtuStrankaListFormated_1">
      <item>D.S. CAFFE j.d.o.o. za trgovinu i usluge</item>
    </derivirana_varijabla>
  </DomainObject.Predmet.ProtuStrankaListFormated>
  <DomainObject.Predmet.ProtuStrankaListFormatedOIB>
    <izvorni_sadrzaj>
      <item>D.S. CAFFE j.d.o.o. za trgovinu i usluge, OIB 54730252868</item>
    </izvorni_sadrzaj>
    <derivirana_varijabla naziv="DomainObject.Predmet.ProtuStrankaListFormatedOIB_1">
      <item>D.S. CAFFE j.d.o.o. za trgovinu i usluge, OIB 54730252868</item>
    </derivirana_varijabla>
  </DomainObject.Predmet.ProtuStrankaListFormatedOIB>
  <DomainObject.Predmet.ProtuStrankaListFormatedWithAdress>
    <izvorni_sadrzaj>
      <item>D.S. CAFFE j.d.o.o. za trgovinu i usluge, Nova brana 16, 32100 Mirkovci</item>
    </izvorni_sadrzaj>
    <derivirana_varijabla naziv="DomainObject.Predmet.ProtuStrankaListFormatedWithAdress_1">
      <item>D.S. CAFFE j.d.o.o. za trgovinu i usluge, Nova brana 16, 32100 Mirkovci</item>
    </derivirana_varijabla>
  </DomainObject.Predmet.ProtuStrankaListFormatedWithAdress>
  <DomainObject.Predmet.ProtuStrankaListFormatedWithAdressOIB>
    <izvorni_sadrzaj>
      <item>D.S. CAFFE j.d.o.o. za trgovinu i usluge, OIB 54730252868, Nova brana 16, 32100 Mirkovci</item>
    </izvorni_sadrzaj>
    <derivirana_varijabla naziv="DomainObject.Predmet.ProtuStrankaListFormatedWithAdressOIB_1">
      <item>D.S. CAFFE j.d.o.o. za trgovinu i usluge, OIB 54730252868, Nova brana 16, 32100 Mirkovci</item>
    </derivirana_varijabla>
  </DomainObject.Predmet.ProtuStrankaListFormatedWithAdressOIB>
  <DomainObject.Predmet.ProtuStrankaListNazivFormated>
    <izvorni_sadrzaj>
      <item>D.S. CAFFE j.d.o.o. za trgovinu i usluge</item>
    </izvorni_sadrzaj>
    <derivirana_varijabla naziv="DomainObject.Predmet.ProtuStrankaListNazivFormated_1">
      <item>D.S. CAFFE j.d.o.o. za trgovinu i usluge</item>
    </derivirana_varijabla>
  </DomainObject.Predmet.ProtuStrankaListNazivFormated>
  <DomainObject.Predmet.ProtuStrankaListNazivFormatedOIB>
    <izvorni_sadrzaj>
      <item>D.S. CAFFE j.d.o.o. za trgovinu i usluge, OIB 54730252868</item>
    </izvorni_sadrzaj>
    <derivirana_varijabla naziv="DomainObject.Predmet.ProtuStrankaListNazivFormatedOIB_1">
      <item>D.S. CAFFE j.d.o.o. za trgovinu i usluge, OIB 54730252868</item>
    </derivirana_varijabla>
  </DomainObject.Predmet.ProtuStrankaListNazivFormatedOIB>
  <DomainObject.Predmet.OstaliListFormated>
    <izvorni_sadrzaj>
      <item>Danijel Starčević</item>
      <item>Županijsko državno odvjetništvo u Vukovaru punomoćnik sudionika u postupku RH MF POREZNA UPRAVA</item>
    </izvorni_sadrzaj>
    <derivirana_varijabla naziv="DomainObject.Predmet.OstaliListFormated_1">
      <item>Danijel Starčević</item>
      <item>Županijsko državno odvjetništvo u Vukovaru punomoćnik sudionika u postupku RH MF POREZNA UPRAVA</item>
    </derivirana_varijabla>
  </DomainObject.Predmet.OstaliListFormated>
  <DomainObject.Predmet.OstaliListFormatedOIB>
    <izvorni_sadrzaj>
      <item>Danijel Starčević, OIB 46204523105</item>
      <item>Županijsko državno odvjetništvo u Vukovaru, OIB 81618487055 punomoćnik sudionika u postupku RH MF POREZNA UPRAVA</item>
    </izvorni_sadrzaj>
    <derivirana_varijabla naziv="DomainObject.Predmet.OstaliListFormatedOIB_1">
      <item>Danijel Starčević, OIB 46204523105</item>
      <item>Županijsko državno odvjetništvo u Vukovaru, OIB 81618487055 punomoćnik sudionika u postupku RH MF POREZNA UPRAVA</item>
    </derivirana_varijabla>
  </DomainObject.Predmet.OstaliListFormatedOIB>
  <DomainObject.Predmet.OstaliListFormatedWithAdress>
    <izvorni_sadrzaj>
      <item>Danijel Starčević, Nova brana 16, 32100 Mirkovci</item>
      <item>Županijsko državno odvjetništvo u Vukovaru, Ulica Andrije Hebranga 2, 32000 Vukovar punomoćnik sudionika u postupku RH MF POREZNA UPRAVA</item>
    </izvorni_sadrzaj>
    <derivirana_varijabla naziv="DomainObject.Predmet.OstaliListFormatedWithAdress_1">
      <item>Danijel Starčević, Nova brana 16, 32100 Mirkovci</item>
      <item>Županijsko državno odvjetništvo u Vukovaru, Ulica Andrije Hebranga 2, 32000 Vukovar punomoćnik sudionika u postupku RH MF POREZNA UPRAVA</item>
    </derivirana_varijabla>
  </DomainObject.Predmet.OstaliListFormatedWithAdress>
  <DomainObject.Predmet.OstaliListFormatedWithAdressOIB>
    <izvorni_sadrzaj>
      <item>Danijel Starčević, OIB 46204523105, Nova brana 16, 32100 Mirkovci</item>
      <item>Županijsko državno odvjetništvo u Vukovaru, OIB 81618487055, Ulica Andrije Hebranga 2, 32000 Vukovar punomoćnik sudionika u postupku RH MF POREZNA UPRAVA</item>
    </izvorni_sadrzaj>
    <derivirana_varijabla naziv="DomainObject.Predmet.OstaliListFormatedWithAdressOIB_1">
      <item>Danijel Starčević, OIB 46204523105, Nova brana 16, 32100 Mirkovci</item>
      <item>Županijsko državno odvjetništvo u Vukovaru, OIB 81618487055, Ulica Andrije Hebranga 2, 32000 Vukovar punomoćnik sudionika u postupku RH MF POREZNA UPRAVA</item>
    </derivirana_varijabla>
  </DomainObject.Predmet.OstaliListFormatedWithAdressOIB>
  <DomainObject.Predmet.OstaliListNazivFormated>
    <izvorni_sadrzaj>
      <item>Danijel Starčević</item>
      <item>Županijsko državno odvjetništvo u Vukovaru</item>
    </izvorni_sadrzaj>
    <derivirana_varijabla naziv="DomainObject.Predmet.OstaliListNazivFormated_1">
      <item>Danijel Starčević</item>
      <item>Županijsko državno odvjetništvo u Vukovaru</item>
    </derivirana_varijabla>
  </DomainObject.Predmet.OstaliListNazivFormated>
  <DomainObject.Predmet.OstaliListNazivFormatedOIB>
    <izvorni_sadrzaj>
      <item>Danijel Starčević, OIB 46204523105</item>
      <item>Županijsko državno odvjetništvo u Vukovaru, OIB 81618487055</item>
    </izvorni_sadrzaj>
    <derivirana_varijabla naziv="DomainObject.Predmet.OstaliListNazivFormatedOIB_1">
      <item>Danijel Starčević, OIB 46204523105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D.S. CAFFE j.d.o.o. za trgovinu i usluge</izvorni_sadrzaj>
    <derivirana_varijabla naziv="DomainObject.Predmet.ProtustrankaIDrugi_1">D.S. CAFFE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D.S. CAFFE j.d.o.o. za trgovinu i usluge, OIB 54730252868, Nova brana 16, 32100 Mirkovci</izvorni_sadrzaj>
    <derivirana_varijabla naziv="DomainObject.Predmet.ProtustrankaIDrugiAdressOIB_1">D.S. CAFFE j.d.o.o. za trgovinu i usluge, OIB 54730252868, Nova brana 16,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D.S. CAFFE j.d.o.o. za trgovinu i usluge</item>
      <item>Danijel Starčević</item>
      <item>RH MF POREZNA UPRAVA</item>
      <item>Županijsko državno odvjetništvo u Vukovaru</item>
    </izvorni_sadrzaj>
    <derivirana_varijabla naziv="DomainObject.Predmet.SudioniciListNaziv_1">
      <item>D.S. CAFFE j.d.o.o. za trgovinu i usluge</item>
      <item>Danijel Starčević</item>
      <item>RH MF POREZNA UPRAVA</item>
      <item>Županijsko državno odvjetništvo u Vukovaru</item>
    </derivirana_varijabla>
  </DomainObject.Predmet.SudioniciListNaziv>
  <DomainObject.Predmet.SudioniciListAdressOIB>
    <izvorni_sadrzaj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izvorni_sadrzaj>
    <derivirana_varijabla naziv="DomainObject.Predmet.SudioniciListAdressOIB_1">
      <item>D.S. CAFFE j.d.o.o. za trgovinu i usluge, OIB 54730252868, Nova brana 16,32100 Mirkovci</item>
      <item>Danijel Starčević, OIB 46204523105, Nova brana 16,32100 Mirkovci</item>
      <item>RH MF POREZNA UPRAVA, OIB 18683136487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54730252868</item>
      <item>, OIB 46204523105</item>
      <item>, OIB 18683136487</item>
      <item>, OIB 81618487055</item>
    </izvorni_sadrzaj>
    <derivirana_varijabla naziv="DomainObject.Predmet.SudioniciListNazivOIB_1">
      <item>, OIB 54730252868</item>
      <item>, OIB 46204523105</item>
      <item>, OIB 18683136487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A0F6F6-C9AD-4F84-A068-0EC1151544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988</properties:Words>
  <properties:Characters>5609</properties:Characters>
  <properties:Lines>130</properties:Lines>
  <properties:Paragraphs>40</properties:Paragraphs>
  <properties:TotalTime>813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2018-02-01T10:03:00Z</cp:lastPrinted>
  <dcterms:modified xmlns:xsi="http://www.w3.org/2001/XMLSchema-instance" xsi:type="dcterms:W3CDTF">2018-02-01T10:03:00Z</dcterms:modified>
  <cp:revision>784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