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 w:rsidRPr="00143558">
        <w:tc>
          <w:tcPr>
            <w:tcW w:type="dxa" w:w="3060"/>
          </w:tcPr>
          <w:p w:rsidRDefault="00FA1366" w:rsidR="00FA1366" w:rsidRPr="00143558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fe62fd3" w14:paraId="fe62fd3" w:rsidRDefault="00473527" w:rsidP="00473527" w:rsidR="00473527" w:rsidRPr="00143558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143558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</w:t>
      </w:r>
      <w:r w:rsidR="008801D2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k</w:t>
      </w:r>
      <w:r w:rsidRPr="00143558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a</w:t>
      </w:r>
    </w:p>
    <w:p w:rsidRDefault="00473527" w:rsidP="00473527" w:rsidR="00473527" w:rsidRPr="00143558">
      <w:pPr>
        <w:jc w:val="both"/>
      </w:pPr>
      <w:r w:rsidRPr="00143558">
        <w:t>Trgovački sud u Zagrebu</w:t>
      </w:r>
    </w:p>
    <w:p w:rsidRDefault="00473527" w:rsidP="00473527" w:rsidR="00473527" w:rsidRPr="00143558">
      <w:pPr>
        <w:jc w:val="both"/>
      </w:pPr>
      <w:r w:rsidRPr="00143558">
        <w:t>Zagreb, Amruševa 2/II</w:t>
      </w:r>
    </w:p>
    <w:p w:rsidRDefault="0076398F" w:rsidP="0076398F" w:rsidR="0076398F" w:rsidRPr="00143558">
      <w:pPr>
        <w:jc w:val="right"/>
      </w:pPr>
      <w:r w:rsidRPr="00132CCD">
        <w:t>40. St-</w:t>
      </w:r>
      <w:r w:rsidR="006768FA">
        <w:t>2737</w:t>
      </w:r>
      <w:r w:rsidRPr="00132CCD">
        <w:t>/2017</w:t>
      </w:r>
    </w:p>
    <w:p w:rsidRDefault="00473527" w:rsidP="00FA1366" w:rsidR="00473527" w:rsidRPr="00143558">
      <w:pPr>
        <w:rPr>
          <w:b/>
        </w:rPr>
      </w:pPr>
    </w:p>
    <w:p w:rsidRDefault="00FA1366" w:rsidP="001629A0" w:rsidR="00FA1366" w:rsidRPr="00143558">
      <w:pPr>
        <w:jc w:val="center"/>
        <w:rPr>
          <w:b/>
          <w:sz w:val="28"/>
          <w:szCs w:val="28"/>
          <w:lang w:eastAsia="en-US"/>
        </w:rPr>
      </w:pPr>
      <w:r w:rsidRPr="00143558">
        <w:rPr>
          <w:b/>
          <w:sz w:val="28"/>
          <w:szCs w:val="28"/>
        </w:rPr>
        <w:t>Z A P I S N I K</w:t>
      </w:r>
    </w:p>
    <w:p w:rsidRDefault="00E21643" w:rsidP="00930602" w:rsidR="001D0480" w:rsidRPr="00143558">
      <w:pPr>
        <w:jc w:val="center"/>
      </w:pPr>
      <w:r w:rsidRPr="00143558">
        <w:t>sa ročišta za glasovanje o planu restrukturiranja</w:t>
      </w:r>
    </w:p>
    <w:p w:rsidRDefault="001D0480" w:rsidP="001D0480" w:rsidR="001D0480" w:rsidRPr="00143558">
      <w:pPr>
        <w:jc w:val="center"/>
      </w:pPr>
      <w:r w:rsidRPr="00143558">
        <w:t>(</w:t>
      </w:r>
      <w:r w:rsidR="00B60B09" w:rsidRPr="00143558">
        <w:t>čl.</w:t>
      </w:r>
      <w:r w:rsidR="00930602" w:rsidRPr="00143558">
        <w:t>55.</w:t>
      </w:r>
      <w:r w:rsidRPr="00143558">
        <w:t xml:space="preserve"> Stečajnog Zakona, NN br. 71/15</w:t>
      </w:r>
      <w:r w:rsidR="001F4747" w:rsidRPr="00143558">
        <w:t xml:space="preserve"> i 104/17:</w:t>
      </w:r>
      <w:r w:rsidRPr="00143558">
        <w:t xml:space="preserve"> dalje SZ</w:t>
      </w:r>
      <w:r w:rsidR="00930602" w:rsidRPr="00143558">
        <w:t>)</w:t>
      </w:r>
    </w:p>
    <w:p w:rsidRDefault="00FA1366" w:rsidP="00FA1366" w:rsidR="00FA1366" w:rsidRPr="00143558">
      <w:pPr>
        <w:jc w:val="center"/>
        <w:rPr>
          <w:b/>
        </w:rPr>
      </w:pPr>
    </w:p>
    <w:p w:rsidRDefault="002F3B00" w:rsidP="00473527" w:rsidR="00261458">
      <w:pPr>
        <w:ind w:firstLine="708"/>
        <w:jc w:val="center"/>
      </w:pPr>
      <w:r w:rsidRPr="00143558">
        <w:t>o</w:t>
      </w:r>
      <w:r w:rsidR="00FA1366" w:rsidRPr="00143558">
        <w:t xml:space="preserve">držanog dana </w:t>
      </w:r>
      <w:r w:rsidR="00A276BC">
        <w:t>2</w:t>
      </w:r>
      <w:r w:rsidR="008339F6">
        <w:t>1.veljače</w:t>
      </w:r>
      <w:r w:rsidR="00A276BC">
        <w:t xml:space="preserve"> 2019.</w:t>
      </w:r>
      <w:r w:rsidR="00FA1366" w:rsidRPr="00143558">
        <w:t xml:space="preserve"> na Trgovačkom sudu u Zagrebu u </w:t>
      </w:r>
      <w:r w:rsidR="00B9764D">
        <w:t>predstečajnom postupku</w:t>
      </w:r>
      <w:r w:rsidR="00930602" w:rsidRPr="00143558">
        <w:t xml:space="preserve"> nad dužnikom</w:t>
      </w:r>
      <w:r w:rsidR="006768FA">
        <w:t xml:space="preserve">  </w:t>
      </w:r>
      <w:r w:rsidR="006768FA" w:rsidRPr="006B0EB3">
        <w:t xml:space="preserve">SOKOL MARIĆ d.o.o., Zagreb, </w:t>
      </w:r>
      <w:r w:rsidR="00261458">
        <w:t>Vjekoslava Klaića 64,</w:t>
      </w:r>
    </w:p>
    <w:p w:rsidRDefault="006768FA" w:rsidP="00473527" w:rsidR="00473527" w:rsidRPr="00143558">
      <w:pPr>
        <w:ind w:firstLine="708"/>
        <w:jc w:val="center"/>
      </w:pPr>
      <w:r w:rsidRPr="006B0EB3">
        <w:t xml:space="preserve"> (OIB 11543074213</w:t>
      </w:r>
      <w:r>
        <w:t>)</w:t>
      </w:r>
    </w:p>
    <w:p w:rsidRDefault="00FA1366" w:rsidP="00FA1366" w:rsidR="00FA1366" w:rsidRPr="00143558">
      <w:pPr>
        <w:jc w:val="center"/>
      </w:pPr>
    </w:p>
    <w:p w:rsidRDefault="00FA1366" w:rsidP="00FA1366" w:rsidR="00FA1366" w:rsidRPr="00143558">
      <w:pPr>
        <w:jc w:val="both"/>
      </w:pPr>
      <w:r w:rsidRPr="00143558">
        <w:t>Nazočni od suda:</w:t>
      </w:r>
    </w:p>
    <w:p w:rsidRDefault="00FA1366" w:rsidP="00FA1366" w:rsidR="00FA1366" w:rsidRPr="00143558">
      <w:pPr>
        <w:jc w:val="both"/>
      </w:pPr>
      <w:r w:rsidRPr="00143558">
        <w:t>Ante Galić, sudac</w:t>
      </w:r>
    </w:p>
    <w:p w:rsidRDefault="00FA1366" w:rsidP="00FA1366" w:rsidR="00FA1366" w:rsidRPr="00143558">
      <w:pPr>
        <w:jc w:val="both"/>
      </w:pPr>
      <w:r w:rsidRPr="00143558">
        <w:t>Valentina Delač, zapisničar</w:t>
      </w:r>
    </w:p>
    <w:p w:rsidRDefault="00FA1366" w:rsidP="00FA1366" w:rsidR="00FA1366" w:rsidRPr="00143558">
      <w:pPr>
        <w:jc w:val="both"/>
      </w:pPr>
    </w:p>
    <w:p w:rsidRDefault="00FA1366" w:rsidP="001609D4" w:rsidR="001609D4">
      <w:pPr>
        <w:ind w:left="705"/>
      </w:pPr>
      <w:r w:rsidRPr="00143558">
        <w:t>Utvrđuje se da je pristupi</w:t>
      </w:r>
      <w:r w:rsidR="00B3114F" w:rsidRPr="00143558">
        <w:t>o povjer</w:t>
      </w:r>
      <w:r w:rsidR="00BA19C5" w:rsidRPr="00143558">
        <w:t>e</w:t>
      </w:r>
      <w:r w:rsidR="00B3114F" w:rsidRPr="00143558">
        <w:t xml:space="preserve">nik predstečajne nagodbe </w:t>
      </w:r>
      <w:r w:rsidR="00E82630">
        <w:t>Danko Šinka</w:t>
      </w:r>
    </w:p>
    <w:p w:rsidRDefault="00424F7D" w:rsidP="001609D4" w:rsidR="00424F7D" w:rsidRPr="00143558">
      <w:pPr>
        <w:ind w:left="705"/>
      </w:pPr>
      <w:r>
        <w:t>Utvrđuje se da je pristupio zz dužnika</w:t>
      </w:r>
      <w:r w:rsidR="00E82630">
        <w:t>- Zlatko Marić  u</w:t>
      </w:r>
      <w:r w:rsidR="00B9764D">
        <w:t xml:space="preserve">z punomoćnika </w:t>
      </w:r>
      <w:r w:rsidR="00E82630">
        <w:t>Ingrid Mohorović-Gjanković</w:t>
      </w:r>
      <w:r w:rsidR="00FD4C00">
        <w:t>, prema punomoći u spisu</w:t>
      </w:r>
    </w:p>
    <w:p w:rsidRDefault="00FA1366" w:rsidP="00FA1366" w:rsidR="00FA1366" w:rsidRPr="00143558">
      <w:pPr>
        <w:jc w:val="both"/>
      </w:pPr>
    </w:p>
    <w:p w:rsidRDefault="00FA1366" w:rsidP="00FA1366" w:rsidR="00FA1366" w:rsidRPr="00143558">
      <w:pPr>
        <w:jc w:val="both"/>
      </w:pPr>
      <w:r w:rsidRPr="00143558">
        <w:t>Započeto u</w:t>
      </w:r>
      <w:r w:rsidR="00276A06" w:rsidRPr="00143558">
        <w:t xml:space="preserve"> </w:t>
      </w:r>
      <w:r w:rsidR="00A276BC">
        <w:t>9,30</w:t>
      </w:r>
      <w:r w:rsidR="00276A06" w:rsidRPr="00143558">
        <w:t xml:space="preserve"> </w:t>
      </w:r>
      <w:r w:rsidRPr="00143558">
        <w:t>sati.</w:t>
      </w:r>
    </w:p>
    <w:p w:rsidRDefault="00FA1366" w:rsidP="00FA1366" w:rsidR="00FA1366" w:rsidRPr="00143558">
      <w:pPr>
        <w:jc w:val="both"/>
      </w:pPr>
    </w:p>
    <w:p w:rsidRDefault="00FA1366" w:rsidP="00FA1366" w:rsidR="00FA1366">
      <w:pPr>
        <w:jc w:val="both"/>
      </w:pPr>
      <w:r w:rsidRPr="00143558">
        <w:tab/>
      </w:r>
      <w:r w:rsidR="00295CF7" w:rsidRPr="00143558">
        <w:t>S</w:t>
      </w:r>
      <w:r w:rsidRPr="00143558">
        <w:t xml:space="preserve">ud utvrđuje da su pristupili slijedeći vjerovnici: </w:t>
      </w:r>
    </w:p>
    <w:p w:rsidRDefault="004B10EA" w:rsidP="00FA1366" w:rsidR="004B10EA">
      <w:pPr>
        <w:jc w:val="both"/>
      </w:pPr>
      <w:r>
        <w:t>-</w:t>
      </w:r>
      <w:r w:rsidR="00D5360D" w:rsidRPr="00D5360D">
        <w:t xml:space="preserve"> </w:t>
      </w:r>
      <w:r w:rsidR="00D5360D" w:rsidRPr="00C12360">
        <w:t>AD</w:t>
      </w:r>
      <w:r w:rsidR="00D5360D">
        <w:t>D</w:t>
      </w:r>
      <w:r w:rsidR="00D5360D" w:rsidRPr="00C12360">
        <w:t xml:space="preserve">IKO BANK </w:t>
      </w:r>
      <w:r w:rsidR="00FD4C00">
        <w:t xml:space="preserve">d,d, Zagreb, po pun. Eduar Valić , prema spec pun. koju dostavlja u spis </w:t>
      </w:r>
    </w:p>
    <w:p w:rsidRDefault="00FD4C00" w:rsidP="00FA1366" w:rsidR="00FD4C00">
      <w:pPr>
        <w:jc w:val="both"/>
      </w:pPr>
      <w:r>
        <w:t>-</w:t>
      </w:r>
      <w:r w:rsidR="00D5360D" w:rsidRPr="00D5360D">
        <w:t xml:space="preserve"> </w:t>
      </w:r>
      <w:r w:rsidR="00D5360D" w:rsidRPr="00C12360">
        <w:t>ŠTEDBANKA</w:t>
      </w:r>
      <w:r w:rsidR="00D5360D">
        <w:t xml:space="preserve"> </w:t>
      </w:r>
      <w:r>
        <w:t>d.d. u likvidaciji po likvidatoru  Stipe  Lukač</w:t>
      </w:r>
    </w:p>
    <w:p w:rsidRDefault="00FD4C00" w:rsidP="00FA1366" w:rsidR="00FD4C00">
      <w:pPr>
        <w:jc w:val="both"/>
      </w:pPr>
      <w:r>
        <w:t>-</w:t>
      </w:r>
      <w:r w:rsidR="00D5360D" w:rsidRPr="00D5360D">
        <w:t xml:space="preserve"> </w:t>
      </w:r>
      <w:r w:rsidR="00D5360D">
        <w:t>RAIFFEISEN</w:t>
      </w:r>
      <w:r w:rsidR="00D5360D" w:rsidRPr="00C12360">
        <w:t>BANK</w:t>
      </w:r>
      <w:r w:rsidR="00D5360D">
        <w:t xml:space="preserve"> Austria</w:t>
      </w:r>
      <w:r>
        <w:t xml:space="preserve"> d.d. – po pun.  Dražen Marković Iva Pavković</w:t>
      </w:r>
    </w:p>
    <w:p w:rsidRDefault="00FD4C00" w:rsidP="00FA1366" w:rsidR="00FD4C00">
      <w:pPr>
        <w:jc w:val="both"/>
      </w:pPr>
      <w:r>
        <w:t>-</w:t>
      </w:r>
      <w:r w:rsidR="00D5360D" w:rsidRPr="00D5360D">
        <w:t xml:space="preserve"> </w:t>
      </w:r>
      <w:r w:rsidR="00D5360D" w:rsidRPr="00C12360">
        <w:t xml:space="preserve">ERSTE&amp;STEIERMÄRKISCHE </w:t>
      </w:r>
      <w:r>
        <w:t>Bank- po pun. Tomisalv Čalić  u zz  odvj. Vjež, Josipa Pavičić</w:t>
      </w:r>
    </w:p>
    <w:p w:rsidRDefault="00FD4C00" w:rsidP="00FA1366" w:rsidR="00FD4C00">
      <w:pPr>
        <w:jc w:val="both"/>
      </w:pPr>
      <w:r>
        <w:t>-</w:t>
      </w:r>
      <w:r w:rsidR="009E5085" w:rsidRPr="009E5085">
        <w:t xml:space="preserve"> </w:t>
      </w:r>
      <w:r w:rsidR="009E5085" w:rsidRPr="00C12360">
        <w:t>AUTOCOMMERCE HRVATSKA d.o.o.</w:t>
      </w:r>
      <w:r>
        <w:t xml:space="preserve"> po pun.  Alen Baletinec, odvj iz Za. U zz odvj. Morana  Rešetar</w:t>
      </w:r>
    </w:p>
    <w:p w:rsidRDefault="00FD4C00" w:rsidP="00FA1366" w:rsidR="00FD4C00">
      <w:pPr>
        <w:jc w:val="both"/>
      </w:pPr>
      <w:r>
        <w:t>-HRVATSKA POŠTANSKA BANKA d.d. –po pun. odvj David  Hevin, pun u spisu</w:t>
      </w:r>
    </w:p>
    <w:p w:rsidRDefault="002E4BBC" w:rsidP="00FA1366" w:rsidR="00FD4C00">
      <w:pPr>
        <w:jc w:val="both"/>
      </w:pPr>
      <w:r>
        <w:t>-FOKUS d.o.o. po pun. Danijel B</w:t>
      </w:r>
      <w:r w:rsidR="00FD4C00">
        <w:t>olfan, u zz odvj. Vježb. Mia Raić</w:t>
      </w:r>
    </w:p>
    <w:p w:rsidRDefault="00FD4C00" w:rsidP="00FA1366" w:rsidR="00FD4C00">
      <w:pPr>
        <w:jc w:val="both"/>
      </w:pPr>
      <w:r>
        <w:t xml:space="preserve">-KONZUM d.d.  i VELPRO-CENTAR d.o.o. po pun. – Ivan Šimonović </w:t>
      </w:r>
    </w:p>
    <w:p w:rsidRDefault="00FD4C00" w:rsidP="00FA1366" w:rsidR="00FD4C00">
      <w:pPr>
        <w:jc w:val="both"/>
      </w:pPr>
    </w:p>
    <w:p w:rsidRDefault="00FD4C00" w:rsidP="00FA1366" w:rsidR="00FD4C00">
      <w:pPr>
        <w:jc w:val="both"/>
      </w:pPr>
      <w:r>
        <w:t>Utvrđuje se da je pristupio</w:t>
      </w:r>
    </w:p>
    <w:p w:rsidRDefault="00FD4C00" w:rsidP="00FD4C00" w:rsidR="00FD4C00" w:rsidRPr="00FD4C00">
      <w:pPr>
        <w:pStyle w:val="Odlomakpopisa"/>
        <w:numPr>
          <w:ilvl w:val="0"/>
          <w:numId w:val="33"/>
        </w:numPr>
        <w:jc w:val="both"/>
        <w:rPr>
          <w:sz w:val="24"/>
          <w:szCs w:val="24"/>
        </w:rPr>
      </w:pPr>
      <w:r w:rsidRPr="00FD4C00">
        <w:rPr>
          <w:sz w:val="24"/>
          <w:szCs w:val="24"/>
        </w:rPr>
        <w:t>Dominik Marić</w:t>
      </w:r>
    </w:p>
    <w:p w:rsidRDefault="00FD4C00" w:rsidP="00FD4C00" w:rsidR="00FD4C00" w:rsidRPr="00FD4C00">
      <w:pPr>
        <w:pStyle w:val="Odlomakpopisa"/>
        <w:numPr>
          <w:ilvl w:val="0"/>
          <w:numId w:val="33"/>
        </w:numPr>
        <w:jc w:val="both"/>
        <w:rPr>
          <w:sz w:val="24"/>
          <w:szCs w:val="24"/>
        </w:rPr>
      </w:pPr>
      <w:r w:rsidRPr="00FD4C00">
        <w:rPr>
          <w:sz w:val="24"/>
          <w:szCs w:val="24"/>
        </w:rPr>
        <w:t>Vedran Marjanović</w:t>
      </w:r>
    </w:p>
    <w:p w:rsidRDefault="00FD4C00" w:rsidP="00FD4C00" w:rsidR="00FD4C00">
      <w:pPr>
        <w:pStyle w:val="Odlomakpopisa"/>
        <w:jc w:val="both"/>
      </w:pPr>
    </w:p>
    <w:p w:rsidRDefault="00FA1366" w:rsidP="00731A00" w:rsidR="00731A00" w:rsidRPr="00143558">
      <w:pPr>
        <w:jc w:val="both"/>
      </w:pPr>
      <w:r w:rsidRPr="00143558">
        <w:tab/>
        <w:t>Utvrđuje se da je</w:t>
      </w:r>
      <w:r w:rsidR="00731A00" w:rsidRPr="00143558">
        <w:t>:</w:t>
      </w:r>
    </w:p>
    <w:p w:rsidRDefault="00731A00" w:rsidP="00731A00" w:rsidR="002A7682" w:rsidRPr="00143558">
      <w:pPr>
        <w:ind w:firstLine="708"/>
        <w:jc w:val="both"/>
      </w:pPr>
      <w:r w:rsidRPr="00143558">
        <w:t>-</w:t>
      </w:r>
      <w:r w:rsidR="002642C6" w:rsidRPr="00143558">
        <w:t xml:space="preserve">održavanje današnjeg ročišta određeno </w:t>
      </w:r>
      <w:r w:rsidR="000A50CB" w:rsidRPr="00143558">
        <w:t xml:space="preserve">zaključkom </w:t>
      </w:r>
      <w:r w:rsidR="002642C6" w:rsidRPr="00143558">
        <w:t>od</w:t>
      </w:r>
      <w:r w:rsidR="00714AEA">
        <w:t xml:space="preserve"> 17.siječnja 2019.</w:t>
      </w:r>
      <w:r w:rsidR="00587A06" w:rsidRPr="00143558">
        <w:t>, koj</w:t>
      </w:r>
      <w:r w:rsidR="000A50CB" w:rsidRPr="00143558">
        <w:t xml:space="preserve">i zaključak </w:t>
      </w:r>
      <w:r w:rsidR="00587A06" w:rsidRPr="00143558">
        <w:t xml:space="preserve">je objavljen na e-oglasnoj ploči Trgovačkog suda u Zagrebu </w:t>
      </w:r>
      <w:r w:rsidR="00714AEA">
        <w:t xml:space="preserve">istog </w:t>
      </w:r>
      <w:r w:rsidR="00587A06" w:rsidRPr="00143558">
        <w:t>dana</w:t>
      </w:r>
      <w:r w:rsidR="00714AEA">
        <w:t>.</w:t>
      </w:r>
      <w:r w:rsidR="002A7682" w:rsidRPr="00143558">
        <w:t xml:space="preserve"> </w:t>
      </w:r>
    </w:p>
    <w:p w:rsidRDefault="001629A0" w:rsidP="00731A00" w:rsidR="001629A0" w:rsidRPr="00143558">
      <w:pPr>
        <w:ind w:firstLine="708"/>
        <w:jc w:val="both"/>
      </w:pPr>
      <w:r w:rsidRPr="00143558">
        <w:t xml:space="preserve">-izmjenjeni plan restrukturiranja dužnika objavljen e-Oglasna ploča Trgovačkog suda u Zagrebu dana </w:t>
      </w:r>
      <w:r w:rsidR="00714AEA">
        <w:t>29.siječnja 2019.</w:t>
      </w:r>
      <w:r w:rsidR="004651A4" w:rsidRPr="00143558">
        <w:t>,</w:t>
      </w:r>
    </w:p>
    <w:p w:rsidRDefault="000A50CB" w:rsidP="00731A00" w:rsidR="00731A00">
      <w:pPr>
        <w:ind w:firstLine="708"/>
        <w:jc w:val="both"/>
      </w:pPr>
      <w:r w:rsidRPr="00143558">
        <w:t xml:space="preserve">-do dana održavanja današnjeg ročišta za glasovanje sudu je pozivom na gornji broj spisa </w:t>
      </w:r>
      <w:r w:rsidR="005019F9" w:rsidRPr="00143558">
        <w:t>dostavljeno</w:t>
      </w:r>
      <w:r w:rsidR="00E451D3" w:rsidRPr="00143558">
        <w:t xml:space="preserve"> </w:t>
      </w:r>
      <w:r w:rsidR="004B10EA">
        <w:t>2</w:t>
      </w:r>
      <w:r w:rsidR="005D4BB0">
        <w:t xml:space="preserve"> </w:t>
      </w:r>
      <w:r w:rsidR="005019F9" w:rsidRPr="00143558">
        <w:t>popunjen</w:t>
      </w:r>
      <w:r w:rsidR="00AE0219">
        <w:t>a</w:t>
      </w:r>
      <w:r w:rsidR="005019F9" w:rsidRPr="00143558">
        <w:t xml:space="preserve"> obraz</w:t>
      </w:r>
      <w:r w:rsidR="00BE7961">
        <w:t>a</w:t>
      </w:r>
      <w:r w:rsidR="00AE0219">
        <w:t>ca</w:t>
      </w:r>
      <w:r w:rsidR="005019F9" w:rsidRPr="00143558">
        <w:t xml:space="preserve"> za glasovanje (obrazac br.11.</w:t>
      </w:r>
      <w:r w:rsidR="0021111D" w:rsidRPr="00143558">
        <w:t xml:space="preserve"> </w:t>
      </w:r>
      <w:r w:rsidR="005019F9" w:rsidRPr="00143558">
        <w:t>Pravilnik</w:t>
      </w:r>
      <w:r w:rsidR="0021111D" w:rsidRPr="00143558">
        <w:t>a</w:t>
      </w:r>
      <w:r w:rsidR="005019F9" w:rsidRPr="00143558">
        <w:t xml:space="preserve"> o sadržaju i obliku obrazaca na kojima se podnose podnesci u predstečajnom i stečajnom postupku</w:t>
      </w:r>
      <w:r w:rsidR="0021111D" w:rsidRPr="00143558">
        <w:t xml:space="preserve">,  </w:t>
      </w:r>
      <w:r w:rsidR="005019F9" w:rsidRPr="00143558">
        <w:t>N.N.br, 197/15)</w:t>
      </w:r>
      <w:r w:rsidR="00284D86" w:rsidRPr="00143558">
        <w:t xml:space="preserve"> od vjerovnika i to:</w:t>
      </w:r>
    </w:p>
    <w:p w:rsidRDefault="004B10EA" w:rsidP="00731A00" w:rsidR="004B10EA">
      <w:pPr>
        <w:ind w:firstLine="708"/>
        <w:jc w:val="both"/>
      </w:pPr>
      <w:r>
        <w:lastRenderedPageBreak/>
        <w:t>-CROATIA osiguranje d.d. Zagreb</w:t>
      </w:r>
    </w:p>
    <w:p w:rsidRDefault="004B10EA" w:rsidP="004B10EA" w:rsidR="00BE7961">
      <w:pPr>
        <w:ind w:firstLine="708"/>
        <w:jc w:val="both"/>
      </w:pPr>
      <w:r>
        <w:t>-FOKUS d.o.o. Zagreb</w:t>
      </w:r>
    </w:p>
    <w:p w:rsidRDefault="00BE7961" w:rsidP="00132CCD" w:rsidR="00BE7961" w:rsidRPr="00132CCD">
      <w:pPr>
        <w:pStyle w:val="Odlomakpopisa"/>
        <w:ind w:left="1134"/>
        <w:jc w:val="both"/>
        <w:rPr>
          <w:sz w:val="24"/>
        </w:rPr>
      </w:pPr>
    </w:p>
    <w:p w:rsidRDefault="0093792C" w:rsidP="00731A00" w:rsidR="00FA1366" w:rsidRPr="00143558">
      <w:pPr>
        <w:ind w:firstLine="708"/>
        <w:jc w:val="both"/>
      </w:pPr>
      <w:r w:rsidRPr="00143558">
        <w:t>-na e-oglasnoj ploči suda je dana</w:t>
      </w:r>
      <w:r w:rsidR="003C1577" w:rsidRPr="00143558">
        <w:t xml:space="preserve"> </w:t>
      </w:r>
      <w:r w:rsidR="00260128">
        <w:t>5.srpnja 2018</w:t>
      </w:r>
      <w:r w:rsidR="00A0732F" w:rsidRPr="00143558">
        <w:t xml:space="preserve">. objavljen </w:t>
      </w:r>
      <w:r w:rsidRPr="00143558">
        <w:t>popis vjerovnika i prava glasa koja vjerovnicima pripadaju</w:t>
      </w:r>
      <w:r w:rsidR="00F018BB">
        <w:t xml:space="preserve">, te dana </w:t>
      </w:r>
      <w:r w:rsidR="00260128">
        <w:t>12.veljače</w:t>
      </w:r>
      <w:r w:rsidR="00BE7961">
        <w:t xml:space="preserve"> 201</w:t>
      </w:r>
      <w:r w:rsidR="00260128">
        <w:t>9.</w:t>
      </w:r>
      <w:r w:rsidR="00F018BB">
        <w:t xml:space="preserve"> drugi popis vjerovnika i prava glasa koja vjerovnicima pripadaju</w:t>
      </w:r>
      <w:r w:rsidRPr="00143558">
        <w:t xml:space="preserve"> (članak 57. S</w:t>
      </w:r>
      <w:r w:rsidR="00073089" w:rsidRPr="00143558">
        <w:t>Z)</w:t>
      </w:r>
      <w:r w:rsidR="00F018BB">
        <w:t>.</w:t>
      </w:r>
      <w:r w:rsidR="001452E9" w:rsidRPr="00143558">
        <w:t xml:space="preserve"> </w:t>
      </w:r>
    </w:p>
    <w:p w:rsidRDefault="00073089" w:rsidP="00731A00" w:rsidR="00073089" w:rsidRPr="00143558">
      <w:pPr>
        <w:ind w:firstLine="708"/>
        <w:jc w:val="both"/>
      </w:pPr>
    </w:p>
    <w:p w:rsidRDefault="00284D86" w:rsidP="00FA1366" w:rsidR="00D568BE" w:rsidRPr="00143558">
      <w:pPr>
        <w:ind w:firstLine="720"/>
        <w:jc w:val="both"/>
      </w:pPr>
      <w:r w:rsidRPr="00143558">
        <w:t>S</w:t>
      </w:r>
      <w:r w:rsidR="00FA1366" w:rsidRPr="00143558">
        <w:t xml:space="preserve">ud upoznaje nazočne </w:t>
      </w:r>
      <w:r w:rsidR="00F32DD3" w:rsidRPr="00143558">
        <w:t xml:space="preserve">kako prema članku </w:t>
      </w:r>
      <w:r w:rsidR="00FA1366" w:rsidRPr="00143558">
        <w:t xml:space="preserve">da </w:t>
      </w:r>
      <w:r w:rsidR="00D568BE" w:rsidRPr="00143558">
        <w:t xml:space="preserve">se </w:t>
      </w:r>
      <w:r w:rsidR="00FA1366" w:rsidRPr="00143558">
        <w:t>prema č</w:t>
      </w:r>
      <w:r w:rsidR="00B25931" w:rsidRPr="00143558">
        <w:t>l</w:t>
      </w:r>
      <w:r w:rsidRPr="00143558">
        <w:t xml:space="preserve">anku 59. stavak 2. SZ-a </w:t>
      </w:r>
      <w:r w:rsidR="00FA1366" w:rsidRPr="00143558">
        <w:t>smatra da</w:t>
      </w:r>
      <w:r w:rsidR="00D568BE" w:rsidRPr="00143558">
        <w:t xml:space="preserve"> su vjerovnici prihvatili plan restrukturiranja ako je:</w:t>
      </w:r>
    </w:p>
    <w:p w:rsidRDefault="00D568BE" w:rsidP="00FA1366" w:rsidR="00D568BE" w:rsidRPr="00143558">
      <w:pPr>
        <w:ind w:firstLine="720"/>
        <w:jc w:val="both"/>
      </w:pPr>
      <w:r w:rsidRPr="00143558">
        <w:t xml:space="preserve">-za prihvaćanje plana glasovala većina svih vjerovnika </w:t>
      </w:r>
      <w:r w:rsidR="0008447A">
        <w:t xml:space="preserve">pojedine skupine </w:t>
      </w:r>
      <w:r w:rsidRPr="00143558">
        <w:t>i ako</w:t>
      </w:r>
    </w:p>
    <w:p w:rsidRDefault="00D568BE" w:rsidP="00FA1366" w:rsidR="00D36CEC" w:rsidRPr="00143558">
      <w:pPr>
        <w:ind w:firstLine="720"/>
        <w:jc w:val="both"/>
      </w:pPr>
      <w:r w:rsidRPr="00143558">
        <w:t xml:space="preserve">-u svakoj skupini zbroj tražbina vjerovnika koji su glasovali za prihvaćanje plana </w:t>
      </w:r>
      <w:r w:rsidR="00D36CEC" w:rsidRPr="00143558">
        <w:t>dvostruko prelazi zbroj tražbina koji su glasovali protiv prihvaćanja plana restrukturiranja</w:t>
      </w:r>
    </w:p>
    <w:p w:rsidRDefault="00D36CEC" w:rsidP="00FA1366" w:rsidR="00D36CEC" w:rsidRPr="00143558">
      <w:pPr>
        <w:ind w:firstLine="720"/>
        <w:jc w:val="both"/>
      </w:pPr>
    </w:p>
    <w:p w:rsidRDefault="00FA1366" w:rsidP="00FA1366" w:rsidR="00FA136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Prelazi se na raspravljanje o </w:t>
      </w:r>
      <w:r w:rsidR="001452E9" w:rsidRPr="00143558">
        <w:rPr>
          <w:b/>
        </w:rPr>
        <w:t>izm</w:t>
      </w:r>
      <w:r w:rsidR="00D76DF2" w:rsidRPr="00143558">
        <w:rPr>
          <w:b/>
        </w:rPr>
        <w:t>i</w:t>
      </w:r>
      <w:r w:rsidR="001452E9" w:rsidRPr="00143558">
        <w:rPr>
          <w:b/>
        </w:rPr>
        <w:t>jenjenom planu restrukturiranja dužnika</w:t>
      </w:r>
    </w:p>
    <w:p w:rsidRDefault="00FA1366" w:rsidP="00FA1366" w:rsidR="00FA1366" w:rsidRPr="00143558">
      <w:pPr>
        <w:ind w:firstLine="720"/>
        <w:jc w:val="both"/>
      </w:pPr>
    </w:p>
    <w:p w:rsidRDefault="00C17E8C" w:rsidP="00FA1366" w:rsidR="0093792C" w:rsidRPr="00143558">
      <w:pPr>
        <w:ind w:firstLine="720"/>
        <w:jc w:val="both"/>
      </w:pPr>
      <w:r w:rsidRPr="00A47D19">
        <w:t>Punomoćnik</w:t>
      </w:r>
      <w:r w:rsidR="0093792C" w:rsidRPr="00A47D19">
        <w:t xml:space="preserve"> d</w:t>
      </w:r>
      <w:r w:rsidR="00D36CEC" w:rsidRPr="00A47D19">
        <w:t>užnik</w:t>
      </w:r>
      <w:r w:rsidRPr="00A47D19">
        <w:t>a</w:t>
      </w:r>
      <w:r w:rsidR="00D36CEC" w:rsidRPr="00A47D19">
        <w:t xml:space="preserve"> u bitnome izlaže </w:t>
      </w:r>
      <w:r w:rsidR="0093792C" w:rsidRPr="00A47D19">
        <w:t xml:space="preserve"> plan </w:t>
      </w:r>
      <w:r w:rsidR="001452E9" w:rsidRPr="00A47D19">
        <w:t>restrukturiranja</w:t>
      </w:r>
      <w:r w:rsidRPr="00A47D19">
        <w:t>.</w:t>
      </w:r>
    </w:p>
    <w:p w:rsidRDefault="00B34B5F" w:rsidP="00FA1366" w:rsidR="00B34B5F" w:rsidRPr="00143558">
      <w:pPr>
        <w:ind w:firstLine="720"/>
        <w:jc w:val="both"/>
      </w:pPr>
    </w:p>
    <w:p w:rsidRDefault="00FA1366" w:rsidP="00FA1366" w:rsidR="00FA1366" w:rsidRPr="00143558">
      <w:pPr>
        <w:ind w:firstLine="720"/>
        <w:jc w:val="both"/>
      </w:pPr>
      <w:r w:rsidRPr="00143558">
        <w:t xml:space="preserve">Nitko se ne javlja za riječ. </w:t>
      </w:r>
    </w:p>
    <w:p w:rsidRDefault="00FA1366" w:rsidP="00FA1366" w:rsidR="00FA1366" w:rsidRPr="00143558">
      <w:pPr>
        <w:ind w:firstLine="720"/>
        <w:jc w:val="both"/>
      </w:pPr>
    </w:p>
    <w:p w:rsidRDefault="00FA1366" w:rsidP="00FA1366" w:rsidR="00FA136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Prelazi se na glasovanje o </w:t>
      </w:r>
      <w:r w:rsidR="00F32DD3" w:rsidRPr="00143558">
        <w:rPr>
          <w:b/>
        </w:rPr>
        <w:t>planu restrukturiranja</w:t>
      </w:r>
    </w:p>
    <w:p w:rsidRDefault="00FA1366" w:rsidP="00FA1366" w:rsidR="00FA1366" w:rsidRPr="00143558">
      <w:pPr>
        <w:ind w:firstLine="720"/>
        <w:jc w:val="both"/>
      </w:pPr>
    </w:p>
    <w:p w:rsidRDefault="00587D04" w:rsidP="00FA1366" w:rsidR="00303D33" w:rsidRPr="00143558">
      <w:pPr>
        <w:ind w:firstLine="720"/>
        <w:jc w:val="both"/>
      </w:pPr>
      <w:r w:rsidRPr="00143558">
        <w:t>S</w:t>
      </w:r>
      <w:r w:rsidR="00FA1366" w:rsidRPr="00143558">
        <w:t xml:space="preserve">ud objavljuje </w:t>
      </w:r>
      <w:r w:rsidR="003F2771">
        <w:t xml:space="preserve">kako </w:t>
      </w:r>
      <w:r w:rsidR="00FA1366" w:rsidRPr="00143558">
        <w:t xml:space="preserve">su prema </w:t>
      </w:r>
      <w:r w:rsidR="002A7682" w:rsidRPr="00143558">
        <w:t>planu restrukturiranja</w:t>
      </w:r>
      <w:r w:rsidR="00FA1366" w:rsidRPr="00143558">
        <w:t xml:space="preserve"> </w:t>
      </w:r>
      <w:r w:rsidR="00303D33" w:rsidRPr="00143558">
        <w:t xml:space="preserve">vjerovnici razvrstani u </w:t>
      </w:r>
      <w:r w:rsidR="00980E6A">
        <w:t>4</w:t>
      </w:r>
      <w:r w:rsidR="00FD0E5D">
        <w:t xml:space="preserve"> </w:t>
      </w:r>
      <w:r w:rsidR="00A86647" w:rsidRPr="00143558">
        <w:t>(</w:t>
      </w:r>
      <w:r w:rsidR="00980E6A">
        <w:t>četiri</w:t>
      </w:r>
      <w:r w:rsidR="00A86647" w:rsidRPr="00143558">
        <w:t>)</w:t>
      </w:r>
      <w:r w:rsidRPr="00143558">
        <w:t xml:space="preserve"> skupin</w:t>
      </w:r>
      <w:r w:rsidR="00980E6A">
        <w:t>e</w:t>
      </w:r>
      <w:r w:rsidRPr="00143558">
        <w:t xml:space="preserve"> </w:t>
      </w:r>
    </w:p>
    <w:p w:rsidRDefault="003D11A6" w:rsidP="003D11A6" w:rsidR="003D11A6" w:rsidRPr="00143558">
      <w:pPr>
        <w:ind w:firstLine="720"/>
        <w:jc w:val="both"/>
      </w:pPr>
    </w:p>
    <w:p w:rsidRDefault="008825FD" w:rsidP="00FC6930" w:rsidR="00FC6930" w:rsidRPr="00143558">
      <w:pPr>
        <w:ind w:firstLine="720"/>
        <w:jc w:val="both"/>
        <w:rPr>
          <w:b/>
        </w:rPr>
      </w:pPr>
      <w:r>
        <w:rPr>
          <w:b/>
        </w:rPr>
        <w:t>prva</w:t>
      </w:r>
      <w:r w:rsidR="00FC6930" w:rsidRPr="00143558">
        <w:rPr>
          <w:b/>
        </w:rPr>
        <w:t xml:space="preserve"> skupina</w:t>
      </w:r>
    </w:p>
    <w:p w:rsidRDefault="00BF7855" w:rsidP="00FC6930" w:rsidR="00BF7855">
      <w:pPr>
        <w:ind w:firstLine="708"/>
        <w:jc w:val="both"/>
      </w:pPr>
    </w:p>
    <w:p w:rsidRDefault="00FC6930" w:rsidP="00FC6930" w:rsidR="00FC6930" w:rsidRPr="00143558">
      <w:pPr>
        <w:ind w:firstLine="708"/>
        <w:jc w:val="both"/>
      </w:pPr>
      <w:r w:rsidRPr="00143558">
        <w:t xml:space="preserve">Planom restrukturiranja u vjerovnike – </w:t>
      </w:r>
      <w:r w:rsidR="003148B5" w:rsidRPr="00143558">
        <w:t xml:space="preserve">VJEROVNICI </w:t>
      </w:r>
      <w:r w:rsidR="00BF7855">
        <w:t xml:space="preserve"> </w:t>
      </w:r>
      <w:r w:rsidR="00C2398F">
        <w:t>S OSNOVA TRAŽBINA I UVJETNIH TRAŽBINA IZ UGOVORA O KREDITU</w:t>
      </w:r>
      <w:r w:rsidR="002237DB" w:rsidRPr="00143558">
        <w:t xml:space="preserve">, </w:t>
      </w:r>
      <w:r w:rsidRPr="00143558">
        <w:t>razvrstani  su sljedeći vjerovnici</w:t>
      </w:r>
      <w:r w:rsidR="00143558" w:rsidRPr="00143558">
        <w:t>:</w:t>
      </w:r>
    </w:p>
    <w:p w:rsidRDefault="00724E00" w:rsidP="003D11A6" w:rsidR="00724E00" w:rsidRPr="00143558">
      <w:pPr>
        <w:ind w:firstLine="720"/>
        <w:jc w:val="both"/>
      </w:pPr>
    </w:p>
    <w:p w:rsidRDefault="00724E00" w:rsidP="003D11A6" w:rsidR="00724E00" w:rsidRPr="00143558">
      <w:pPr>
        <w:ind w:firstLine="720"/>
        <w:jc w:val="both"/>
      </w:pPr>
    </w:p>
    <w:tbl>
      <w:tblPr>
        <w:tblW w:type="dxa" w:w="10868"/>
        <w:tblInd w:type="dxa" w:w="-856"/>
        <w:tblLook w:val="04A0" w:noVBand="1" w:noHBand="0" w:lastColumn="0" w:firstColumn="1" w:lastRow="0" w:firstRow="1"/>
      </w:tblPr>
      <w:tblGrid>
        <w:gridCol w:w="601"/>
        <w:gridCol w:w="3363"/>
        <w:gridCol w:w="1565"/>
        <w:gridCol w:w="1701"/>
        <w:gridCol w:w="11"/>
        <w:gridCol w:w="1832"/>
        <w:gridCol w:w="1559"/>
        <w:gridCol w:w="236"/>
      </w:tblGrid>
      <w:tr w:rsidTr="00DD2FE1" w:rsidR="00281CC6" w:rsidRPr="00143558">
        <w:trPr>
          <w:gridAfter w:val="1"/>
          <w:wAfter w:type="dxa" w:w="236"/>
          <w:trHeight w:val="990"/>
        </w:trPr>
        <w:tc>
          <w:tcPr>
            <w:tcW w:type="dxa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1CC6" w:rsidR="00281CC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3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1CC6" w:rsidR="00281CC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5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1CC6" w:rsidP="003923BC" w:rsidR="00281CC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 xml:space="preserve">Sjedište / adresa </w:t>
            </w:r>
          </w:p>
        </w:tc>
        <w:tc>
          <w:tcPr>
            <w:tcW w:type="dxa" w:w="171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1CC6" w:rsidR="00281CC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1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81CC6" w:rsidP="004736C3" w:rsidR="00281C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281CC6" w:rsidP="004736C3" w:rsidR="00281CC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Utvrđen iznos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81CC6" w:rsidP="004736C3" w:rsidR="00281CC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t>Glas (ZA/ Protiv</w:t>
            </w:r>
            <w:r w:rsidR="003A3EF6">
              <w:t>)</w:t>
            </w:r>
          </w:p>
        </w:tc>
      </w:tr>
      <w:tr w:rsidTr="00DD2FE1" w:rsidR="00281CC6" w:rsidRPr="00C12360">
        <w:trPr>
          <w:gridAfter w:val="1"/>
          <w:wAfter w:type="dxa" w:w="236"/>
          <w:trHeight w:val="765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261EF8" w:rsidR="00281CC6" w:rsidRPr="00C12360">
            <w:pPr>
              <w:jc w:val="right"/>
            </w:pPr>
            <w:r>
              <w:t>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BKS Bank AG, Glavna podružnica Hrvatska - OBVEZE PO UGOVORU O KREDITU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Mljekarski trg 3, 51000 Rijeka</w:t>
            </w:r>
          </w:p>
        </w:tc>
        <w:tc>
          <w:tcPr>
            <w:tcW w:type="dxa" w:w="171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r w:rsidRPr="00C12360">
              <w:t>02138784111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pPr>
              <w:jc w:val="right"/>
            </w:pPr>
            <w:r w:rsidRPr="00C12360">
              <w:t>4.498.260,00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81CC6" w:rsidP="007F10D7" w:rsidR="00281CC6" w:rsidRPr="00C12360">
            <w:pPr>
              <w:jc w:val="right"/>
            </w:pPr>
          </w:p>
        </w:tc>
      </w:tr>
      <w:tr w:rsidTr="00DD2FE1" w:rsidR="00281CC6" w:rsidRPr="00C12360">
        <w:trPr>
          <w:gridAfter w:val="1"/>
          <w:wAfter w:type="dxa" w:w="236"/>
          <w:trHeight w:val="765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261EF8" w:rsidR="00281CC6" w:rsidRPr="00C12360">
            <w:pPr>
              <w:jc w:val="right"/>
            </w:pPr>
            <w:r>
              <w:t>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ERSTE&amp;STEIERMÄRKISCHE BANK dioničko društvo - OBVEZE PO UGOVORU O KREDITU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Jadranski trg 3a, 51000 Rijeka</w:t>
            </w:r>
          </w:p>
        </w:tc>
        <w:tc>
          <w:tcPr>
            <w:tcW w:type="dxa" w:w="171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r w:rsidRPr="00C12360">
              <w:t>23057039320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pPr>
              <w:jc w:val="right"/>
            </w:pPr>
            <w:r w:rsidRPr="00C12360">
              <w:t>10.133.288,43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844E9" w:rsidP="007F10D7" w:rsidR="00281CC6" w:rsidRPr="00C12360">
            <w:pPr>
              <w:jc w:val="right"/>
            </w:pPr>
            <w:r>
              <w:t>ZA</w:t>
            </w:r>
          </w:p>
        </w:tc>
      </w:tr>
      <w:tr w:rsidTr="00DD2FE1" w:rsidR="00281CC6" w:rsidRPr="00C12360">
        <w:trPr>
          <w:gridAfter w:val="1"/>
          <w:wAfter w:type="dxa" w:w="236"/>
          <w:trHeight w:val="102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261EF8" w:rsidR="00281CC6" w:rsidRPr="00C12360">
            <w:pPr>
              <w:jc w:val="right"/>
            </w:pPr>
            <w:r>
              <w:t>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HRVATSKA POŠTANSKA BANKA d.d. - OBVEZE PO UGOVORU O KREDITU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Jurišićeva 4, 10000 Zagreb</w:t>
            </w:r>
          </w:p>
        </w:tc>
        <w:tc>
          <w:tcPr>
            <w:tcW w:type="dxa" w:w="171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r w:rsidRPr="00C12360">
              <w:t>87939104217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pPr>
              <w:jc w:val="right"/>
            </w:pPr>
            <w:r w:rsidRPr="00C12360">
              <w:t>14.504.192,47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844E9" w:rsidP="007F10D7" w:rsidR="00281CC6" w:rsidRPr="00C12360">
            <w:pPr>
              <w:jc w:val="right"/>
            </w:pPr>
            <w:r>
              <w:t>ZA</w:t>
            </w:r>
          </w:p>
        </w:tc>
      </w:tr>
      <w:tr w:rsidTr="00DD2FE1" w:rsidR="00281CC6" w:rsidRPr="00C12360">
        <w:trPr>
          <w:gridAfter w:val="1"/>
          <w:wAfter w:type="dxa" w:w="236"/>
          <w:trHeight w:val="51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261EF8" w:rsidR="00281CC6" w:rsidRPr="00C12360">
            <w:pPr>
              <w:jc w:val="right"/>
            </w:pPr>
            <w:r>
              <w:t>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0E6846" w:rsidR="00281CC6" w:rsidRPr="00C12360">
            <w:r w:rsidRPr="00C12360">
              <w:t>KONZUM d.d. - UVJETN</w:t>
            </w:r>
            <w:r>
              <w:t>A</w:t>
            </w:r>
            <w:r w:rsidRPr="00C12360">
              <w:t xml:space="preserve"> TRAŽBIN</w:t>
            </w:r>
            <w:r>
              <w:t>A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Marijana Čavića 1a, 10000 Zagreb</w:t>
            </w:r>
          </w:p>
        </w:tc>
        <w:tc>
          <w:tcPr>
            <w:tcW w:type="dxa" w:w="171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r w:rsidRPr="00C12360">
              <w:t>29955634590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pPr>
              <w:jc w:val="right"/>
            </w:pPr>
            <w:r w:rsidRPr="00C12360">
              <w:t>3.100.875,16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844E9" w:rsidP="007F10D7" w:rsidR="00281CC6" w:rsidRPr="00C12360">
            <w:pPr>
              <w:jc w:val="right"/>
            </w:pPr>
            <w:r>
              <w:t>ZA</w:t>
            </w:r>
          </w:p>
        </w:tc>
      </w:tr>
      <w:tr w:rsidTr="00DD2FE1" w:rsidR="00281CC6" w:rsidRPr="00C12360">
        <w:trPr>
          <w:gridAfter w:val="1"/>
          <w:wAfter w:type="dxa" w:w="236"/>
          <w:trHeight w:val="765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261EF8" w:rsidR="00281CC6" w:rsidRPr="00C12360">
            <w:pPr>
              <w:jc w:val="right"/>
            </w:pPr>
            <w:r>
              <w:t>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97421" w:rsidP="007F10D7" w:rsidR="00281CC6" w:rsidRPr="00C12360">
            <w:r>
              <w:t>RAIFFEISEN</w:t>
            </w:r>
            <w:r w:rsidR="00281CC6" w:rsidRPr="00C12360">
              <w:t>BANK</w:t>
            </w:r>
            <w:r>
              <w:t xml:space="preserve"> Austria</w:t>
            </w:r>
            <w:r w:rsidR="00281CC6" w:rsidRPr="00C12360">
              <w:t xml:space="preserve"> d.d. - OBVEZE PO UGOVORU O KREDITU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Magazinska cesta 69, 10000 Zagreb</w:t>
            </w:r>
          </w:p>
        </w:tc>
        <w:tc>
          <w:tcPr>
            <w:tcW w:type="dxa" w:w="171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r w:rsidRPr="00C12360">
              <w:t>53056966535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pPr>
              <w:jc w:val="right"/>
            </w:pPr>
            <w:r w:rsidRPr="00C12360">
              <w:t>48.917.919,10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844E9" w:rsidP="007F10D7" w:rsidR="00281CC6" w:rsidRPr="00C12360">
            <w:pPr>
              <w:jc w:val="right"/>
            </w:pPr>
            <w:r>
              <w:t>ZA</w:t>
            </w:r>
          </w:p>
        </w:tc>
      </w:tr>
      <w:tr w:rsidTr="00DD2FE1" w:rsidR="00281CC6" w:rsidRPr="00C12360">
        <w:trPr>
          <w:gridAfter w:val="1"/>
          <w:wAfter w:type="dxa" w:w="236"/>
          <w:trHeight w:val="765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261EF8" w:rsidR="00281CC6" w:rsidRPr="00C12360">
            <w:pPr>
              <w:jc w:val="right"/>
            </w:pPr>
            <w:r>
              <w:lastRenderedPageBreak/>
              <w:t>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ŠTEDBANKA dioničko društvo</w:t>
            </w:r>
            <w:r w:rsidR="00C97421">
              <w:t xml:space="preserve"> u likvidaciji,</w:t>
            </w:r>
            <w:r w:rsidRPr="00C12360">
              <w:t xml:space="preserve"> - OBVEZE PO UGOVORU O KREDITU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81CC6" w:rsidP="007F10D7" w:rsidR="00281CC6" w:rsidRPr="00C12360">
            <w:r w:rsidRPr="00C12360">
              <w:t>Slavonska avenija 3, 10000 Zagreb</w:t>
            </w:r>
          </w:p>
        </w:tc>
        <w:tc>
          <w:tcPr>
            <w:tcW w:type="dxa" w:w="171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r w:rsidRPr="00C12360">
              <w:t>58063088591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81CC6" w:rsidP="007F10D7" w:rsidR="00281CC6" w:rsidRPr="00C12360">
            <w:pPr>
              <w:jc w:val="right"/>
            </w:pPr>
            <w:r w:rsidRPr="00C12360">
              <w:t>16.510.093,65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844E9" w:rsidP="007F10D7" w:rsidR="00281CC6" w:rsidRPr="00C12360">
            <w:pPr>
              <w:jc w:val="right"/>
            </w:pPr>
            <w:r>
              <w:t>PROTIV</w:t>
            </w:r>
          </w:p>
        </w:tc>
      </w:tr>
      <w:tr w:rsidTr="00DD2FE1" w:rsidR="00DD2FE1" w:rsidRPr="00C12360">
        <w:trPr>
          <w:trHeight w:val="765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FE1" w:rsidP="00DD2FE1" w:rsidR="00DD2FE1" w:rsidRPr="00C12360">
            <w:pPr>
              <w:jc w:val="right"/>
            </w:pPr>
            <w:r>
              <w:t>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2FE1" w:rsidP="0004125D" w:rsidR="00DD2FE1" w:rsidRPr="00C12360">
            <w:r w:rsidRPr="00C12360">
              <w:t>AD</w:t>
            </w:r>
            <w:r w:rsidR="0004125D">
              <w:t>D</w:t>
            </w:r>
            <w:r w:rsidRPr="00C12360">
              <w:t>IKO BANK dioničko društvo (prije HYPO ALPE-ADRIA-BANK d.d.) - RAZLUČNI VJEROVNIK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2FE1" w:rsidP="00DD2FE1" w:rsidR="00DD2FE1" w:rsidRPr="00C12360">
            <w:r w:rsidRPr="00C12360">
              <w:t>Slavonska avenija 6,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FE1" w:rsidP="00DD2FE1" w:rsidR="00DD2FE1" w:rsidRPr="00C12360">
            <w:r w:rsidRPr="00C12360">
              <w:t>14036333877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D2FE1" w:rsidP="000054C1" w:rsidR="00DD2FE1" w:rsidRPr="00C12360">
            <w:pPr>
              <w:jc w:val="right"/>
            </w:pPr>
            <w:r w:rsidRPr="00C12360">
              <w:t>4</w:t>
            </w:r>
            <w:r w:rsidR="000054C1">
              <w:t>0</w:t>
            </w:r>
            <w:r w:rsidRPr="00C12360">
              <w:t>.</w:t>
            </w:r>
            <w:r w:rsidR="000054C1">
              <w:t>477</w:t>
            </w:r>
            <w:r w:rsidR="0004125D">
              <w:t>.</w:t>
            </w:r>
            <w:r w:rsidR="000054C1">
              <w:t>898,74</w:t>
            </w:r>
          </w:p>
        </w:tc>
        <w:tc>
          <w:tcPr>
            <w:tcW w:type="dxa" w:w="1559"/>
            <w:tcBorders>
              <w:bottom w:space="0" w:sz="4" w:color="auto" w:val="single"/>
              <w:right w:space="0" w:sz="4" w:color="auto" w:val="single"/>
            </w:tcBorders>
            <w:vAlign w:val="center"/>
          </w:tcPr>
          <w:p w:rsidRDefault="005844E9" w:rsidP="00DD2FE1" w:rsidR="00DD2FE1" w:rsidRPr="0014355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ZA</w:t>
            </w:r>
          </w:p>
        </w:tc>
        <w:tc>
          <w:tcPr>
            <w:tcW w:type="dxa" w:w="236"/>
            <w:tcBorders>
              <w:left w:space="0" w:sz="4" w:color="auto" w:val="single"/>
            </w:tcBorders>
            <w:vAlign w:val="center"/>
          </w:tcPr>
          <w:p w:rsidRDefault="00DD2FE1" w:rsidP="00DD2FE1" w:rsidR="00DD2FE1" w:rsidRPr="001435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261EF8" w:rsidP="003D11A6" w:rsidR="00261EF8">
      <w:pPr>
        <w:ind w:firstLine="720"/>
        <w:jc w:val="both"/>
        <w:rPr>
          <w:sz w:val="22"/>
          <w:szCs w:val="22"/>
        </w:rPr>
      </w:pPr>
    </w:p>
    <w:p w:rsidRDefault="005844E9" w:rsidP="003D11A6" w:rsidR="005844E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Punomoćnik dužnika predlaže  kratku stanku u trajanju od 10 minuta.</w:t>
      </w:r>
    </w:p>
    <w:p w:rsidRDefault="005844E9" w:rsidP="003D11A6" w:rsidR="005844E9">
      <w:pPr>
        <w:ind w:firstLine="720"/>
        <w:jc w:val="both"/>
        <w:rPr>
          <w:sz w:val="22"/>
          <w:szCs w:val="22"/>
        </w:rPr>
      </w:pPr>
    </w:p>
    <w:p w:rsidRDefault="005844E9" w:rsidP="003D11A6" w:rsidR="009A66B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U 9,40 sati sud donosi</w:t>
      </w:r>
    </w:p>
    <w:p w:rsidRDefault="005844E9" w:rsidP="003D11A6" w:rsidR="005844E9">
      <w:pPr>
        <w:ind w:firstLine="720"/>
        <w:jc w:val="both"/>
        <w:rPr>
          <w:sz w:val="22"/>
          <w:szCs w:val="22"/>
        </w:rPr>
      </w:pPr>
    </w:p>
    <w:p w:rsidRDefault="005844E9" w:rsidP="005844E9" w:rsidR="005844E9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Zaključak</w:t>
      </w:r>
    </w:p>
    <w:p w:rsidRDefault="005844E9" w:rsidP="005844E9" w:rsidR="005844E9">
      <w:pPr>
        <w:ind w:firstLine="720"/>
        <w:jc w:val="center"/>
        <w:rPr>
          <w:sz w:val="22"/>
          <w:szCs w:val="22"/>
        </w:rPr>
      </w:pPr>
    </w:p>
    <w:p w:rsidRDefault="005844E9" w:rsidP="005844E9" w:rsidR="005844E9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Određuje se stranka u trajanju od 10 minuta.</w:t>
      </w:r>
    </w:p>
    <w:p w:rsidRDefault="005844E9" w:rsidP="005844E9" w:rsidR="005844E9">
      <w:pPr>
        <w:ind w:firstLine="720"/>
        <w:jc w:val="center"/>
        <w:rPr>
          <w:sz w:val="22"/>
          <w:szCs w:val="22"/>
        </w:rPr>
      </w:pPr>
    </w:p>
    <w:p w:rsidRDefault="005844E9" w:rsidP="005844E9" w:rsidR="005844E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Nastavljeno u 9,50 minuta</w:t>
      </w:r>
    </w:p>
    <w:p w:rsidRDefault="005844E9" w:rsidP="005844E9" w:rsidR="005844E9">
      <w:pPr>
        <w:ind w:firstLine="720"/>
        <w:jc w:val="both"/>
        <w:rPr>
          <w:sz w:val="22"/>
          <w:szCs w:val="22"/>
        </w:rPr>
      </w:pPr>
    </w:p>
    <w:p w:rsidRDefault="005844E9" w:rsidP="005844E9" w:rsidR="005844E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Punomoćnica dužnika navodi  kako   je dužnik tijekom stank</w:t>
      </w:r>
      <w:r w:rsidR="00DA6969">
        <w:rPr>
          <w:sz w:val="22"/>
          <w:szCs w:val="22"/>
        </w:rPr>
        <w:t>e  stupio u vezu sa vjerovnik  Z</w:t>
      </w:r>
      <w:r>
        <w:rPr>
          <w:sz w:val="22"/>
          <w:szCs w:val="22"/>
        </w:rPr>
        <w:t>agrebačka banka d.d.</w:t>
      </w:r>
      <w:r w:rsidR="00DA6969">
        <w:rPr>
          <w:sz w:val="22"/>
          <w:szCs w:val="22"/>
        </w:rPr>
        <w:t>,</w:t>
      </w:r>
      <w:r>
        <w:rPr>
          <w:sz w:val="22"/>
          <w:szCs w:val="22"/>
        </w:rPr>
        <w:t xml:space="preserve">  a koji vjerovnik  radi gužve u prometu kasni na današnje ročište. Predlaže  da se  najprije glasuje  u trećoj skupini vjerovnika- ostali vjerovnici, a  nakon što  pristupi vjerovnik Zagrebačka banka d.d da se  glasuje  u drugoj skupini vjerovnika- ostale financijske institucije.</w:t>
      </w:r>
    </w:p>
    <w:p w:rsidRDefault="005844E9" w:rsidP="005844E9" w:rsidR="005844E9">
      <w:pPr>
        <w:ind w:firstLine="720"/>
        <w:jc w:val="both"/>
        <w:rPr>
          <w:sz w:val="22"/>
          <w:szCs w:val="22"/>
        </w:rPr>
      </w:pPr>
    </w:p>
    <w:p w:rsidRDefault="005844E9" w:rsidP="005844E9" w:rsidR="005844E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Sud donosi</w:t>
      </w:r>
    </w:p>
    <w:p w:rsidRDefault="005844E9" w:rsidP="005844E9" w:rsidR="005844E9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Zaključak</w:t>
      </w:r>
    </w:p>
    <w:p w:rsidRDefault="005844E9" w:rsidP="005844E9" w:rsidR="005844E9">
      <w:pPr>
        <w:ind w:firstLine="720"/>
        <w:jc w:val="center"/>
        <w:rPr>
          <w:sz w:val="22"/>
          <w:szCs w:val="22"/>
        </w:rPr>
      </w:pPr>
    </w:p>
    <w:p w:rsidRDefault="005844E9" w:rsidP="00B237CA" w:rsidR="005844E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Nastavit će se glasovanje, time da će </w:t>
      </w:r>
      <w:r w:rsidR="00B237CA">
        <w:rPr>
          <w:sz w:val="22"/>
          <w:szCs w:val="22"/>
        </w:rPr>
        <w:t>najprije</w:t>
      </w:r>
      <w:r>
        <w:rPr>
          <w:sz w:val="22"/>
          <w:szCs w:val="22"/>
        </w:rPr>
        <w:t xml:space="preserve">  </w:t>
      </w:r>
      <w:r w:rsidR="00B237CA">
        <w:rPr>
          <w:sz w:val="22"/>
          <w:szCs w:val="22"/>
        </w:rPr>
        <w:t>glasovati</w:t>
      </w:r>
      <w:r>
        <w:rPr>
          <w:sz w:val="22"/>
          <w:szCs w:val="22"/>
        </w:rPr>
        <w:t xml:space="preserve"> o</w:t>
      </w:r>
      <w:r w:rsidR="00B237CA">
        <w:rPr>
          <w:sz w:val="22"/>
          <w:szCs w:val="22"/>
        </w:rPr>
        <w:t xml:space="preserve"> </w:t>
      </w:r>
      <w:r>
        <w:rPr>
          <w:sz w:val="22"/>
          <w:szCs w:val="22"/>
        </w:rPr>
        <w:t>tr</w:t>
      </w:r>
      <w:r w:rsidR="00B237CA">
        <w:rPr>
          <w:sz w:val="22"/>
          <w:szCs w:val="22"/>
        </w:rPr>
        <w:t>e</w:t>
      </w:r>
      <w:r>
        <w:rPr>
          <w:sz w:val="22"/>
          <w:szCs w:val="22"/>
        </w:rPr>
        <w:t>ćoj skupini vjer</w:t>
      </w:r>
      <w:r w:rsidR="00B237CA">
        <w:rPr>
          <w:sz w:val="22"/>
          <w:szCs w:val="22"/>
        </w:rPr>
        <w:t xml:space="preserve">ovnika- </w:t>
      </w:r>
      <w:r>
        <w:rPr>
          <w:sz w:val="22"/>
          <w:szCs w:val="22"/>
        </w:rPr>
        <w:t>o</w:t>
      </w:r>
      <w:r w:rsidR="00B237CA">
        <w:rPr>
          <w:sz w:val="22"/>
          <w:szCs w:val="22"/>
        </w:rPr>
        <w:t>s</w:t>
      </w:r>
      <w:r>
        <w:rPr>
          <w:sz w:val="22"/>
          <w:szCs w:val="22"/>
        </w:rPr>
        <w:t>tali  vjerovnik</w:t>
      </w:r>
    </w:p>
    <w:p w:rsidRDefault="005844E9" w:rsidP="00B237CA" w:rsidR="005844E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nakon toga o drugoj skupini </w:t>
      </w:r>
      <w:r w:rsidR="00B237CA">
        <w:rPr>
          <w:sz w:val="22"/>
          <w:szCs w:val="22"/>
        </w:rPr>
        <w:t>vjerovnika</w:t>
      </w:r>
      <w:r>
        <w:rPr>
          <w:sz w:val="22"/>
          <w:szCs w:val="22"/>
        </w:rPr>
        <w:t xml:space="preserve">- ostale </w:t>
      </w:r>
      <w:r w:rsidR="00B237CA">
        <w:rPr>
          <w:sz w:val="22"/>
          <w:szCs w:val="22"/>
        </w:rPr>
        <w:t>fin</w:t>
      </w:r>
      <w:r>
        <w:rPr>
          <w:sz w:val="22"/>
          <w:szCs w:val="22"/>
        </w:rPr>
        <w:t>.  Institucije.</w:t>
      </w:r>
    </w:p>
    <w:p w:rsidRDefault="00B237CA" w:rsidP="005844E9" w:rsidR="00B237CA">
      <w:pPr>
        <w:ind w:firstLine="720"/>
        <w:jc w:val="center"/>
        <w:rPr>
          <w:sz w:val="22"/>
          <w:szCs w:val="22"/>
        </w:rPr>
      </w:pPr>
    </w:p>
    <w:p w:rsidRDefault="00B237CA" w:rsidP="00B237CA" w:rsidR="00B237C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Utvrđuje se da pristupa vjerovnik Zagrebačka banka d.d. po puno</w:t>
      </w:r>
      <w:r w:rsidR="001122FB">
        <w:rPr>
          <w:sz w:val="22"/>
          <w:szCs w:val="22"/>
        </w:rPr>
        <w:t>moćniku  Zoran Županović prema S</w:t>
      </w:r>
      <w:r>
        <w:rPr>
          <w:sz w:val="22"/>
          <w:szCs w:val="22"/>
        </w:rPr>
        <w:t>u- 1182/14</w:t>
      </w:r>
    </w:p>
    <w:p w:rsidRDefault="005844E9" w:rsidP="005844E9" w:rsidR="005844E9">
      <w:pPr>
        <w:ind w:firstLine="720"/>
        <w:jc w:val="both"/>
        <w:rPr>
          <w:sz w:val="22"/>
          <w:szCs w:val="22"/>
        </w:rPr>
      </w:pPr>
    </w:p>
    <w:p w:rsidRDefault="005844E9" w:rsidP="005844E9" w:rsidR="005844E9">
      <w:pPr>
        <w:ind w:firstLine="720"/>
        <w:jc w:val="center"/>
        <w:rPr>
          <w:sz w:val="22"/>
          <w:szCs w:val="22"/>
        </w:rPr>
      </w:pPr>
    </w:p>
    <w:p w:rsidRDefault="00A84C04" w:rsidP="00774DE5" w:rsidR="00774DE5" w:rsidRPr="00143558">
      <w:pPr>
        <w:ind w:firstLine="720"/>
        <w:jc w:val="both"/>
        <w:rPr>
          <w:b/>
        </w:rPr>
      </w:pPr>
      <w:r>
        <w:rPr>
          <w:b/>
        </w:rPr>
        <w:t>treća skupina</w:t>
      </w:r>
    </w:p>
    <w:p w:rsidRDefault="00774DE5" w:rsidP="00774DE5" w:rsidR="00774DE5">
      <w:pPr>
        <w:ind w:firstLine="708"/>
        <w:jc w:val="both"/>
      </w:pPr>
    </w:p>
    <w:p w:rsidRDefault="00774DE5" w:rsidP="00774DE5" w:rsidR="00774DE5">
      <w:pPr>
        <w:ind w:firstLine="720"/>
        <w:jc w:val="both"/>
      </w:pPr>
      <w:r w:rsidRPr="00143558">
        <w:t xml:space="preserve">Planom restrukturiranja u vjerovnike – </w:t>
      </w:r>
      <w:r>
        <w:t>OSTALI VJEROVNICI</w:t>
      </w:r>
      <w:r w:rsidRPr="00143558">
        <w:t>, razvrstani  su sljedeći vjerovnici</w:t>
      </w:r>
    </w:p>
    <w:p w:rsidRDefault="00711A5B" w:rsidP="00774DE5" w:rsidR="00711A5B">
      <w:pPr>
        <w:ind w:firstLine="720"/>
        <w:jc w:val="both"/>
      </w:pPr>
    </w:p>
    <w:p w:rsidRDefault="00774DE5" w:rsidP="00774DE5" w:rsidR="00774DE5">
      <w:pPr>
        <w:ind w:firstLine="720"/>
        <w:jc w:val="both"/>
      </w:pPr>
    </w:p>
    <w:tbl>
      <w:tblPr>
        <w:tblW w:type="dxa" w:w="11039"/>
        <w:tblInd w:type="dxa" w:w="-856"/>
        <w:tblLook w:val="04A0" w:noVBand="1" w:noHBand="0" w:lastColumn="0" w:firstColumn="1" w:lastRow="0" w:firstRow="1"/>
      </w:tblPr>
      <w:tblGrid>
        <w:gridCol w:w="576"/>
        <w:gridCol w:w="25"/>
        <w:gridCol w:w="3338"/>
        <w:gridCol w:w="27"/>
        <w:gridCol w:w="1789"/>
        <w:gridCol w:w="1620"/>
        <w:gridCol w:w="1832"/>
        <w:gridCol w:w="1832"/>
      </w:tblGrid>
      <w:tr w:rsidTr="003A3EF6" w:rsidR="00CB25ED" w:rsidRPr="00143558">
        <w:trPr>
          <w:trHeight w:val="990"/>
        </w:trPr>
        <w:tc>
          <w:tcPr>
            <w:tcW w:type="dxa" w:w="6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3EF6" w:rsidP="007F10D7" w:rsidR="003A3EF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336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3EF6" w:rsidP="007F10D7" w:rsidR="003A3EF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7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3EF6" w:rsidP="007F10D7" w:rsidR="003A3EF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 xml:space="preserve">Sjedište / adresa 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3EF6" w:rsidP="007F10D7" w:rsidR="003A3EF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1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3A3EF6" w:rsidP="007F10D7" w:rsidR="003A3EF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Utvrđen iznos tražbine</w:t>
            </w:r>
          </w:p>
        </w:tc>
        <w:tc>
          <w:tcPr>
            <w:tcW w:type="dxa" w:w="1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A3EF6" w:rsidP="003A3EF6" w:rsidR="003A3EF6">
            <w:pPr>
              <w:jc w:val="center"/>
            </w:pPr>
            <w:r w:rsidRPr="00143558">
              <w:t xml:space="preserve">Glas (ZA/ </w:t>
            </w:r>
          </w:p>
          <w:p w:rsidRDefault="003A3EF6" w:rsidP="003A3EF6" w:rsidR="003A3EF6" w:rsidRPr="00143558">
            <w:pPr>
              <w:jc w:val="center"/>
            </w:pPr>
            <w:r w:rsidRPr="00143558">
              <w:t>Protiv</w:t>
            </w:r>
            <w:r>
              <w:t>)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3H EXPRESS  društvo s ograničenom odgovornošću za kemijsko čišćenje, pranje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Braće Radića 87, 42000 Varaždin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21293941062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210,00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D5360D" w:rsidR="003A3EF6" w:rsidRPr="00C12360">
            <w:pPr>
              <w:jc w:val="right"/>
            </w:pPr>
            <w:r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ADEO društvo s ograničenom odgovornošću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Livadska 2A,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62428114050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24.087,50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D5360D" w:rsidR="003A3EF6" w:rsidRPr="00C12360">
            <w:pPr>
              <w:jc w:val="right"/>
            </w:pPr>
            <w:r>
              <w:lastRenderedPageBreak/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ADRENALIN PARK d.o.o.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Strojarska cesta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53605679214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2.110,00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AFRO trgovina, popravak i održavanje cestovnih motornih vozila, društvo s ograničenom odgovornošću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Permani BB, 51213 Permani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42046322633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2.788,20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ALARM AUTOMATIKA zaštitni, multimedijalni i komunikacijski sustavi, d. o. 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Dražice Zamet 123/c,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30532290707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84.158,09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ALATI MILIĆ društvo s ograničenom odgovornošću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Mirka Viriusa 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53769098448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8.589,07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PROTIV-PISANIM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ANTIPIROS d.o.o. za sigurnost i protupožarnu zaštitu, servis i opremu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Pujanke 77A, 21000 Split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70914161709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3.524,37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AS ugostiteljsko trgovački obrt, vl. ZLATKO SKELIN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Zelengaj 2/A,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99415519065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755,00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ASSA ABLOY SLOVENIJA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Poslovna cona A18, 4208 Senčur, Slovenija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 xml:space="preserve">           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670,58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10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ASSMANN ELEKTRONIKA društvo s ograničenom odgovornošću za trgovinu elektroničkim i elektrotehničkim komponentama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Slavonska avenija 50,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76875385378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4.147,50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D5360D" w:rsidR="003A3EF6" w:rsidRPr="00C12360">
            <w:pPr>
              <w:jc w:val="right"/>
            </w:pPr>
            <w:r w:rsidRPr="00C12360">
              <w:t>1</w:t>
            </w:r>
            <w:r w:rsidR="00D5360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BENUSSI društvo sa ograničenom odgovornošću za trgovinu, usluge i turistička agencija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Industrijska ulica 2/D, 52100 Pula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96262119913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182.206,63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D5360D" w:rsidR="003A3EF6" w:rsidRPr="00C12360">
            <w:pPr>
              <w:jc w:val="right"/>
            </w:pPr>
            <w:r w:rsidRPr="00C12360">
              <w:t>1</w:t>
            </w:r>
            <w:r w:rsidR="00D5360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BOSSI d.o.o. trgovina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Preloški put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95446773917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21.415,01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27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D5360D" w:rsidR="003A3EF6" w:rsidRPr="00C12360">
            <w:pPr>
              <w:jc w:val="right"/>
            </w:pPr>
            <w:r w:rsidRPr="00C12360">
              <w:t>1</w:t>
            </w:r>
            <w:r w:rsidR="00D5360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CENTAR DUO društvo s ograničenom odgovornošću za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Svetog Leopolda Mandića 111 C,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80359058633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69.629,82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D5360D" w:rsidR="003A3EF6" w:rsidRPr="00C12360">
            <w:pPr>
              <w:jc w:val="right"/>
            </w:pPr>
            <w:r w:rsidRPr="00C12360">
              <w:t>1</w:t>
            </w:r>
            <w:r w:rsidR="00D5360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GAŠPARIĆ d.o.o. za proizvodnju,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Staro Čiče, Velikogorička 19a, 10410 Velika Gorica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69565927095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12.459,21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15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KANTOCI, trgovina i usluge,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Samoborska 118B,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61995520253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298.346,55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16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KUĆA JERKOVIĆ d.o.o.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Poduzetnička zona 12, 20355 Opuzen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78087084623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2.738,58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lastRenderedPageBreak/>
              <w:t>17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LOVRIĆ jednostavno društvo s ograničenom odgovornošću za održavanje motornih vozila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Lovežica 17 A, 52100 Pula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90233578338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18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PROMET SISAK društvo s ograničenom odgovornošću za prijevoz robe i putnika u javnom prometu i za turističku agenciju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Zagrebačka 19, 44000 Sisak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71445870691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5.353,75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19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 SERVIS BUCO d.o.o. za održavanje i popravak motornih vozila, turizam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Zakula 55, 20207 Čelopeci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48534081305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1.081,25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20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AUTOCOMMERCE HRVATSKA d.o.o. za promet robe na vanjskom i unutrašnjem tržištu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Kovinska 22,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36844439304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155.082,33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B237CA" w:rsidR="003A3EF6" w:rsidRPr="00C12360">
            <w:pPr>
              <w:jc w:val="right"/>
            </w:pPr>
            <w:r>
              <w:t xml:space="preserve">ZA 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D5360D" w:rsidR="003A3EF6" w:rsidRPr="00C12360">
            <w:pPr>
              <w:jc w:val="right"/>
            </w:pPr>
            <w:r w:rsidRPr="00C12360">
              <w:t>2</w:t>
            </w:r>
            <w:r w:rsidR="00D5360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AUTO-ELEKTRO SERVIS "ROZIĆ", ZLATKO ROZIĆ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Močići 47, 20213 Čilipi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13428442828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D5360D" w:rsidR="003A3EF6" w:rsidRPr="00C12360">
            <w:pPr>
              <w:jc w:val="right"/>
            </w:pPr>
            <w:r w:rsidRPr="00C12360">
              <w:t>2</w:t>
            </w:r>
            <w:r w:rsidR="00D5360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AUTOKLUB KARLOVAC d.o.o. za trgovinu, ugostiteljstvo i turistička agencija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Gažanski trg 1, 47000 Karlovac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80961444616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3.961,00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D5360D" w:rsidR="003A3EF6" w:rsidRPr="00C12360">
            <w:pPr>
              <w:jc w:val="right"/>
            </w:pPr>
            <w:r w:rsidRPr="00C12360">
              <w:t>2</w:t>
            </w:r>
            <w:r w:rsidR="00D5360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AUTOKUĆA KOŠARA društvo s ograničenom odgovornošću za trgovinu i putnička agencija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Putini 1/c, 52352 Kanfanar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95515148751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13.072,58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24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AUTOMEHANIKA, dioničko društvo za servino-remontnu i trgovačku djelatnost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Kovinska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52233171260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4.934,45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2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AUTOSERVIS CRNAIĆ d.o.o. za servis motornih vozila,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A. Stepinca 230, 32100 Vinkovci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02906324295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44.004,94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26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BATERIJE ZAGREB, društvo s ograničenom odgovornošću za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Mihanovićeva 34,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61820042171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736,13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CB25ED" w:rsidR="003A3EF6" w:rsidRPr="00C12360">
            <w:pPr>
              <w:jc w:val="right"/>
            </w:pPr>
            <w:r>
              <w:t>27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BELINA BOŽIDAR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Vrtnjakovec 131, 49217 Vrtnjakovec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41749818471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8.250,00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28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BENUSSI društvo s ograničenom odgovornošću za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Fažanska cesta 86, 52212 Fažana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87971197112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363.602,46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2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BO-CA d.o.o.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Masarykova 16/1,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36130067364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335,00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30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BONAVENTURA d.o.o.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85. ulica 57, 20271 Blato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60034318477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4.325,00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CB25ED" w:rsidR="003A3EF6" w:rsidRPr="00C12360">
            <w:pPr>
              <w:jc w:val="right"/>
            </w:pPr>
            <w:r w:rsidRPr="00C12360">
              <w:t>3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BRAVARIJA "PILJEK", FRANJO PILJEK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Mirkovec 75, 49223 Sveti Križ Začretje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15126262888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2.875,00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CB25ED" w:rsidR="003A3EF6" w:rsidRPr="00C12360">
            <w:pPr>
              <w:jc w:val="right"/>
            </w:pPr>
            <w:r w:rsidRPr="00C12360">
              <w:lastRenderedPageBreak/>
              <w:t>3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BRKIĆ AUTO d.o.o. za usluge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Zadarska ulica 14, 23001 Murvica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56943635846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35.459,42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CB25ED" w:rsidR="003A3EF6" w:rsidRPr="00C12360">
            <w:pPr>
              <w:jc w:val="right"/>
            </w:pPr>
            <w:r w:rsidRPr="00C12360">
              <w:t>3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C.I.A.K. AUTO d.o.o. za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Gornjostupnička 96, 10255 Gornji Stupnik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62595301902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41.533,83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3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CENTAR ZA TEHNOLOGIJU ZAŠTITE NA RADU ZAGREB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Šandora Breščenskoga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02821740304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3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CENTAR ZA VOZILA HRVATSKE, dioničko društvo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Capraška 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73294314024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14.055,34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3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CENZUS, d.o.o. za promet robe i usluga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Šestinski dol 57,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61394757132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2.750,00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3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CIONIZ društvo s ograničenom odgovornošću za građenje i poslovne djelatnosti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Klaićeva 58,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14481518039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5.000,00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3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COLOSSEUM Trgovački obrt,  vl. MIROSLAV MILOŠEV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Valdebečki put 8, 52100 Pula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59549840008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1.300,00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3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COMBIS, usluge integracija informatičkih tehnologija,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Hektorovićeva 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91678676896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99.735,10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40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CONSULTUS d.o.o. za poslovno savjetovanje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VIII. Vrbik 26,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42601506484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12.500,00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4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CROATIA OSIGURANJE d.d.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Vatroslava Jagića 33,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26187994862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29.474,59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 prileži spisu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4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CRODUX DERIVATI DVA društvo s ograničenom odgovornošću  za trgovinu naftnim derivatima i plinovima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Savska Opatovina 36,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00865396224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236.173,79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4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ČISTOĆA društvo s ograničenom odgovornošću za gospodarenje otpadom, čistoću, proizvodnju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Ognjena Price 13, 42000 Varaždin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02371889218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81,45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4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8729A5" w:rsidR="003A3EF6" w:rsidRPr="00C12360">
            <w:r w:rsidRPr="00C12360">
              <w:t xml:space="preserve">Put </w:t>
            </w:r>
            <w:r w:rsidR="008729A5">
              <w:t>Mostina 49</w:t>
            </w:r>
            <w:r w:rsidRPr="00C12360">
              <w:t xml:space="preserve"> 21000 Split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38812451417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197,30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7F10D7" w:rsidR="003A3EF6" w:rsidRPr="00C12360">
            <w:pPr>
              <w:jc w:val="right"/>
            </w:pPr>
            <w:r>
              <w:t>4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Ćurak Katarina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Tratinska 66,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11271240893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64.349,78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4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DACCO, društvo s ograničenom odgovornošću za trgovinu, proizvodnju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Avenija Marina Držića 74,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53205419777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646,71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4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DELOITTE d.o.o. za usluge revizije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Radnička cesta 80,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11686457780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5.622,84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4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 xml:space="preserve">DRINKOMATIC društvo sa </w:t>
            </w:r>
            <w:r w:rsidRPr="00C12360">
              <w:lastRenderedPageBreak/>
              <w:t>ograničenom odgovornošću za trgovinu, usluge i ugostiteljstvo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lastRenderedPageBreak/>
              <w:t xml:space="preserve">Juraši 34, 51216 </w:t>
            </w:r>
            <w:r w:rsidRPr="00C12360">
              <w:lastRenderedPageBreak/>
              <w:t>Viškovo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lastRenderedPageBreak/>
              <w:t>76549264157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4.175,00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 xml:space="preserve">ZA –PISANIM </w:t>
            </w:r>
            <w:r>
              <w:lastRenderedPageBreak/>
              <w:t>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lastRenderedPageBreak/>
              <w:t>4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DUNDY, obrt za vuču vozila - autoradiona, vl. STIPE DUNDOVIĆ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Smiljanska 19/1, 53000 Gospić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90560785964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14.718,75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50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EGERIA putnička agencija i trgovina, društvo s ograničenom odgovornošću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Korzo 35,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28913117368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395,00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ELECTRO COOL j.d.o.o. za trgovinu i gradnju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A. Starčevića 113, 21210 Solin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48612368995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375,00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ELEKTROMAX, društvo s ograničenom odgovornošću za unutarnju i vanjsku trgovinu, proizvodnju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Marinići 172, 51216 Viškovo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91634021778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999,06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27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ELEKTRO-MONT, OBRT ZA KLIMATIZACIJU I VENTILACIJU, KREŠO DOMOVIĆ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Strmec Remetinečki 18A, 42220 Strmec Remetinečki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60541747199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ELKRON MEDICA društvo s ograničenom odgovornošću za obavljanje zdravstvene djelatnosti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Giardini 2, 52100 Pula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13041674782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ELMA ELEKTRONIČKI ZAŠTITNI SUSTAVI d.o.o. za proizvodnju,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Dužica, Dužica 159, 44272 Lekenik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16245685487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ENERGY CENTAR PLUS d.o.o.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grada Vukovara 21,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21231559118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79.627,54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ENERHON d.o.o. za proizvodnju,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Novogradiška 45,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52487154232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5.590,00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EUROAGRAM TIS društvo s ograničenom odgovornošću za tehnički pregled i promet vozila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grada Vukovara 282,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99681708224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1.855,03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237C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5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EUROHERC osiguranje - dioničko društvo za osiguranje imovine i osoba i druge poslove osiguranja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grada Vukovara 282,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22694857747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6.272,65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60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FINANCIJSKA AGENCIJA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grada Vukovara 70,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85821130368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22,00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6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FOKUS društvo s ograničenom odgovornošću za trgovinu, usluge i zastupanje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Koledovčina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59082812808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70.976,57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PUTEM-prileži spisu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6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FONTIK, društvo s ograničenom odgovornošću za trgovinu i prateće djelatnosti u prometu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Trg Marka Miličića 9, 21450 Hvar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17236693942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lastRenderedPageBreak/>
              <w:t>6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GAŠPARIĆ-AUTO, d.o.o. za proizvodnju,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Staro Čiće, Velikogorička 19, 10410 Velika Gorica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29604091028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70.543,26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6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GENIUS, društvo s ograničenom odgovornošću za trgovinu, zastupanje i marketing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CA5" w:rsidP="003A3CA5" w:rsidR="003A3EF6" w:rsidRPr="00C12360">
            <w:r>
              <w:t>Nova</w:t>
            </w:r>
            <w:r w:rsidR="003A3EF6" w:rsidRPr="00C12360">
              <w:t xml:space="preserve"> cesta 7</w:t>
            </w:r>
            <w:r>
              <w:t>1</w:t>
            </w:r>
            <w:r w:rsidR="003A3EF6" w:rsidRPr="00C12360">
              <w:t>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13604886584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748,50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6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GRAD SPLIT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Obala kneza Branimira 17, 21000 Split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78755598868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403,20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6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GRAD ZAGREB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Trg Stjepana Radića 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61817894937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6.005,34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6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GRADSKO STAMBENO KOMUNALNO GOSPODARSTVO društvo s ograničenom odgovornošću za usluge, građevinarstvo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Savska cesta 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03744272526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617,02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6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GRAĐANSKI NOGOMETNI KLUB "DINAMO"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Maksimirska 128,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93376857458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31.250,00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6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GROŠ STUDIO d.o.o. za trgovinu, usluge i proizvodnju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Karažnik 18,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90483415581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13.737,50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70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GUMIIMPEX - GUMI RECIKLAŽA I PROIZVODNJA dioničko društvo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Pavleka Miškine 64/c, 42000 Varaždin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82298562620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CB25ED" w:rsidR="003A3EF6" w:rsidRPr="00C12360">
            <w:pPr>
              <w:jc w:val="right"/>
            </w:pPr>
            <w:r w:rsidRPr="00C12360">
              <w:t>7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HEXMAT d.o.o. unutarnja i vanjska trgovina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Svetog Leopolda Bogdana Mandića 243a,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02427662343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195,00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7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HP - Hrvatska pošta d.d.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Jurišićeva 13,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87311810356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2.738,34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7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HRVATSKA POŠTANSKA BANKA, dioničko društvo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Jurišićeva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87939104217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73,71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 xml:space="preserve">ZA </w:t>
            </w:r>
          </w:p>
        </w:tc>
      </w:tr>
      <w:tr w:rsidTr="003A3EF6" w:rsidR="00CB25ED" w:rsidRPr="00C12360">
        <w:trPr>
          <w:trHeight w:val="127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7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HRVATSKA REGULATORNA AGENCIJA ZA MREŽNE DJELATNOSTI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Roberta Frangeša Mihanovića 9,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87950783661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3.700,00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7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HRVATSKI TELEKOM d.d.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Roberta Frangeša Mihanovića 9,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81793146560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207.155,57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7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 xml:space="preserve">INSTALACIJA PROMET društvo  s ograničenom </w:t>
            </w:r>
            <w:r w:rsidRPr="00C12360">
              <w:lastRenderedPageBreak/>
              <w:t>odgovornošću za elektrotehničku djelatnost, servisno montažne radove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lastRenderedPageBreak/>
              <w:t>Krajiška 28,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09702472336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810,00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lastRenderedPageBreak/>
              <w:t>7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INVICTUS TECH d.o.o.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Lovinčićeva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56408086374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16.742,30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7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A755C" w:rsidP="005A755C" w:rsidR="003A3EF6" w:rsidRPr="00C12360">
            <w:r>
              <w:t>LEXPERA</w:t>
            </w:r>
            <w:r w:rsidR="003A3EF6" w:rsidRPr="00C12360">
              <w:t xml:space="preserve">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Tuškanova 37,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79506290597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1.462,50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7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A755C" w:rsidP="007F10D7" w:rsidR="003A3EF6" w:rsidRPr="00C12360">
            <w:r>
              <w:t>ADRIATIC</w:t>
            </w:r>
            <w:r w:rsidR="003A3EF6" w:rsidRPr="00C12360">
              <w:t xml:space="preserve"> OSIGURANJE dioničko društvo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Listopadska 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94472454976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81.656,43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80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JADROLINIJA, društvo za linijski pomorski prijevoz putnika i tereta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Riva 16,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38453148181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62.091,00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JAVNI BILJEŽNIK IVA DUJMOVIĆ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Jurišićeva 21/1,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90556971388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7.253,75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JOLLY AUTO LINE društvo s ograničenom odgovornošću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Ante Šupuka 10, 22000 Šibenik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17898328148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4.457,88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KAMIR d.o.o.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Ožujska 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91664116018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1.869.062,10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KARIĆ AUTOMOBILI d.o.o.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Šarengradska 15,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76458124064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30.626,49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KLADUŠAN TRANSTURIST, obrt za prijevozničke usluge, JURO KLADUŠAN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Griče 52, 47272 Ribnik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12210934549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KOLNOA - SUSTAVI ZAŠTITE društvo s ograničenom odgovornošću za privatnu zaštitu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Kovinska 9 B,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51799671411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26.944,15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KOMUNALNO DRUŠTVO VODOVOD I KANALIZACIJA društvo s ograničenom odgovornošću za vodoopskrbu i odvodnju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Dolac 14,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80805858278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481,10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KONFEKS d.o.o. za proizvodnju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Vlaška 40,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59622477494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1.875,00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8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KONZUM trgovina na veliko i malo d.d.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Marijana Čavića 1a,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29955634590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41.009,15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 xml:space="preserve">ZA 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90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KOVČO društvo s ograničenom odgovornošću, za prijevoz i usluge, turistička agencija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Kuzmanića 6, 21000 Split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35836166996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8.223,75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9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KROBEL PROMET, društvo s ograničenom odgovornošću za proizvodnju,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Podbrezovica 60, 49000 Krapina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12030123923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2.997,50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lastRenderedPageBreak/>
              <w:t>9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KROMA društvo s ograničenom odgovornošću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IX gardijske brigade Vukovi 7, 53000 Gospić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35854227025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9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LEMIA d.o.o. za usluge, unutarnju i vanjsku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Lučko, Puškarićeva 104/c,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19783069838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1.138,60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9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LIDER EXPRESS d.o.o. za poštanske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Supilova 7a,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11419453690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14.461,95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9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LIDL HRVATSKA društvo s ograničenom odgovornošću za trgovinu komanditno društvo za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kneza Ljudevita Posavskog 53, 10410 Velika Gorica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66089976432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5.339,86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9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LUJE AUTO d.o.o.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Splitska 4, 20350 Metković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47152479984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9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 - JV INSTALACIJE VODOINSTALATERSKI OBRT, MIJO JONJIĆ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Kustošijanska 268,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35476233502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4.843,75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9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 &amp; CO. DUBROVNIK d.o.o. za trgovinu, turizam, građevinarstvo i uvoz-izvoz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Maslinata 11, 20000 Dubrovnik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41302937012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5.738,50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27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9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M.M. SJAJ d.o.o. za proizvodnju, promet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Franje Jurinca 112, 10310 Ivanić-Grad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62670210495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100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MAR MIR PROMET društvo s ograničenom odgovornošću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1. Ferenščica 71,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90591998649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6.401,17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10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MARIĆ STOJAN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Put bana josipa Jelačića 45, 20207 Brašina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63145942114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10.960,00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10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MASTER CENTAR d.o.o. za privatnu zaštitu,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Prilaz Ivana Visina 7,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00728224699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328.128,73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10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MEDVEDNICA društvo s ograničenom odgovornošću za proizvodnju, trgovinu i poslovne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Psunjska 35,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48132330657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10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MEŠTAR - Obrt za automehaničarske popravke, vl. MARIJO FABRIS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Žrnovo 1313, 20275 Žrnovo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68890493632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10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METALMEŠTAR j.d.o.o.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Doljek 26,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28587724120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2.612,50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lastRenderedPageBreak/>
              <w:t>10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MIGROSS društvo s ograničenom odgovornošću  za proizvodnju,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Radićeva 41,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67369029081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537,50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10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MINISTARSTVO POLJOPRIVREDE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grada Vukovara 78,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76767369197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51.178,69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10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MOBILE EKSPERT društvo s ograničenom odgovornošću za analizu prometnih nezgoda, procjenu vozila,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Zavrtnica 17,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37007570209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3.187,50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CB25ED" w:rsidR="003A3EF6" w:rsidRPr="00C12360">
            <w:pPr>
              <w:jc w:val="right"/>
            </w:pPr>
            <w:r w:rsidRPr="00C12360">
              <w:t>1</w:t>
            </w:r>
            <w:r w:rsidR="00D5360D">
              <w:t>0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MODEPACK d.o.o. za proizvodnju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Velika cesta 33,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84906637874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108.362,50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CB25ED" w:rsidR="003A3EF6" w:rsidRPr="00C12360">
            <w:pPr>
              <w:jc w:val="right"/>
            </w:pPr>
            <w:r w:rsidRPr="00C12360">
              <w:t>1</w:t>
            </w:r>
            <w:r w:rsidR="00CB25ED">
              <w:t>10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NARODNO UČILIŠTE ustanova za obrazovanje i kulturu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Školjić 9,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30819794669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7.450,00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CB25ED" w:rsidR="003A3EF6" w:rsidRPr="00C12360">
            <w:pPr>
              <w:jc w:val="right"/>
            </w:pPr>
            <w:r w:rsidRPr="00C12360">
              <w:t>1</w:t>
            </w:r>
            <w:r w:rsidR="00D5360D">
              <w:t>1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NICRODIM d.o.o. za proizvodnju,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Tandarićev put 1 A, 10310 Ivanić-Grad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44138213934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540,00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11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NOKY SECURITY d.o.o. za tjelesnu i tehničku zaštitu osoba i imovine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Jakova Gotovca 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40877863597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52.680,00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11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NX TEAM, obrt za telekomunikacijske usluge, vl. ANTONIA KOLAKOVIĆ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2. Cvjetna 12, 10431 Novaki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17678139674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5.220,00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11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EC6543" w:rsidR="003A3EF6" w:rsidRPr="00C12360">
            <w:r w:rsidRPr="00C12360">
              <w:t xml:space="preserve">OBRT ZA VUČU VOZILA "SPEED" vl. </w:t>
            </w:r>
            <w:r w:rsidR="00EC6543">
              <w:t>IVAN LONČAR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EC6543" w:rsidR="003A3EF6">
            <w:r w:rsidRPr="00C12360">
              <w:t xml:space="preserve"> </w:t>
            </w:r>
            <w:r w:rsidR="00EC6543">
              <w:t>53220 Otočac</w:t>
            </w:r>
          </w:p>
          <w:p w:rsidRDefault="00EC6543" w:rsidP="00261458" w:rsidR="00EC6543" w:rsidRPr="00C12360">
            <w:r>
              <w:t xml:space="preserve">Prozor </w:t>
            </w:r>
            <w:r w:rsidR="00261458">
              <w:t>144</w:t>
            </w:r>
            <w:r>
              <w:t xml:space="preserve"> 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543" w:rsidP="007F10D7" w:rsidR="003A3EF6" w:rsidRPr="00C12360">
            <w:r>
              <w:t>94750411484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925,00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11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OS LINE obrt za prijevoz i usluge u turizmu, vl. VELIMIR KNEŽEVIĆ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Martina Divalta  119,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98935069142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5.200,00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11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PASTOR - TVORNICA VATROGASNIH APARATA - d.d.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Novačka 2, 10437 Rakitje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17140959007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3.581,29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11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PETI OKUS d.o.o.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Nikole Tesle 14,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22325218106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4.108,50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11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PETROL društvo s ograničenom odgovornošću za trgovinu i prijevoz nafte i naftnih derivata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Otok, Oreškovićeva 6/h,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75550985023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253.113,83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11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PLAVA PTICA društvo s ograničenom odgovornošću za radove u energetici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Sisačka cesta 36,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39521531180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2.975,00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120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PNEUMATIK društvo s ograničenom odgovornošću za trgovinu, zastupanje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Karažnik 2/A,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68256909072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94.833,89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86DF3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12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PORSCHE INTER AUTO d.o.o. za trgovinu i popravak motornih vozila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Velimira Škorpika 21-23,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67492500921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4.892,16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lastRenderedPageBreak/>
              <w:t>12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PRESSCUT društvo s ograničenom odgovornošću za medijske i tržišne komunikacije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Domagojeva 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34672089688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1.065,35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12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PRIMAT - RD društvo s ograničenom odgovornošću za proizvodnju, graditeljstvo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Zastavnice 11/1, 10251 Hrvatski Leskovac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03868412563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11.826,75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12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PROIZVODNO TRGOVINSKO DRUŠTVO MEN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Pirota bb, 72270 Travnik, Bosna i Hercegovina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 xml:space="preserve">           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112.079,84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5360D" w:rsidP="00CB25ED" w:rsidR="003A3EF6" w:rsidRPr="00C12360">
            <w:pPr>
              <w:jc w:val="right"/>
            </w:pPr>
            <w:r>
              <w:t>12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PROIZVODNJA VIJAKA KRANJEC veleprodaja i maloprodaja željeznom robom, vl. MLADEN KRANJEC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grada Vukovara 3,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59294924118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4.644,80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12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PROM, d.o.o. za zaštitu na radu i zaštitu od požara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Industrijska 1, 20350 Metković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26231825497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622,29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CB25ED" w:rsidR="003A3EF6" w:rsidRPr="00C12360">
            <w:pPr>
              <w:jc w:val="right"/>
            </w:pPr>
            <w:r>
              <w:t>127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PROTEKTA d.o.o. za tehničku sigurnost, trgovinu i građenje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Ivana Šibla 9,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25210761537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360.633,35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12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REMEX d.o.o. za trgovinu, proizvodnju, građenje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Ivana Šibla 9,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08085298355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8.641,88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7F10D7" w:rsidR="003A3EF6" w:rsidRPr="00C12360">
            <w:pPr>
              <w:jc w:val="right"/>
            </w:pPr>
            <w:r>
              <w:t>12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RIO TRGOVINA društvo s ograničenom odgovornošću za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Izviđačka 13,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46039250640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338,33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130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SALON BANKARSKE OPREME - OZIMEC društvo s ograničenom odgovornošću za prodaju, ugradbu i održavanje bankarske opreme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Remetinečka cesta 28,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74364236410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14.625,00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13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SERVISI CESTE društvo s ograničenom odgovornošću za usluge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Severin 71/J, 43274 Severin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08418571218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22.079,80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13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SPECIJALISTIČKA ORDINACIJA MEDICINE RADA dr. DARKO JAKOVAC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Ive Marinkovića 11,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75962022005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1.600,00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13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SPECIJALISTIČKA ORDINACIJA MEDICINE RADA MIRJANA ŠANJEK dr. spec. med. rada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Zagrebačka 94, 42000 Varaždin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81968399456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225,00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13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SPECIJALNA ORDINACIJA MEDICINE RADA dr.MATE MUSTAĆ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Grgura Mrganića 10, 23000 Zadar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44661777447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335,00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13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SPIN informatički inženjering, društvo s ograničenom odgovornošću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Županijska 15,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14653764308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56.534,91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lastRenderedPageBreak/>
              <w:t>13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SREDSTVA ZAJEDNIČKE PRIČUVE STAMBENE ZGRADE J.J. Strossmayera 91, Osijek, zastupani po upravitelju MAIOR DOMUS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Hrvatske Republike 43,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91299229250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208,40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13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STANKO društvo s ograničenom odgovornošću za tjelesnu i tehničku zaštitu osoba i imovine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Vinka Dvoržaka 22, 43000 Bjelovar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63803307141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13.910,00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13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STRUJIĆ-S d.o.o. za autoelektričarske usluge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Glavna 167, 40321 Mala Subotica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92554223723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412,50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13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STRUNA j.d.o.o.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Gornjodravska obala 90,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82050827711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1.910,43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140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ŠPAGNUT, obrt za strojnu obradu, auto dijelove, popravke i trgovinu - vlasnik DAMIR ŠPAGNUT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Ćirilometodska 16, 10430 Samobor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78374120415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47.287,40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14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TAU ON-LINE d.o.o. za informatiku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Strojarska cesta 20,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14273924910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10.618,62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66F3A" w:rsidP="00CB25ED" w:rsidR="003A3EF6" w:rsidRPr="00C12360">
            <w:pPr>
              <w:jc w:val="right"/>
            </w:pPr>
            <w:bookmarkStart w:name="_Hlk505162266" w:id="1"/>
            <w:r>
              <w:t>14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A3EF6" w:rsidP="007F10D7" w:rsidR="003A3EF6" w:rsidRPr="00C12360">
            <w:r w:rsidRPr="00C12360">
              <w:t>TAURUS INFO d.o.o.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A3EF6" w:rsidP="007F10D7" w:rsidR="003A3EF6" w:rsidRPr="00C12360">
            <w:r w:rsidRPr="00C12360">
              <w:t>Đačka 28,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3EF6" w:rsidP="007F10D7" w:rsidR="003A3EF6" w:rsidRPr="00C12360">
            <w:r w:rsidRPr="00C12360">
              <w:t>64012313422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3EF6" w:rsidP="007F10D7" w:rsidR="003A3EF6" w:rsidRPr="00C12360">
            <w:pPr>
              <w:jc w:val="right"/>
            </w:pPr>
            <w:r w:rsidRPr="00C12360">
              <w:t>5.901,25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bookmarkEnd w:id="1"/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14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TEHNOALFA društvo s ograničenom odgovornošću za usluge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Florijana Andrašeca 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16303289594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4.807,13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14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TEHNOZAVOD-MARUŠIĆ društvo s ograničenom odgovornošću za proizvodnju sustava tehničke zaštite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XIII Podbrežje 26,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21926472791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79.125,00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0701A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14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TELEVIZIJA JADRAN d.o.o. za proizvodnju i emitiranje radio i TV programa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Ruđera Boškovića 22, 21000 Split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22720227776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1.333,61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14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TESLA KABELI d.o.o.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Industrijska 20, 10431 Sveta Nedelja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75321357467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2.609,38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14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TISAK trgovačko dioničko društvo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Slavonska avenija 11a,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75917721668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152.794,27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14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TRANS-IGO d.o.o.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Samoborska 254a,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61410208718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1.768,50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14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TRIGLAV OSIGURANJE d. d.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Antuna Heinza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29743547503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24.668,85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</w:t>
            </w:r>
            <w:r w:rsidR="00CB25ED">
              <w:t>50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TURTA d.o.o.za pružanje pomoći na cesti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Put vrela 46, 23000 Zadar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32001709450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2.437,50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lastRenderedPageBreak/>
              <w:t>15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UČILIŠTE LAS javna ustanova za obrazovanje odraslih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Lopudska 2a,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04689709514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40.155,00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15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UGOSTITELJSTVO ČULJAK d.o.o. za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Bosutska 38,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31878401363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2.560,00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15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ULTRA STOP d.o.o. za zaštitu od sunčane energije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Dinka Sušića 7,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90295186677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3.562,50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15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UNIKOM d.o.o. za komunalno gospodarstvo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Ružina 11a, 31000 Osijek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07507345484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288,39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15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USTANOVA ZA CJELOŽIVOTNO OBRAZOVANJE CTZ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Brešćenskog 4,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31884929791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3.125,00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15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USTANOVA ZA ZDRAVSTVENU SKRB OPUS MEDICUS za medicinu rada i športa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Iblerov trg 10,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00791876079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6.985,00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15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USTANOVA ZA ZDRAVSTVENU SKRB P.P.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Matice Hrvatske 68, 21000 Split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65144292308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2.235,00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15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V. G. ELEKTRO društvo s ograničenom odgovornošću za elektrotehnički inženjering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Sroki, Donji Sroki 36, 51216 Viškovo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51614141782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14.363,75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51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15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VAREKO d.o.o. za trgovinu, proizvodnju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Biškupečka 16C, 42000 Varaždin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74703401372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14.212,88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</w:t>
            </w:r>
            <w:r w:rsidR="00CB25ED">
              <w:t>60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VELOSIPED d.o.o. za usluge i trgovinu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Šetalište Bačvice 8, 21000 Split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88307875173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2.000,00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16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VELPRO - CENTAR društvo s ograničenom odgovornošću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Marijana Čavića 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46660800468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9.902,59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 xml:space="preserve">ZA 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16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WDF DOSTAVA VODE društvo s ograničenom odgovornošću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Ludbreška 116, 42230 Globočec Ludbreški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79263523642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9.388,20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16</w:t>
            </w:r>
            <w:r w:rsidR="00CB25ED">
              <w:t>3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WÜRTH-HRVATSKA d.o.o. za trgovinu, usluge i zastupanje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Franje Lučića 32,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52641439848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571,04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16</w:t>
            </w:r>
            <w:r w:rsidR="00CB25ED">
              <w:t>4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XENON FORTE - ZAGREB, društvo s ograničenom odgovornošću za trgovinu i usluge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Slavonska avenija 24/6,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28212527269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4.795,38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16</w:t>
            </w:r>
            <w:r w:rsidR="00CB25ED">
              <w:t>5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 - EL društvo s ograničenom odgovornošću za promet elektroničkim komponentama i elektroničkim uređajima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Industrijska cesta 28, 10360 Sesvete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11374156664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942,73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16</w:t>
            </w:r>
            <w:r w:rsidR="00CB25ED">
              <w:t>6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ZAGREBAČKA BANKA DIONIČKO DRUŠTVO - GARANCIJE ZA NATJEČAJE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Trg bana Josipa Jelačića 10,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92963223473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68CA" w:rsidP="00D968CA" w:rsidR="003A3EF6" w:rsidRPr="00C12360">
            <w:pPr>
              <w:jc w:val="right"/>
            </w:pPr>
            <w:r>
              <w:t>469,88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lastRenderedPageBreak/>
              <w:t>16</w:t>
            </w:r>
            <w:r w:rsidR="00CB25ED">
              <w:t>7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ZAGREBAČKI HOLDING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grada Vukovara 41,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85584865987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17,97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16</w:t>
            </w:r>
            <w:r w:rsidR="00CB25ED">
              <w:t>8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ZAGREBAČKI HOLDING d.o.o. - PODRUŽNICA ČISTOĆA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Radnička cesta 82,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85584865987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682,93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A3EF6" w:rsidP="007F10D7" w:rsidR="003A3EF6" w:rsidRPr="00C12360">
            <w:pPr>
              <w:jc w:val="right"/>
            </w:pP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16</w:t>
            </w:r>
            <w:r w:rsidR="00CB25ED">
              <w:t>9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ZAJEDNIČKA VULKANIZERSKA RADNJA, vl. VJEKOSLAV I RUDOLF MRAK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Corrada Ilijasicha 19A, 51000 Rijeka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50133710072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3.141,75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765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5ED" w:rsidP="007F10D7" w:rsidR="003A3EF6" w:rsidRPr="00C12360">
            <w:pPr>
              <w:jc w:val="right"/>
            </w:pPr>
            <w:r>
              <w:t>170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Ulica grada Vukovara 68,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05494093403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157,50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6F3A" w:rsidP="00CB25ED" w:rsidR="003A3EF6" w:rsidRPr="00C12360">
            <w:pPr>
              <w:jc w:val="right"/>
            </w:pPr>
            <w:r>
              <w:t>17</w:t>
            </w:r>
            <w:r w:rsidR="00CB25ED">
              <w:t>1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ZG CROMAT trgovina i marketing, d.o.o.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A3EF6" w:rsidP="007F10D7" w:rsidR="003A3EF6" w:rsidRPr="00C12360">
            <w:r w:rsidRPr="00C12360">
              <w:t>Oboj 15, 10000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r w:rsidRPr="00C12360">
              <w:t>52023206272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A3EF6" w:rsidP="007F10D7" w:rsidR="003A3EF6" w:rsidRPr="00C12360">
            <w:pPr>
              <w:jc w:val="right"/>
            </w:pPr>
            <w:r w:rsidRPr="00C12360">
              <w:t>2.140,00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  <w:tr w:rsidTr="003A3EF6" w:rsidR="00CB25ED" w:rsidRPr="00C12360">
        <w:trPr>
          <w:trHeight w:val="1020"/>
        </w:trPr>
        <w:tc>
          <w:tcPr>
            <w:tcW w:type="dxa" w:w="5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66F3A" w:rsidP="00CB25ED" w:rsidR="003A3EF6" w:rsidRPr="00C12360">
            <w:pPr>
              <w:jc w:val="right"/>
            </w:pPr>
            <w:r>
              <w:t>17</w:t>
            </w:r>
            <w:r w:rsidR="00CB25ED">
              <w:t>2</w:t>
            </w:r>
          </w:p>
        </w:tc>
        <w:tc>
          <w:tcPr>
            <w:tcW w:type="dxa" w:w="336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A3EF6" w:rsidP="007F10D7" w:rsidR="003A3EF6" w:rsidRPr="00C12360">
            <w:r w:rsidRPr="00C12360">
              <w:t>ŽURKOVO, OBRT ZA USLUGE, vl. OSKAR RUKAVINA</w:t>
            </w:r>
          </w:p>
        </w:tc>
        <w:tc>
          <w:tcPr>
            <w:tcW w:type="dxa" w:w="181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A3EF6" w:rsidP="007F10D7" w:rsidR="003A3EF6" w:rsidRPr="00C12360">
            <w:r w:rsidRPr="00C12360">
              <w:t>Šodići BB, 51221 Kostrena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3EF6" w:rsidP="007F10D7" w:rsidR="003A3EF6" w:rsidRPr="00C12360">
            <w:r w:rsidRPr="00C12360">
              <w:t>42583414399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A3EF6" w:rsidP="007F10D7" w:rsidR="003A3EF6" w:rsidRPr="00C12360">
            <w:pPr>
              <w:jc w:val="right"/>
            </w:pPr>
            <w:r w:rsidRPr="00C12360">
              <w:t>3.026,00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3025C" w:rsidP="007F10D7" w:rsidR="003A3EF6" w:rsidRPr="00C12360">
            <w:pPr>
              <w:jc w:val="right"/>
            </w:pPr>
            <w:r>
              <w:t>ZA –PISANIM PUTEM</w:t>
            </w:r>
          </w:p>
        </w:tc>
      </w:tr>
    </w:tbl>
    <w:p w:rsidRDefault="000F725B" w:rsidP="005844E9" w:rsidR="000F725B">
      <w:pPr>
        <w:ind w:firstLine="720"/>
        <w:jc w:val="both"/>
        <w:rPr>
          <w:b/>
        </w:rPr>
      </w:pPr>
    </w:p>
    <w:p w:rsidRDefault="005844E9" w:rsidP="005844E9" w:rsidR="005844E9" w:rsidRPr="00143558">
      <w:pPr>
        <w:ind w:firstLine="720"/>
        <w:jc w:val="both"/>
        <w:rPr>
          <w:b/>
        </w:rPr>
      </w:pPr>
      <w:r>
        <w:rPr>
          <w:b/>
        </w:rPr>
        <w:t xml:space="preserve">druga skupina </w:t>
      </w:r>
      <w:r w:rsidRPr="00143558">
        <w:rPr>
          <w:b/>
        </w:rPr>
        <w:t>skupina</w:t>
      </w:r>
    </w:p>
    <w:p w:rsidRDefault="005844E9" w:rsidP="005844E9" w:rsidR="005844E9">
      <w:pPr>
        <w:ind w:firstLine="708"/>
        <w:jc w:val="both"/>
      </w:pPr>
    </w:p>
    <w:p w:rsidRDefault="005844E9" w:rsidP="005844E9" w:rsidR="005844E9" w:rsidRPr="00143558">
      <w:pPr>
        <w:ind w:firstLine="708"/>
        <w:jc w:val="both"/>
      </w:pPr>
      <w:r w:rsidRPr="00143558">
        <w:t xml:space="preserve">Planom restrukturiranja u vjerovnike – </w:t>
      </w:r>
      <w:r>
        <w:t>OSTALE FINANCIJSKE INSTITUCIJE</w:t>
      </w:r>
      <w:r w:rsidRPr="00143558">
        <w:t>, razvrstani  su sljedeći vjerovnici:</w:t>
      </w:r>
    </w:p>
    <w:p w:rsidRDefault="005844E9" w:rsidP="005844E9" w:rsidR="005844E9" w:rsidRPr="00143558">
      <w:pPr>
        <w:ind w:firstLine="720"/>
        <w:jc w:val="both"/>
      </w:pPr>
    </w:p>
    <w:p w:rsidRDefault="005844E9" w:rsidP="005844E9" w:rsidR="005844E9">
      <w:pPr>
        <w:ind w:firstLine="720"/>
        <w:jc w:val="both"/>
        <w:rPr>
          <w:sz w:val="22"/>
          <w:szCs w:val="22"/>
        </w:rPr>
      </w:pPr>
    </w:p>
    <w:tbl>
      <w:tblPr>
        <w:tblW w:type="dxa" w:w="10905"/>
        <w:tblInd w:type="dxa" w:w="-856"/>
        <w:tblLook w:val="04A0" w:noVBand="1" w:noHBand="0" w:lastColumn="0" w:firstColumn="1" w:lastRow="0" w:firstRow="1"/>
      </w:tblPr>
      <w:tblGrid>
        <w:gridCol w:w="601"/>
        <w:gridCol w:w="3363"/>
        <w:gridCol w:w="1565"/>
        <w:gridCol w:w="1712"/>
        <w:gridCol w:w="1832"/>
        <w:gridCol w:w="1832"/>
      </w:tblGrid>
      <w:tr w:rsidTr="005844E9" w:rsidR="005844E9" w:rsidRPr="00143558">
        <w:trPr>
          <w:trHeight w:val="990"/>
        </w:trPr>
        <w:tc>
          <w:tcPr>
            <w:tcW w:type="dxa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44E9" w:rsidP="005844E9" w:rsidR="005844E9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3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44E9" w:rsidP="005844E9" w:rsidR="005844E9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5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44E9" w:rsidP="005844E9" w:rsidR="005844E9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 xml:space="preserve">Sjedište / adresa </w:t>
            </w:r>
          </w:p>
        </w:tc>
        <w:tc>
          <w:tcPr>
            <w:tcW w:type="dxa" w:w="17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844E9" w:rsidP="005844E9" w:rsidR="005844E9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1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5844E9" w:rsidP="005844E9" w:rsidR="005844E9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5844E9" w:rsidP="005844E9" w:rsidR="005844E9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Utvrđen iznos tražbine</w:t>
            </w:r>
          </w:p>
        </w:tc>
        <w:tc>
          <w:tcPr>
            <w:tcW w:type="dxa" w:w="1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844E9" w:rsidP="005844E9" w:rsidR="005844E9">
            <w:pPr>
              <w:jc w:val="center"/>
            </w:pPr>
            <w:r w:rsidRPr="00143558">
              <w:t xml:space="preserve">Glas (ZA/ </w:t>
            </w:r>
          </w:p>
          <w:p w:rsidRDefault="005844E9" w:rsidP="005844E9" w:rsidR="005844E9" w:rsidRPr="00143558">
            <w:pPr>
              <w:jc w:val="center"/>
            </w:pPr>
            <w:r w:rsidRPr="00143558">
              <w:t>Protiv</w:t>
            </w:r>
            <w:r>
              <w:t>)</w:t>
            </w:r>
          </w:p>
        </w:tc>
      </w:tr>
      <w:tr w:rsidTr="005844E9" w:rsidR="005844E9" w:rsidRPr="00C12360">
        <w:trPr>
          <w:trHeight w:val="765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>
              <w:t>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C12360">
            <w:r w:rsidRPr="00C12360">
              <w:t xml:space="preserve">ADDIKO BANK dioničko društvo (prije HYPO ALPE-ADRIA-BANK d.d.) 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C12360">
            <w:r w:rsidRPr="00C12360">
              <w:t>Slavonska avenija 6, 10000 Zagreb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r w:rsidRPr="00C12360">
              <w:t>14036333877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>
              <w:t>1.230.404,67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F725B" w:rsidP="005844E9" w:rsidR="005844E9">
            <w:pPr>
              <w:jc w:val="right"/>
            </w:pPr>
            <w:r>
              <w:t>ZA</w:t>
            </w:r>
          </w:p>
        </w:tc>
      </w:tr>
      <w:tr w:rsidTr="005844E9" w:rsidR="005844E9" w:rsidRPr="00C12360">
        <w:trPr>
          <w:trHeight w:val="765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>
              <w:t>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C12360">
            <w:r w:rsidRPr="00C12360">
              <w:t>AGENCIJA ZA ZAŠTITU TRŽIŠNOG NATJECANJA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C12360">
            <w:r w:rsidRPr="00C12360">
              <w:t>Savska cesta 41/XIV, 10000 Zagreb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r w:rsidRPr="00C12360">
              <w:t>54882480048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 w:rsidRPr="00C12360">
              <w:t>444.332,00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844E9" w:rsidP="005844E9" w:rsidR="005844E9" w:rsidRPr="00C12360">
            <w:pPr>
              <w:jc w:val="right"/>
            </w:pPr>
          </w:p>
        </w:tc>
      </w:tr>
      <w:tr w:rsidTr="005844E9" w:rsidR="005844E9" w:rsidRPr="001D0051">
        <w:trPr>
          <w:trHeight w:val="102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>
              <w:t>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1D0051">
            <w:r w:rsidRPr="001D0051">
              <w:t>HYPO ALPE-ADRIA-LEASING društvo s ograničenom odgovornošću za leasing u likvidaciji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1D0051">
            <w:r w:rsidRPr="001D0051">
              <w:t>Slavonska avenija 6/a, 10000 Zagreb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1D0051">
            <w:r w:rsidRPr="001D0051">
              <w:t>03153152979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1D0051">
            <w:pPr>
              <w:jc w:val="right"/>
            </w:pPr>
            <w:r w:rsidRPr="001D0051">
              <w:t>228.103,18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844E9" w:rsidP="005844E9" w:rsidR="005844E9" w:rsidRPr="001D0051">
            <w:pPr>
              <w:jc w:val="right"/>
            </w:pPr>
          </w:p>
        </w:tc>
      </w:tr>
      <w:tr w:rsidTr="005844E9" w:rsidR="005844E9" w:rsidRPr="00C12360">
        <w:trPr>
          <w:trHeight w:val="102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>
              <w:t>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C12360">
            <w:r w:rsidRPr="00C12360">
              <w:t>RAIFFEISEN BANK d.d.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C12360">
            <w:r w:rsidRPr="00C12360">
              <w:t>Magazinska cesta 69, 10000 Zagreb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r w:rsidRPr="00C12360">
              <w:t>53056966535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 w:rsidRPr="00C12360">
              <w:t>21.869.432,47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F725B" w:rsidP="005844E9" w:rsidR="005844E9" w:rsidRPr="00C12360">
            <w:pPr>
              <w:jc w:val="right"/>
            </w:pPr>
            <w:r>
              <w:t>ZA</w:t>
            </w:r>
          </w:p>
        </w:tc>
      </w:tr>
      <w:tr w:rsidTr="005844E9" w:rsidR="005844E9" w:rsidRPr="00C12360">
        <w:trPr>
          <w:trHeight w:val="102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>
              <w:lastRenderedPageBreak/>
              <w:t>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C12360">
            <w:r w:rsidRPr="00C12360">
              <w:t xml:space="preserve">ZAGREBAČKA BANKA DIONIČKO DRUŠTVO - </w:t>
            </w:r>
          </w:p>
        </w:tc>
        <w:tc>
          <w:tcPr>
            <w:tcW w:type="dxa" w:w="15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844E9" w:rsidP="005844E9" w:rsidR="005844E9" w:rsidRPr="00C12360">
            <w:r w:rsidRPr="00C12360">
              <w:t>Trg bana Josipa Jelačića 10, 10000 Zagreb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r w:rsidRPr="00C12360">
              <w:t>92963223473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844E9" w:rsidP="005844E9" w:rsidR="005844E9" w:rsidRPr="00C12360">
            <w:pPr>
              <w:jc w:val="right"/>
            </w:pPr>
            <w:r>
              <w:t>5.395.205,17</w:t>
            </w:r>
          </w:p>
        </w:tc>
        <w:tc>
          <w:tcPr>
            <w:tcW w:type="dxa" w:w="1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F725B" w:rsidP="005844E9" w:rsidR="005844E9" w:rsidRPr="00C12360">
            <w:pPr>
              <w:jc w:val="right"/>
            </w:pPr>
            <w:r>
              <w:t>ZA</w:t>
            </w:r>
          </w:p>
        </w:tc>
      </w:tr>
    </w:tbl>
    <w:p w:rsidRDefault="005844E9" w:rsidP="005844E9" w:rsidR="005844E9">
      <w:pPr>
        <w:ind w:firstLine="720"/>
        <w:jc w:val="both"/>
        <w:rPr>
          <w:sz w:val="22"/>
          <w:szCs w:val="22"/>
        </w:rPr>
      </w:pPr>
    </w:p>
    <w:p w:rsidRDefault="005844E9" w:rsidP="005844E9" w:rsidR="005844E9">
      <w:pPr>
        <w:ind w:firstLine="720"/>
        <w:jc w:val="both"/>
        <w:rPr>
          <w:sz w:val="22"/>
          <w:szCs w:val="22"/>
        </w:rPr>
      </w:pPr>
    </w:p>
    <w:p w:rsidRDefault="00966EE2" w:rsidP="00140F6D" w:rsidR="00140F6D" w:rsidRPr="00143558">
      <w:pPr>
        <w:ind w:firstLine="720"/>
        <w:jc w:val="both"/>
        <w:rPr>
          <w:b/>
        </w:rPr>
      </w:pPr>
      <w:r>
        <w:rPr>
          <w:b/>
        </w:rPr>
        <w:t xml:space="preserve">četvrta </w:t>
      </w:r>
      <w:r w:rsidR="00140F6D">
        <w:rPr>
          <w:b/>
        </w:rPr>
        <w:t>skupina</w:t>
      </w:r>
    </w:p>
    <w:p w:rsidRDefault="00140F6D" w:rsidP="00140F6D" w:rsidR="00140F6D">
      <w:pPr>
        <w:ind w:firstLine="708"/>
        <w:jc w:val="both"/>
      </w:pPr>
    </w:p>
    <w:p w:rsidRDefault="00140F6D" w:rsidP="00140F6D" w:rsidR="00140F6D">
      <w:pPr>
        <w:ind w:firstLine="720"/>
        <w:jc w:val="both"/>
      </w:pPr>
      <w:r w:rsidRPr="00143558">
        <w:t xml:space="preserve">Planom restrukturiranja u vjerovnike – </w:t>
      </w:r>
      <w:r>
        <w:t>OBVEZE PO JAMSTVIMA</w:t>
      </w:r>
      <w:r w:rsidRPr="00143558">
        <w:t>, razvrstani  su sljedeći vjerovnici</w:t>
      </w:r>
      <w:r w:rsidR="005562A4">
        <w:t>:</w:t>
      </w:r>
    </w:p>
    <w:p w:rsidRDefault="005562A4" w:rsidP="00140F6D" w:rsidR="005562A4">
      <w:pPr>
        <w:ind w:firstLine="720"/>
        <w:jc w:val="both"/>
      </w:pPr>
    </w:p>
    <w:tbl>
      <w:tblPr>
        <w:tblW w:type="dxa" w:w="10916"/>
        <w:tblInd w:type="dxa" w:w="-856"/>
        <w:tblLook w:val="04A0" w:noVBand="1" w:noHBand="0" w:lastColumn="0" w:firstColumn="1" w:lastRow="0" w:firstRow="1"/>
      </w:tblPr>
      <w:tblGrid>
        <w:gridCol w:w="601"/>
        <w:gridCol w:w="3378"/>
        <w:gridCol w:w="6"/>
        <w:gridCol w:w="1555"/>
        <w:gridCol w:w="1701"/>
        <w:gridCol w:w="11"/>
        <w:gridCol w:w="1832"/>
        <w:gridCol w:w="1821"/>
        <w:gridCol w:w="11"/>
      </w:tblGrid>
      <w:tr w:rsidTr="005562A4" w:rsidR="00002586" w:rsidRPr="00143558">
        <w:trPr>
          <w:gridAfter w:val="1"/>
          <w:wAfter w:type="dxa" w:w="11"/>
          <w:trHeight w:val="99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2586" w:rsidP="00A276BC" w:rsidR="0000258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33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2586" w:rsidP="00A276BC" w:rsidR="0000258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56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2586" w:rsidP="00A276BC" w:rsidR="0000258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 xml:space="preserve">Sjedište / adresa </w:t>
            </w:r>
          </w:p>
        </w:tc>
        <w:tc>
          <w:tcPr>
            <w:tcW w:type="dxa" w:w="171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2586" w:rsidP="00A276BC" w:rsidR="0000258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1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02586" w:rsidP="00A276BC" w:rsidR="0000258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Default="00002586" w:rsidP="00A276BC" w:rsidR="00002586" w:rsidRPr="00143558">
            <w:pPr>
              <w:jc w:val="center"/>
              <w:rPr>
                <w:color w:val="000000"/>
                <w:sz w:val="22"/>
                <w:szCs w:val="22"/>
              </w:rPr>
            </w:pPr>
            <w:r w:rsidRPr="00143558">
              <w:rPr>
                <w:color w:val="000000"/>
                <w:sz w:val="22"/>
                <w:szCs w:val="22"/>
              </w:rPr>
              <w:t>Utvrđen iznos tražbine</w:t>
            </w:r>
          </w:p>
        </w:tc>
        <w:tc>
          <w:tcPr>
            <w:tcW w:type="dxa" w:w="1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02586" w:rsidP="00A276BC" w:rsidR="00002586">
            <w:pPr>
              <w:jc w:val="center"/>
            </w:pPr>
            <w:r w:rsidRPr="00143558">
              <w:t xml:space="preserve">Glas (ZA/ </w:t>
            </w:r>
          </w:p>
          <w:p w:rsidRDefault="00002586" w:rsidP="00A276BC" w:rsidR="00002586" w:rsidRPr="00143558">
            <w:pPr>
              <w:jc w:val="center"/>
            </w:pPr>
            <w:r w:rsidRPr="00143558">
              <w:t>Protiv</w:t>
            </w:r>
            <w:r>
              <w:t>)</w:t>
            </w:r>
          </w:p>
        </w:tc>
      </w:tr>
      <w:tr w:rsidTr="005562A4" w:rsidR="00A276BC" w:rsidRPr="00C12360">
        <w:trPr>
          <w:trHeight w:val="765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76BC" w:rsidP="00763105" w:rsidR="00A276BC" w:rsidRPr="00C12360">
            <w:pPr>
              <w:jc w:val="right"/>
            </w:pPr>
            <w:r>
              <w:t>1</w:t>
            </w:r>
          </w:p>
        </w:tc>
        <w:tc>
          <w:tcPr>
            <w:tcW w:type="dxa" w:w="340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276BC" w:rsidP="00A276BC" w:rsidR="00A276BC" w:rsidRPr="00C12360">
            <w:r w:rsidRPr="00C12360">
              <w:t xml:space="preserve">ADDIKO BANK dioničko društvo (prije HYPO ALPE-ADRIA-BANK d.d.)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276BC" w:rsidP="00A276BC" w:rsidR="00A276BC" w:rsidRPr="00C12360">
            <w:r w:rsidRPr="00C12360">
              <w:t>Slavonska avenija 6,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76BC" w:rsidP="00A276BC" w:rsidR="00A276BC" w:rsidRPr="00C12360">
            <w:r w:rsidRPr="00C12360">
              <w:t>14036333877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76BC" w:rsidP="00A276BC" w:rsidR="00A276BC" w:rsidRPr="00C12360">
            <w:pPr>
              <w:jc w:val="right"/>
            </w:pPr>
            <w:r w:rsidRPr="00C12360">
              <w:t>3.170.209,81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F725B" w:rsidP="00A276BC" w:rsidR="00A276BC" w:rsidRPr="00C12360">
            <w:pPr>
              <w:jc w:val="right"/>
            </w:pPr>
            <w:r>
              <w:t>ZA</w:t>
            </w:r>
          </w:p>
        </w:tc>
      </w:tr>
      <w:tr w:rsidTr="005562A4" w:rsidR="00A276BC" w:rsidRPr="00C12360">
        <w:trPr>
          <w:trHeight w:val="765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76BC" w:rsidP="00A276BC" w:rsidR="00A276BC" w:rsidRPr="00C12360">
            <w:pPr>
              <w:jc w:val="right"/>
            </w:pPr>
            <w:r>
              <w:t>2.</w:t>
            </w:r>
          </w:p>
        </w:tc>
        <w:tc>
          <w:tcPr>
            <w:tcW w:type="dxa" w:w="340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276BC" w:rsidP="00A276BC" w:rsidR="00A276BC" w:rsidRPr="00C12360">
            <w:r w:rsidRPr="00C12360">
              <w:t>ZAGREBAČKA BANKA DIONIČKO DRUŠTVO - GARANCIJE ZA NATJEČAJE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276BC" w:rsidP="00A276BC" w:rsidR="00A276BC" w:rsidRPr="00C12360">
            <w:r w:rsidRPr="00C12360">
              <w:t>Trg bana Josipa Jelačića 10, 10000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76BC" w:rsidP="00A276BC" w:rsidR="00A276BC" w:rsidRPr="00C12360">
            <w:r w:rsidRPr="00C12360">
              <w:t>92963223473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76BC" w:rsidP="00763105" w:rsidR="00A276BC" w:rsidRPr="00C12360">
            <w:pPr>
              <w:jc w:val="right"/>
            </w:pPr>
            <w:r>
              <w:t>1.564.038,81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F725B" w:rsidP="00763105" w:rsidR="00A276BC">
            <w:pPr>
              <w:jc w:val="right"/>
            </w:pPr>
            <w:r>
              <w:t>ZA</w:t>
            </w:r>
          </w:p>
        </w:tc>
      </w:tr>
    </w:tbl>
    <w:p w:rsidRDefault="00774DE5" w:rsidP="00774DE5" w:rsidR="00774DE5">
      <w:pPr>
        <w:ind w:firstLine="720"/>
        <w:jc w:val="both"/>
        <w:rPr>
          <w:sz w:val="22"/>
          <w:szCs w:val="22"/>
        </w:rPr>
      </w:pPr>
    </w:p>
    <w:p w:rsidRDefault="00774DE5" w:rsidP="003D11A6" w:rsidR="00774DE5" w:rsidRPr="00143558">
      <w:pPr>
        <w:ind w:firstLine="720"/>
        <w:jc w:val="both"/>
        <w:rPr>
          <w:sz w:val="22"/>
          <w:szCs w:val="22"/>
        </w:rPr>
      </w:pPr>
    </w:p>
    <w:p w:rsidRDefault="00083A31" w:rsidP="003D11A6" w:rsidR="00083A31" w:rsidRPr="00143558">
      <w:pPr>
        <w:ind w:firstLine="720"/>
        <w:jc w:val="both"/>
      </w:pPr>
      <w:r w:rsidRPr="00143558">
        <w:t xml:space="preserve">Sud donosi </w:t>
      </w:r>
    </w:p>
    <w:p w:rsidRDefault="00083A31" w:rsidP="00083A31" w:rsidR="00724E00" w:rsidRPr="00143558">
      <w:pPr>
        <w:ind w:firstLine="720"/>
        <w:jc w:val="center"/>
      </w:pPr>
      <w:r w:rsidRPr="00143558">
        <w:t>zaključak</w:t>
      </w:r>
    </w:p>
    <w:p w:rsidRDefault="00724E00" w:rsidP="003D11A6" w:rsidR="00724E00" w:rsidRPr="00143558">
      <w:pPr>
        <w:ind w:firstLine="720"/>
        <w:jc w:val="both"/>
      </w:pPr>
    </w:p>
    <w:p w:rsidRDefault="00083A31" w:rsidP="003D11A6" w:rsidR="003D11A6" w:rsidRPr="00143558">
      <w:pPr>
        <w:ind w:firstLine="720"/>
        <w:jc w:val="both"/>
      </w:pPr>
      <w:r w:rsidRPr="00143558">
        <w:t>Radi utvrđivanja rezultata glasovanja o</w:t>
      </w:r>
      <w:r w:rsidR="003D11A6" w:rsidRPr="00143558">
        <w:t xml:space="preserve">dređuje se stanka u trajanju od </w:t>
      </w:r>
      <w:r w:rsidR="0081269E" w:rsidRPr="00143558">
        <w:t xml:space="preserve">30 </w:t>
      </w:r>
      <w:r w:rsidR="003D11A6" w:rsidRPr="00143558">
        <w:t xml:space="preserve"> min.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t xml:space="preserve">Nastavljeno u </w:t>
      </w:r>
      <w:r w:rsidR="004C6C0A">
        <w:t>10,50</w:t>
      </w:r>
      <w:r w:rsidR="00521ED2" w:rsidRPr="00143558">
        <w:t xml:space="preserve"> sati </w:t>
      </w:r>
    </w:p>
    <w:p w:rsidRDefault="003D11A6" w:rsidP="003D11A6" w:rsidR="003D11A6" w:rsidRPr="00143558">
      <w:pPr>
        <w:ind w:firstLine="720"/>
        <w:jc w:val="both"/>
      </w:pPr>
    </w:p>
    <w:p w:rsidRDefault="006847B7" w:rsidP="003D11A6" w:rsidR="006847B7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t>Nakon privedenog glasovanja  sud utvrđuje rezultate glasovanja i to kako slijedi: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282C9F">
      <w:pPr>
        <w:ind w:firstLine="720"/>
        <w:jc w:val="both"/>
        <w:rPr>
          <w:b/>
          <w:u w:val="single"/>
        </w:rPr>
      </w:pPr>
      <w:r w:rsidRPr="00282C9F">
        <w:rPr>
          <w:b/>
          <w:u w:val="single"/>
        </w:rPr>
        <w:t>U odnosu na većinu svih vjerovnika</w:t>
      </w:r>
    </w:p>
    <w:p w:rsidRDefault="0076340B" w:rsidP="0076340B" w:rsidR="0076340B">
      <w:pPr>
        <w:ind w:firstLine="720"/>
        <w:jc w:val="both"/>
        <w:rPr>
          <w:b/>
        </w:rPr>
      </w:pPr>
    </w:p>
    <w:p w:rsidRDefault="0076340B" w:rsidP="0076340B" w:rsidR="0076340B" w:rsidRPr="00143558">
      <w:pPr>
        <w:ind w:firstLine="720"/>
        <w:jc w:val="both"/>
        <w:rPr>
          <w:b/>
        </w:rPr>
      </w:pPr>
      <w:r w:rsidRPr="00143558">
        <w:rPr>
          <w:b/>
        </w:rPr>
        <w:t>u prvoj skupini vjerovnika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t>Od uk</w:t>
      </w:r>
      <w:r w:rsidRPr="003F785A">
        <w:t xml:space="preserve">upno </w:t>
      </w:r>
      <w:r w:rsidR="008B0C32">
        <w:t>7</w:t>
      </w:r>
      <w:r w:rsidR="00C844D4" w:rsidRPr="003F785A">
        <w:t xml:space="preserve"> </w:t>
      </w:r>
      <w:r w:rsidRPr="003F785A">
        <w:t>vjerovnika</w:t>
      </w:r>
      <w:r w:rsidRPr="00143558">
        <w:t xml:space="preserve"> sa utvrđenim tražbinama koji imaju pravo glasa:</w:t>
      </w:r>
    </w:p>
    <w:p w:rsidRDefault="003D11A6" w:rsidP="003D11A6" w:rsidR="003D11A6" w:rsidRPr="00143558">
      <w:pPr>
        <w:ind w:firstLine="720"/>
        <w:jc w:val="both"/>
      </w:pPr>
      <w:r w:rsidRPr="00143558">
        <w:t xml:space="preserve">-ZA prihvaćanje izmijenjenog  plana restrukturiranja  glasovalo je </w:t>
      </w:r>
      <w:r w:rsidR="004C6C0A">
        <w:t>5</w:t>
      </w:r>
      <w:r w:rsidRPr="00143558">
        <w:t xml:space="preserve"> vjerovnika, a</w:t>
      </w:r>
    </w:p>
    <w:p w:rsidRDefault="003D11A6" w:rsidP="003D11A6" w:rsidR="003D11A6" w:rsidRPr="00143558">
      <w:pPr>
        <w:ind w:firstLine="720"/>
        <w:jc w:val="both"/>
      </w:pPr>
      <w:r w:rsidRPr="00143558">
        <w:t xml:space="preserve">-PROTIV prihvaćanja  plana restrukturiranja glasovalo je </w:t>
      </w:r>
      <w:r w:rsidR="004C6C0A">
        <w:t>2</w:t>
      </w:r>
      <w:r w:rsidR="005636F4" w:rsidRPr="00143558">
        <w:t xml:space="preserve"> </w:t>
      </w:r>
      <w:r w:rsidRPr="00143558">
        <w:t>vjerovnika</w:t>
      </w:r>
    </w:p>
    <w:p w:rsidRDefault="003D11A6" w:rsidP="003D11A6" w:rsidR="003D11A6">
      <w:pPr>
        <w:ind w:firstLine="720"/>
        <w:jc w:val="both"/>
      </w:pPr>
    </w:p>
    <w:p w:rsidRDefault="00282C9F" w:rsidP="00282C9F" w:rsidR="00282C9F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u </w:t>
      </w:r>
      <w:r>
        <w:rPr>
          <w:b/>
        </w:rPr>
        <w:t>drugoj</w:t>
      </w:r>
      <w:r w:rsidRPr="00143558">
        <w:rPr>
          <w:b/>
        </w:rPr>
        <w:t xml:space="preserve"> skupini vjerovnika</w:t>
      </w:r>
    </w:p>
    <w:p w:rsidRDefault="00282C9F" w:rsidP="00282C9F" w:rsidR="00282C9F" w:rsidRPr="00143558">
      <w:pPr>
        <w:ind w:firstLine="720"/>
        <w:jc w:val="both"/>
      </w:pPr>
    </w:p>
    <w:p w:rsidRDefault="00282C9F" w:rsidP="00282C9F" w:rsidR="00282C9F" w:rsidRPr="00143558">
      <w:pPr>
        <w:ind w:firstLine="720"/>
        <w:jc w:val="both"/>
      </w:pPr>
      <w:r w:rsidRPr="00143558">
        <w:t>Od uk</w:t>
      </w:r>
      <w:r w:rsidRPr="003F785A">
        <w:t xml:space="preserve">upno </w:t>
      </w:r>
      <w:r w:rsidR="004C6C0A">
        <w:t>5</w:t>
      </w:r>
      <w:r w:rsidRPr="003F785A">
        <w:t xml:space="preserve"> vjerovnika</w:t>
      </w:r>
      <w:r w:rsidRPr="00143558">
        <w:t xml:space="preserve"> sa utvrđenim tražbinama koji imaju pravo glasa:</w:t>
      </w:r>
    </w:p>
    <w:p w:rsidRDefault="00282C9F" w:rsidP="00282C9F" w:rsidR="00282C9F" w:rsidRPr="00143558">
      <w:pPr>
        <w:ind w:firstLine="720"/>
        <w:jc w:val="both"/>
      </w:pPr>
      <w:r w:rsidRPr="00143558">
        <w:t xml:space="preserve">-ZA prihvaćanje izmijenjenog  plana restrukturiranja  glasovalo je </w:t>
      </w:r>
      <w:r w:rsidR="004C6C0A">
        <w:t>3</w:t>
      </w:r>
      <w:r w:rsidRPr="00143558">
        <w:t xml:space="preserve"> vjerovnika, a</w:t>
      </w:r>
    </w:p>
    <w:p w:rsidRDefault="00282C9F" w:rsidP="00282C9F" w:rsidR="00282C9F" w:rsidRPr="00143558">
      <w:pPr>
        <w:ind w:firstLine="720"/>
        <w:jc w:val="both"/>
      </w:pPr>
      <w:r w:rsidRPr="00143558">
        <w:t>-PROTIV prihvaćanja  plana restrukturiranja glasovalo je</w:t>
      </w:r>
      <w:r w:rsidR="004C6C0A">
        <w:t xml:space="preserve"> 2</w:t>
      </w:r>
      <w:r w:rsidRPr="00143558">
        <w:t xml:space="preserve"> vjerovnika</w:t>
      </w:r>
    </w:p>
    <w:p w:rsidRDefault="00282C9F" w:rsidP="003D11A6" w:rsidR="00282C9F">
      <w:pPr>
        <w:ind w:firstLine="720"/>
        <w:jc w:val="both"/>
      </w:pPr>
    </w:p>
    <w:p w:rsidRDefault="00282C9F" w:rsidP="003D11A6" w:rsidR="00282C9F">
      <w:pPr>
        <w:ind w:firstLine="720"/>
        <w:jc w:val="both"/>
      </w:pPr>
    </w:p>
    <w:p w:rsidRDefault="00282C9F" w:rsidP="00282C9F" w:rsidR="00282C9F" w:rsidRPr="00143558">
      <w:pPr>
        <w:ind w:firstLine="720"/>
        <w:jc w:val="both"/>
        <w:rPr>
          <w:b/>
        </w:rPr>
      </w:pPr>
      <w:r w:rsidRPr="00143558">
        <w:rPr>
          <w:b/>
        </w:rPr>
        <w:lastRenderedPageBreak/>
        <w:t xml:space="preserve">u </w:t>
      </w:r>
      <w:r w:rsidR="00966EE2">
        <w:rPr>
          <w:b/>
        </w:rPr>
        <w:t>trećoj</w:t>
      </w:r>
      <w:r w:rsidRPr="00143558">
        <w:rPr>
          <w:b/>
        </w:rPr>
        <w:t xml:space="preserve"> skupini vjerovnika</w:t>
      </w:r>
    </w:p>
    <w:p w:rsidRDefault="00282C9F" w:rsidP="00282C9F" w:rsidR="00282C9F" w:rsidRPr="00143558">
      <w:pPr>
        <w:ind w:firstLine="720"/>
        <w:jc w:val="both"/>
      </w:pPr>
    </w:p>
    <w:p w:rsidRDefault="00282C9F" w:rsidP="00282C9F" w:rsidR="00282C9F" w:rsidRPr="00143558">
      <w:pPr>
        <w:ind w:firstLine="720"/>
        <w:jc w:val="both"/>
      </w:pPr>
      <w:r w:rsidRPr="00143558">
        <w:t>Od uk</w:t>
      </w:r>
      <w:r w:rsidRPr="003F785A">
        <w:t xml:space="preserve">upno </w:t>
      </w:r>
      <w:r w:rsidR="001C64DB">
        <w:t>172</w:t>
      </w:r>
      <w:r w:rsidRPr="003F785A">
        <w:t xml:space="preserve"> vjerovnika</w:t>
      </w:r>
      <w:r w:rsidRPr="00143558">
        <w:t xml:space="preserve"> sa utvrđenim tražbinama koji imaju pravo glasa:</w:t>
      </w:r>
    </w:p>
    <w:p w:rsidRDefault="00282C9F" w:rsidP="00282C9F" w:rsidR="00282C9F" w:rsidRPr="00143558">
      <w:pPr>
        <w:ind w:firstLine="720"/>
        <w:jc w:val="both"/>
      </w:pPr>
      <w:r w:rsidRPr="00143558">
        <w:t xml:space="preserve">-ZA prihvaćanje izmijenjenog  plana restrukturiranja  glasovalo je </w:t>
      </w:r>
      <w:r w:rsidR="004C6C0A">
        <w:t>155</w:t>
      </w:r>
      <w:r w:rsidRPr="00143558">
        <w:t xml:space="preserve"> vjerovnika, a</w:t>
      </w:r>
    </w:p>
    <w:p w:rsidRDefault="00282C9F" w:rsidP="00282C9F" w:rsidR="00282C9F" w:rsidRPr="00143558">
      <w:pPr>
        <w:ind w:firstLine="720"/>
        <w:jc w:val="both"/>
      </w:pPr>
      <w:r w:rsidRPr="00143558">
        <w:t xml:space="preserve">-PROTIV prihvaćanja  plana restrukturiranja glasovalo je </w:t>
      </w:r>
      <w:r w:rsidR="004C6C0A">
        <w:t>17</w:t>
      </w:r>
      <w:r w:rsidRPr="00143558">
        <w:t xml:space="preserve"> vjerovnika</w:t>
      </w:r>
    </w:p>
    <w:p w:rsidRDefault="00050EAC" w:rsidP="00282C9F" w:rsidR="00050EAC">
      <w:pPr>
        <w:ind w:firstLine="720"/>
        <w:jc w:val="both"/>
        <w:rPr>
          <w:b/>
        </w:rPr>
      </w:pPr>
    </w:p>
    <w:p w:rsidRDefault="00282C9F" w:rsidP="00282C9F" w:rsidR="00282C9F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u </w:t>
      </w:r>
      <w:r w:rsidR="00966EE2">
        <w:rPr>
          <w:b/>
        </w:rPr>
        <w:t>četvrtoj</w:t>
      </w:r>
      <w:r w:rsidR="00050EAC">
        <w:rPr>
          <w:b/>
        </w:rPr>
        <w:t xml:space="preserve"> </w:t>
      </w:r>
      <w:r w:rsidRPr="00143558">
        <w:rPr>
          <w:b/>
        </w:rPr>
        <w:t>skupini vjerovnika</w:t>
      </w:r>
    </w:p>
    <w:p w:rsidRDefault="00282C9F" w:rsidP="00282C9F" w:rsidR="00282C9F" w:rsidRPr="00143558">
      <w:pPr>
        <w:ind w:firstLine="720"/>
        <w:jc w:val="both"/>
      </w:pPr>
    </w:p>
    <w:p w:rsidRDefault="00282C9F" w:rsidP="00282C9F" w:rsidR="00282C9F" w:rsidRPr="00143558">
      <w:pPr>
        <w:ind w:firstLine="720"/>
        <w:jc w:val="both"/>
      </w:pPr>
      <w:r w:rsidRPr="00143558">
        <w:t>Od uk</w:t>
      </w:r>
      <w:r w:rsidRPr="003F785A">
        <w:t xml:space="preserve">upno </w:t>
      </w:r>
      <w:r w:rsidR="008B0C32">
        <w:t>2</w:t>
      </w:r>
      <w:r w:rsidRPr="003F785A">
        <w:t xml:space="preserve"> vjerovnika</w:t>
      </w:r>
      <w:r w:rsidRPr="00143558">
        <w:t xml:space="preserve"> sa utvrđenim tražbinama koji imaju pravo glasa:</w:t>
      </w:r>
    </w:p>
    <w:p w:rsidRDefault="00282C9F" w:rsidP="00282C9F" w:rsidR="00282C9F" w:rsidRPr="00143558">
      <w:pPr>
        <w:ind w:firstLine="720"/>
        <w:jc w:val="both"/>
      </w:pPr>
      <w:r w:rsidRPr="00143558">
        <w:t>-ZA prihvaćanje izmijenjenog  plana restrukturiranja  glasovalo je</w:t>
      </w:r>
      <w:r w:rsidR="004C6C0A">
        <w:t xml:space="preserve"> 2</w:t>
      </w:r>
      <w:r w:rsidRPr="00143558">
        <w:t xml:space="preserve"> vjerovnika, a</w:t>
      </w:r>
    </w:p>
    <w:p w:rsidRDefault="00282C9F" w:rsidP="00282C9F" w:rsidR="00282C9F" w:rsidRPr="00143558">
      <w:pPr>
        <w:ind w:firstLine="720"/>
        <w:jc w:val="both"/>
      </w:pPr>
      <w:r w:rsidRPr="00143558">
        <w:t xml:space="preserve">-PROTIV prihvaćanja  plana restrukturiranja glasovalo je </w:t>
      </w:r>
      <w:r w:rsidR="004C6C0A">
        <w:t>0</w:t>
      </w:r>
      <w:r w:rsidRPr="00143558">
        <w:t xml:space="preserve"> vjerovnika</w:t>
      </w:r>
    </w:p>
    <w:p w:rsidRDefault="00050EAC" w:rsidP="003D11A6" w:rsidR="00050EAC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  <w:rPr>
          <w:b/>
        </w:rPr>
      </w:pPr>
      <w:r w:rsidRPr="00143558">
        <w:rPr>
          <w:b/>
        </w:rPr>
        <w:t xml:space="preserve">U odnosu na većine </w:t>
      </w:r>
      <w:r w:rsidR="002C3E7B">
        <w:rPr>
          <w:b/>
        </w:rPr>
        <w:t>utvrđenih tražbina</w:t>
      </w:r>
      <w:r w:rsidRPr="00143558">
        <w:rPr>
          <w:b/>
        </w:rPr>
        <w:t xml:space="preserve"> </w:t>
      </w:r>
    </w:p>
    <w:p w:rsidRDefault="003D11A6" w:rsidP="003D11A6" w:rsidR="003D11A6" w:rsidRPr="00143558">
      <w:pPr>
        <w:ind w:firstLine="720"/>
        <w:jc w:val="both"/>
      </w:pPr>
      <w:r w:rsidRPr="00143558">
        <w:t xml:space="preserve"> </w:t>
      </w:r>
    </w:p>
    <w:p w:rsidRDefault="003D11A6" w:rsidP="003D11A6" w:rsidR="003D11A6">
      <w:pPr>
        <w:ind w:firstLine="720"/>
        <w:jc w:val="both"/>
        <w:rPr>
          <w:b/>
        </w:rPr>
      </w:pPr>
      <w:r w:rsidRPr="00143558">
        <w:rPr>
          <w:b/>
        </w:rPr>
        <w:t>u prvoj skupini vjerovnika</w:t>
      </w:r>
    </w:p>
    <w:p w:rsidRDefault="001A565C" w:rsidP="003D11A6" w:rsidR="001A565C">
      <w:pPr>
        <w:ind w:firstLine="720"/>
        <w:jc w:val="both"/>
        <w:rPr>
          <w:b/>
        </w:rPr>
      </w:pPr>
    </w:p>
    <w:p w:rsidRDefault="001A565C" w:rsidP="003D11A6" w:rsidR="001A565C" w:rsidRPr="001A565C">
      <w:pPr>
        <w:ind w:firstLine="720"/>
        <w:jc w:val="both"/>
      </w:pPr>
      <w:r w:rsidRPr="001A565C">
        <w:t>od uk</w:t>
      </w:r>
      <w:r>
        <w:t>upno</w:t>
      </w:r>
      <w:r w:rsidRPr="001A565C">
        <w:t xml:space="preserve"> </w:t>
      </w:r>
      <w:r w:rsidR="00B11364" w:rsidRPr="001A565C">
        <w:t>utvrđenih</w:t>
      </w:r>
      <w:r w:rsidRPr="001A565C">
        <w:t xml:space="preserve"> tražbina za iznos 138.142.527,55 kn</w:t>
      </w:r>
    </w:p>
    <w:p w:rsidRDefault="003D11A6" w:rsidP="003D11A6" w:rsidR="003D11A6" w:rsidRPr="00143558">
      <w:pPr>
        <w:ind w:firstLine="720"/>
        <w:jc w:val="both"/>
      </w:pPr>
      <w:r w:rsidRPr="00143558">
        <w:t xml:space="preserve">ZA prihvaćanje izmijenjenog plana restrukturiranja glasovali su vjerovnici čije tražbine iznose </w:t>
      </w:r>
      <w:r w:rsidR="006E1FEE">
        <w:t>117.134.173,90 kn</w:t>
      </w:r>
    </w:p>
    <w:p w:rsidRDefault="003D11A6" w:rsidP="003D11A6" w:rsidR="003D11A6">
      <w:pPr>
        <w:ind w:firstLine="720"/>
        <w:jc w:val="both"/>
      </w:pPr>
      <w:r w:rsidRPr="00143558">
        <w:t xml:space="preserve">PROTIV prihvaćanja izmijenjenog plana restrukturiranja glasovali su vjerovnici tražbine iznose </w:t>
      </w:r>
      <w:r w:rsidR="006E1FEE">
        <w:t>21.008.351,65 kn</w:t>
      </w:r>
    </w:p>
    <w:p w:rsidRDefault="00754117" w:rsidP="003D11A6" w:rsidR="00754117" w:rsidRPr="00143558">
      <w:pPr>
        <w:ind w:firstLine="720"/>
        <w:jc w:val="both"/>
        <w:rPr>
          <w:b/>
        </w:rPr>
      </w:pPr>
    </w:p>
    <w:p w:rsidRDefault="003D11A6" w:rsidP="003D11A6" w:rsidR="003D11A6">
      <w:pPr>
        <w:ind w:firstLine="720"/>
        <w:jc w:val="both"/>
        <w:rPr>
          <w:b/>
        </w:rPr>
      </w:pPr>
      <w:r w:rsidRPr="00143558">
        <w:rPr>
          <w:b/>
        </w:rPr>
        <w:t>u drugoj skupini vjerovnika</w:t>
      </w:r>
    </w:p>
    <w:p w:rsidRDefault="001A565C" w:rsidP="003D11A6" w:rsidR="001A565C" w:rsidRPr="00143558">
      <w:pPr>
        <w:ind w:firstLine="720"/>
        <w:jc w:val="both"/>
        <w:rPr>
          <w:b/>
        </w:rPr>
      </w:pPr>
      <w:r w:rsidRPr="001A565C">
        <w:t>od uk</w:t>
      </w:r>
      <w:r>
        <w:t>upno</w:t>
      </w:r>
      <w:r w:rsidRPr="001A565C">
        <w:t xml:space="preserve"> </w:t>
      </w:r>
      <w:r w:rsidR="00B11364" w:rsidRPr="001A565C">
        <w:t>utvrđenih</w:t>
      </w:r>
      <w:r w:rsidRPr="001A565C">
        <w:t xml:space="preserve"> tražbina za iznos</w:t>
      </w:r>
      <w:r>
        <w:t xml:space="preserve"> od 29.167.477,49 kn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>
      <w:pPr>
        <w:ind w:firstLine="720"/>
        <w:jc w:val="both"/>
        <w:rPr>
          <w:highlight w:val="yellow"/>
        </w:rPr>
      </w:pPr>
      <w:r w:rsidRPr="00143558">
        <w:t xml:space="preserve">ZA prihvaćanje izmijenjenog plana restrukturiranja glasovali su vjerovnici čije tražbine iznose </w:t>
      </w:r>
      <w:r w:rsidR="006E1FEE">
        <w:t>28.495.042,31 kn</w:t>
      </w:r>
    </w:p>
    <w:p w:rsidRDefault="007870EC" w:rsidP="003D11A6" w:rsidR="007870EC" w:rsidRPr="00143558">
      <w:pPr>
        <w:ind w:firstLine="720"/>
        <w:jc w:val="both"/>
      </w:pPr>
    </w:p>
    <w:p w:rsidRDefault="003D11A6" w:rsidP="003D11A6" w:rsidR="003D11A6" w:rsidRPr="00143558">
      <w:pPr>
        <w:ind w:firstLine="720"/>
        <w:jc w:val="both"/>
      </w:pPr>
      <w:r w:rsidRPr="00143558">
        <w:t xml:space="preserve">PROTIV prihvaćanja izmijenjenog plana restrukturiranja glasovali su vjerovnici čije tražbine iznose </w:t>
      </w:r>
      <w:r w:rsidR="006E1FEE">
        <w:t>672.435,18 kn</w:t>
      </w:r>
    </w:p>
    <w:p w:rsidRDefault="009F0BA5" w:rsidP="003D11A6" w:rsidR="009F0BA5">
      <w:pPr>
        <w:ind w:firstLine="720"/>
        <w:jc w:val="both"/>
      </w:pPr>
    </w:p>
    <w:p w:rsidRDefault="002C3E7B" w:rsidP="002C3E7B" w:rsidR="002C3E7B">
      <w:pPr>
        <w:ind w:firstLine="720"/>
        <w:jc w:val="both"/>
        <w:rPr>
          <w:b/>
        </w:rPr>
      </w:pPr>
      <w:r w:rsidRPr="00143558">
        <w:rPr>
          <w:b/>
        </w:rPr>
        <w:t xml:space="preserve">u </w:t>
      </w:r>
      <w:r>
        <w:rPr>
          <w:b/>
        </w:rPr>
        <w:t xml:space="preserve">trećoj </w:t>
      </w:r>
      <w:r w:rsidRPr="00143558">
        <w:rPr>
          <w:b/>
        </w:rPr>
        <w:t>skupini vjerovnika</w:t>
      </w:r>
    </w:p>
    <w:p w:rsidRDefault="001A565C" w:rsidP="002C3E7B" w:rsidR="001A565C">
      <w:pPr>
        <w:ind w:firstLine="720"/>
        <w:jc w:val="both"/>
        <w:rPr>
          <w:b/>
        </w:rPr>
      </w:pPr>
    </w:p>
    <w:p w:rsidRDefault="001A565C" w:rsidP="002C3E7B" w:rsidR="002C3E7B" w:rsidRPr="00143558">
      <w:pPr>
        <w:ind w:firstLine="720"/>
        <w:jc w:val="both"/>
      </w:pPr>
      <w:r w:rsidRPr="001A565C">
        <w:t>od uk</w:t>
      </w:r>
      <w:r>
        <w:t>upno</w:t>
      </w:r>
      <w:r w:rsidRPr="001A565C">
        <w:t xml:space="preserve"> </w:t>
      </w:r>
      <w:r w:rsidR="00B11364" w:rsidRPr="001A565C">
        <w:t>utvrđenih</w:t>
      </w:r>
      <w:r w:rsidRPr="001A565C">
        <w:t xml:space="preserve"> tražbina za iznos</w:t>
      </w:r>
      <w:r>
        <w:t xml:space="preserve"> 6.606</w:t>
      </w:r>
      <w:r w:rsidR="00AC3C10">
        <w:t>.</w:t>
      </w:r>
      <w:r>
        <w:t>397,84 kn</w:t>
      </w:r>
    </w:p>
    <w:p w:rsidRDefault="002C3E7B" w:rsidP="002C3E7B" w:rsidR="002C3E7B">
      <w:pPr>
        <w:ind w:firstLine="720"/>
        <w:jc w:val="both"/>
        <w:rPr>
          <w:highlight w:val="yellow"/>
        </w:rPr>
      </w:pPr>
      <w:r w:rsidRPr="00143558">
        <w:t xml:space="preserve">ZA prihvaćanje izmijenjenog plana restrukturiranja glasovali su vjerovnici čije tražbine iznose </w:t>
      </w:r>
      <w:r w:rsidR="006E1FEE">
        <w:t>6.026.726,53 kn</w:t>
      </w:r>
    </w:p>
    <w:p w:rsidRDefault="002C3E7B" w:rsidP="002C3E7B" w:rsidR="002C3E7B" w:rsidRPr="00143558">
      <w:pPr>
        <w:ind w:firstLine="720"/>
        <w:jc w:val="both"/>
      </w:pPr>
    </w:p>
    <w:p w:rsidRDefault="002C3E7B" w:rsidP="002C3E7B" w:rsidR="002C3E7B">
      <w:pPr>
        <w:ind w:firstLine="720"/>
        <w:jc w:val="both"/>
      </w:pPr>
      <w:r w:rsidRPr="00143558">
        <w:t xml:space="preserve">PROTIV prihvaćanja izmijenjenog plana restrukturiranja glasovali su vjerovnici čije tražbine iznose </w:t>
      </w:r>
      <w:r w:rsidR="005F6019">
        <w:t>579.671,31 kn</w:t>
      </w:r>
    </w:p>
    <w:p w:rsidRDefault="002C3E7B" w:rsidP="002C3E7B" w:rsidR="002C3E7B" w:rsidRPr="00143558">
      <w:pPr>
        <w:ind w:firstLine="720"/>
        <w:jc w:val="both"/>
      </w:pPr>
    </w:p>
    <w:p w:rsidRDefault="002C3E7B" w:rsidP="002C3E7B" w:rsidR="002C3E7B">
      <w:pPr>
        <w:ind w:firstLine="720"/>
        <w:jc w:val="both"/>
        <w:rPr>
          <w:b/>
        </w:rPr>
      </w:pPr>
      <w:r w:rsidRPr="00143558">
        <w:rPr>
          <w:b/>
        </w:rPr>
        <w:t xml:space="preserve">u </w:t>
      </w:r>
      <w:r>
        <w:rPr>
          <w:b/>
        </w:rPr>
        <w:t>četvrtoj</w:t>
      </w:r>
      <w:r w:rsidRPr="00143558">
        <w:rPr>
          <w:b/>
        </w:rPr>
        <w:t xml:space="preserve"> skupini vjerovnika</w:t>
      </w:r>
    </w:p>
    <w:p w:rsidRDefault="001A565C" w:rsidP="002C3E7B" w:rsidR="001A565C">
      <w:pPr>
        <w:ind w:firstLine="720"/>
        <w:jc w:val="both"/>
        <w:rPr>
          <w:b/>
        </w:rPr>
      </w:pPr>
    </w:p>
    <w:p w:rsidRDefault="001A565C" w:rsidP="002C3E7B" w:rsidR="002C3E7B" w:rsidRPr="00143558">
      <w:pPr>
        <w:ind w:firstLine="720"/>
        <w:jc w:val="both"/>
      </w:pPr>
      <w:r w:rsidRPr="001A565C">
        <w:t>od uk</w:t>
      </w:r>
      <w:r>
        <w:t>upno</w:t>
      </w:r>
      <w:r w:rsidRPr="001A565C">
        <w:t xml:space="preserve"> </w:t>
      </w:r>
      <w:r w:rsidR="00B11364" w:rsidRPr="001A565C">
        <w:t>utvrđenih</w:t>
      </w:r>
      <w:r w:rsidRPr="001A565C">
        <w:t xml:space="preserve"> tražbina za iznos</w:t>
      </w:r>
      <w:r>
        <w:t xml:space="preserve"> 4.734</w:t>
      </w:r>
      <w:r w:rsidR="005F6019">
        <w:t>.</w:t>
      </w:r>
      <w:r>
        <w:t>248,62 kn</w:t>
      </w:r>
    </w:p>
    <w:p w:rsidRDefault="002C3E7B" w:rsidP="002C3E7B" w:rsidR="002C3E7B">
      <w:pPr>
        <w:ind w:firstLine="720"/>
        <w:jc w:val="both"/>
        <w:rPr>
          <w:highlight w:val="yellow"/>
        </w:rPr>
      </w:pPr>
      <w:r w:rsidRPr="00143558">
        <w:t xml:space="preserve">ZA prihvaćanje izmijenjenog plana restrukturiranja glasovali su vjerovnici čije tražbine iznose </w:t>
      </w:r>
      <w:r w:rsidR="005F6019">
        <w:t>4.734.248,62 kn</w:t>
      </w:r>
    </w:p>
    <w:p w:rsidRDefault="002C3E7B" w:rsidP="002C3E7B" w:rsidR="002C3E7B" w:rsidRPr="00143558">
      <w:pPr>
        <w:ind w:firstLine="720"/>
        <w:jc w:val="both"/>
      </w:pPr>
    </w:p>
    <w:p w:rsidRDefault="002C3E7B" w:rsidP="002C3E7B" w:rsidR="002C3E7B">
      <w:pPr>
        <w:ind w:firstLine="720"/>
        <w:jc w:val="both"/>
      </w:pPr>
      <w:r w:rsidRPr="00143558">
        <w:t xml:space="preserve">PROTIV prihvaćanja izmijenjenog plana restrukturiranja glasovali su vjerovnici čije tražbine iznose </w:t>
      </w:r>
      <w:r w:rsidR="005F6019">
        <w:t>0</w:t>
      </w:r>
    </w:p>
    <w:p w:rsidRDefault="002C3E7B" w:rsidP="002C3E7B" w:rsidR="002C3E7B" w:rsidRPr="00143558">
      <w:pPr>
        <w:ind w:firstLine="720"/>
        <w:jc w:val="both"/>
      </w:pPr>
    </w:p>
    <w:p w:rsidRDefault="002C3E7B" w:rsidP="003D11A6" w:rsidR="002C3E7B" w:rsidRPr="00143558">
      <w:pPr>
        <w:ind w:firstLine="720"/>
        <w:jc w:val="both"/>
      </w:pPr>
    </w:p>
    <w:p w:rsidRDefault="003D11A6" w:rsidP="003D11A6" w:rsidR="003D11A6" w:rsidRPr="00566310">
      <w:pPr>
        <w:ind w:firstLine="720"/>
        <w:jc w:val="both"/>
        <w:rPr>
          <w:i/>
        </w:rPr>
      </w:pPr>
      <w:r w:rsidRPr="00143558">
        <w:lastRenderedPageBreak/>
        <w:t>Sud  utvrđuje da su vjerovnici većinom propisanom odredbom članka 59.stavak 2 SZ-</w:t>
      </w:r>
      <w:r w:rsidRPr="005F6019">
        <w:t>a</w:t>
      </w:r>
      <w:r w:rsidR="005F6019" w:rsidRPr="005F6019">
        <w:t xml:space="preserve"> </w:t>
      </w:r>
      <w:r w:rsidRPr="005F6019">
        <w:t>prihvatili plan restrukturiranja</w:t>
      </w:r>
      <w:r w:rsidRPr="00566310">
        <w:rPr>
          <w:i/>
        </w:rPr>
        <w:t>.</w:t>
      </w:r>
    </w:p>
    <w:p w:rsidRDefault="003D11A6" w:rsidP="003D11A6" w:rsidR="003D11A6" w:rsidRPr="00143558">
      <w:pPr>
        <w:pStyle w:val="Tijeloteksta"/>
        <w:tabs>
          <w:tab w:pos="426" w:val="left"/>
        </w:tabs>
        <w:rPr>
          <w:i/>
        </w:rPr>
      </w:pPr>
    </w:p>
    <w:p w:rsidRDefault="003D11A6" w:rsidP="003D11A6" w:rsidR="003D11A6" w:rsidRPr="00143558">
      <w:pPr>
        <w:pStyle w:val="Tijeloteksta"/>
        <w:tabs>
          <w:tab w:pos="426" w:val="left"/>
        </w:tabs>
      </w:pPr>
      <w:r w:rsidRPr="00143558">
        <w:tab/>
      </w:r>
      <w:r w:rsidR="009F0BA5" w:rsidRPr="00143558">
        <w:t>S</w:t>
      </w:r>
      <w:r w:rsidRPr="00143558">
        <w:t>ud donosi  slijedeći</w:t>
      </w:r>
    </w:p>
    <w:p w:rsidRDefault="003D11A6" w:rsidP="003D11A6" w:rsidR="003D11A6" w:rsidRPr="00143558">
      <w:pPr>
        <w:pStyle w:val="Tijeloteksta"/>
        <w:tabs>
          <w:tab w:pos="426" w:val="left"/>
        </w:tabs>
        <w:jc w:val="center"/>
      </w:pPr>
      <w:r w:rsidRPr="00143558">
        <w:t>ZAKLJUČAK</w:t>
      </w:r>
    </w:p>
    <w:p w:rsidRDefault="003D11A6" w:rsidP="003D11A6" w:rsidR="003D11A6" w:rsidRPr="00143558">
      <w:pPr>
        <w:pStyle w:val="Tijeloteksta"/>
        <w:tabs>
          <w:tab w:pos="426" w:val="left"/>
        </w:tabs>
        <w:jc w:val="center"/>
      </w:pPr>
    </w:p>
    <w:p w:rsidRDefault="003D11A6" w:rsidP="003D11A6" w:rsidR="003D11A6" w:rsidRPr="00143558">
      <w:pPr>
        <w:pStyle w:val="Tijeloteksta"/>
        <w:tabs>
          <w:tab w:pos="426" w:val="left"/>
        </w:tabs>
      </w:pPr>
      <w:r w:rsidRPr="00143558">
        <w:tab/>
        <w:t>otpravak rješenja iz članka 61. stavak 1. SZ-a pisanim putem.</w:t>
      </w:r>
    </w:p>
    <w:p w:rsidRDefault="003D11A6" w:rsidP="003D11A6" w:rsidR="003D11A6" w:rsidRPr="00143558">
      <w:pPr>
        <w:pStyle w:val="Tijeloteksta"/>
        <w:tabs>
          <w:tab w:pos="426" w:val="left"/>
        </w:tabs>
        <w:rPr>
          <w:i/>
        </w:rPr>
      </w:pPr>
      <w:r w:rsidRPr="00143558">
        <w:tab/>
      </w:r>
    </w:p>
    <w:p w:rsidRDefault="003D11A6" w:rsidP="003D11A6" w:rsidR="003D11A6" w:rsidRPr="00143558">
      <w:pPr>
        <w:jc w:val="both"/>
      </w:pPr>
    </w:p>
    <w:p w:rsidRDefault="003D11A6" w:rsidP="003D11A6" w:rsidR="003D11A6" w:rsidRPr="00143558">
      <w:pPr>
        <w:jc w:val="both"/>
      </w:pPr>
      <w:r w:rsidRPr="00143558">
        <w:t>Dovršeno u</w:t>
      </w:r>
      <w:r w:rsidR="005F6019">
        <w:t xml:space="preserve"> 11,00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jc w:val="both"/>
      </w:pPr>
      <w:r w:rsidRPr="00143558">
        <w:t xml:space="preserve"> SUDAC:</w:t>
      </w:r>
      <w:r w:rsidRPr="00143558">
        <w:tab/>
      </w:r>
      <w:r w:rsidRPr="00143558">
        <w:tab/>
      </w:r>
      <w:r w:rsidRPr="00143558">
        <w:tab/>
      </w:r>
      <w:r w:rsidRPr="00143558">
        <w:tab/>
        <w:t xml:space="preserve">                     </w:t>
      </w:r>
      <w:r w:rsidRPr="00143558">
        <w:tab/>
      </w:r>
      <w:r w:rsidRPr="00143558">
        <w:tab/>
      </w:r>
      <w:r w:rsidRPr="00143558">
        <w:tab/>
        <w:t xml:space="preserve">ZZ dužnika </w:t>
      </w:r>
    </w:p>
    <w:p w:rsidRDefault="003D11A6" w:rsidP="003D11A6" w:rsidR="003D11A6" w:rsidRPr="00143558">
      <w:pPr>
        <w:jc w:val="both"/>
      </w:pPr>
      <w:r w:rsidRPr="00143558">
        <w:t>Ante Galić</w:t>
      </w:r>
    </w:p>
    <w:p w:rsidRDefault="003D11A6" w:rsidP="003D11A6" w:rsidR="003D11A6" w:rsidRPr="00143558">
      <w:pPr>
        <w:jc w:val="both"/>
      </w:pPr>
    </w:p>
    <w:p w:rsidRDefault="003D11A6" w:rsidP="003D11A6" w:rsidR="003D11A6" w:rsidRPr="00143558">
      <w:pPr>
        <w:ind w:firstLine="708" w:left="5664"/>
        <w:jc w:val="both"/>
      </w:pPr>
      <w:r w:rsidRPr="00143558">
        <w:t>VJEROVNICI:</w:t>
      </w: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jc w:val="both"/>
      </w:pPr>
      <w:r w:rsidRPr="00143558">
        <w:t>Povjerenik :</w:t>
      </w:r>
    </w:p>
    <w:p w:rsidRDefault="003D11A6" w:rsidP="003D11A6" w:rsidR="003D11A6" w:rsidRPr="00143558">
      <w:pPr>
        <w:jc w:val="both"/>
      </w:pPr>
    </w:p>
    <w:p w:rsidRDefault="003D11A6" w:rsidP="003D11A6" w:rsidR="003D11A6" w:rsidRPr="00143558">
      <w:pPr>
        <w:ind w:firstLine="720"/>
        <w:jc w:val="both"/>
      </w:pPr>
    </w:p>
    <w:p w:rsidRDefault="003D11A6" w:rsidP="003D11A6" w:rsidR="003D11A6" w:rsidRPr="00143558">
      <w:pPr>
        <w:jc w:val="both"/>
      </w:pPr>
      <w:r w:rsidRPr="00143558">
        <w:t>Zapisničar:</w:t>
      </w:r>
    </w:p>
    <w:p w:rsidRDefault="003D11A6" w:rsidP="003D11A6" w:rsidR="003D11A6" w:rsidRPr="00143558">
      <w:pPr>
        <w:jc w:val="both"/>
      </w:pPr>
      <w:r w:rsidRPr="00143558">
        <w:tab/>
      </w:r>
    </w:p>
    <w:sectPr w:rsidSect="00302849" w:rsidR="003D11A6" w:rsidRPr="0014355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969" w:rsidR="00DA6969">
      <w:r>
        <w:separator/>
      </w:r>
    </w:p>
  </w:endnote>
  <w:endnote w:id="0" w:type="continuationSeparator">
    <w:p w:rsidRDefault="00DA6969" w:rsidR="00DA6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969" w:rsidR="00DA6969">
      <w:r>
        <w:separator/>
      </w:r>
    </w:p>
  </w:footnote>
  <w:footnote w:id="0" w:type="continuationSeparator">
    <w:p w:rsidRDefault="00DA6969" w:rsidR="00DA6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969" w:rsidP="008F5C28" w:rsidR="00DA69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969" w:rsidR="00DA69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969" w:rsidP="008F5C28" w:rsidR="00DA69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829">
      <w:rPr>
        <w:rStyle w:val="Brojstranice"/>
        <w:noProof/>
      </w:rPr>
      <w:t>18</w:t>
    </w:r>
    <w:r>
      <w:rPr>
        <w:rStyle w:val="Brojstranice"/>
      </w:rPr>
      <w:fldChar w:fldCharType="end"/>
    </w:r>
  </w:p>
  <w:p w:rsidRDefault="00DA6969" w:rsidR="00DA6969">
    <w:pPr>
      <w:pStyle w:val="Zaglavlje"/>
    </w:pPr>
    <w:r>
      <w:t xml:space="preserve">                                                                                            . </w:t>
    </w:r>
    <w:r>
      <w:tab/>
      <w:t>St-2737/2017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85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423E0C"/>
    <w:multiLevelType w:val="hybridMultilevel"/>
    <w:tmpl w:val="031E0862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8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FD31982"/>
    <w:multiLevelType w:val="hybridMultilevel"/>
    <w:tmpl w:val="E68042A8"/>
    <w:lvl w:tplc="B29C8B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11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6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FBD63E7"/>
    <w:multiLevelType w:val="hybridMultilevel"/>
    <w:tmpl w:val="82B8712A"/>
    <w:lvl w:tplc="DA36F6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21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2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5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30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31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6"/>
  </w:num>
  <w:num w:numId="2">
    <w:abstractNumId w:val="7"/>
  </w:num>
  <w:num w:numId="3">
    <w:abstractNumId w:val="0"/>
  </w:num>
  <w:num w:numId="4">
    <w:abstractNumId w:val="32"/>
  </w:num>
  <w:num w:numId="5">
    <w:abstractNumId w:val="12"/>
  </w:num>
  <w:num w:numId="6">
    <w:abstractNumId w:val="28"/>
  </w:num>
  <w:num w:numId="7">
    <w:abstractNumId w:val="11"/>
  </w:num>
  <w:num w:numId="8">
    <w:abstractNumId w:val="25"/>
  </w:num>
  <w:num w:numId="9">
    <w:abstractNumId w:val="20"/>
  </w:num>
  <w:num w:numId="10">
    <w:abstractNumId w:val="16"/>
  </w:num>
  <w:num w:numId="11">
    <w:abstractNumId w:val="6"/>
  </w:num>
  <w:num w:numId="12">
    <w:abstractNumId w:val="23"/>
  </w:num>
  <w:num w:numId="13">
    <w:abstractNumId w:val="30"/>
  </w:num>
  <w:num w:numId="14">
    <w:abstractNumId w:val="29"/>
  </w:num>
  <w:num w:numId="15">
    <w:abstractNumId w:val="15"/>
  </w:num>
  <w:num w:numId="16">
    <w:abstractNumId w:val="24"/>
  </w:num>
  <w:num w:numId="17">
    <w:abstractNumId w:val="10"/>
  </w:num>
  <w:num w:numId="18">
    <w:abstractNumId w:val="21"/>
  </w:num>
  <w:num w:numId="19">
    <w:abstractNumId w:val="8"/>
  </w:num>
  <w:num w:numId="20">
    <w:abstractNumId w:val="14"/>
  </w:num>
  <w:num w:numId="21">
    <w:abstractNumId w:val="19"/>
  </w:num>
  <w:num w:numId="22">
    <w:abstractNumId w:val="13"/>
  </w:num>
  <w:num w:numId="23">
    <w:abstractNumId w:val="18"/>
  </w:num>
  <w:num w:numId="24">
    <w:abstractNumId w:val="22"/>
  </w:num>
  <w:num w:numId="25">
    <w:abstractNumId w:val="5"/>
  </w:num>
  <w:num w:numId="26">
    <w:abstractNumId w:val="4"/>
  </w:num>
  <w:num w:numId="27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7"/>
  </w:num>
  <w:num w:numId="30">
    <w:abstractNumId w:val="2"/>
  </w:num>
  <w:num w:numId="31">
    <w:abstractNumId w:val="17"/>
  </w:num>
  <w:num w:numId="32">
    <w:abstractNumId w:val="3"/>
  </w:num>
  <w:num w:numId="3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2586"/>
    <w:rsid w:val="00003DE4"/>
    <w:rsid w:val="000054C1"/>
    <w:rsid w:val="00005AC9"/>
    <w:rsid w:val="00007717"/>
    <w:rsid w:val="00011C57"/>
    <w:rsid w:val="00013DB7"/>
    <w:rsid w:val="00014967"/>
    <w:rsid w:val="0001530F"/>
    <w:rsid w:val="00015A2F"/>
    <w:rsid w:val="00015C3B"/>
    <w:rsid w:val="00015FD4"/>
    <w:rsid w:val="000160E5"/>
    <w:rsid w:val="00021C59"/>
    <w:rsid w:val="00022755"/>
    <w:rsid w:val="00024684"/>
    <w:rsid w:val="00025C6F"/>
    <w:rsid w:val="0003321E"/>
    <w:rsid w:val="000336C2"/>
    <w:rsid w:val="000337DB"/>
    <w:rsid w:val="00033A14"/>
    <w:rsid w:val="0004125D"/>
    <w:rsid w:val="00041E1C"/>
    <w:rsid w:val="0004433E"/>
    <w:rsid w:val="000449DA"/>
    <w:rsid w:val="00045AF3"/>
    <w:rsid w:val="0004783D"/>
    <w:rsid w:val="00050EAC"/>
    <w:rsid w:val="00053397"/>
    <w:rsid w:val="00054C30"/>
    <w:rsid w:val="00054EAB"/>
    <w:rsid w:val="00055106"/>
    <w:rsid w:val="00061C54"/>
    <w:rsid w:val="00063D11"/>
    <w:rsid w:val="00070B34"/>
    <w:rsid w:val="00072143"/>
    <w:rsid w:val="00073089"/>
    <w:rsid w:val="00073C34"/>
    <w:rsid w:val="000748DC"/>
    <w:rsid w:val="00074A9E"/>
    <w:rsid w:val="00074B4F"/>
    <w:rsid w:val="00082518"/>
    <w:rsid w:val="00083A31"/>
    <w:rsid w:val="0008447A"/>
    <w:rsid w:val="000870C1"/>
    <w:rsid w:val="0009063A"/>
    <w:rsid w:val="00090F02"/>
    <w:rsid w:val="00091F5F"/>
    <w:rsid w:val="00093434"/>
    <w:rsid w:val="000960D8"/>
    <w:rsid w:val="000A4A3D"/>
    <w:rsid w:val="000A50CB"/>
    <w:rsid w:val="000A697D"/>
    <w:rsid w:val="000B0152"/>
    <w:rsid w:val="000B5305"/>
    <w:rsid w:val="000C093F"/>
    <w:rsid w:val="000C3564"/>
    <w:rsid w:val="000C5B59"/>
    <w:rsid w:val="000C61BC"/>
    <w:rsid w:val="000D7001"/>
    <w:rsid w:val="000E4416"/>
    <w:rsid w:val="000E4881"/>
    <w:rsid w:val="000E620D"/>
    <w:rsid w:val="000E6846"/>
    <w:rsid w:val="000F0053"/>
    <w:rsid w:val="000F27B2"/>
    <w:rsid w:val="000F44F4"/>
    <w:rsid w:val="000F725B"/>
    <w:rsid w:val="000F7316"/>
    <w:rsid w:val="00101B04"/>
    <w:rsid w:val="00101F7A"/>
    <w:rsid w:val="00110625"/>
    <w:rsid w:val="001122FB"/>
    <w:rsid w:val="0011453B"/>
    <w:rsid w:val="00120872"/>
    <w:rsid w:val="00120B46"/>
    <w:rsid w:val="00121683"/>
    <w:rsid w:val="00121B8D"/>
    <w:rsid w:val="001252F0"/>
    <w:rsid w:val="0012553B"/>
    <w:rsid w:val="00130289"/>
    <w:rsid w:val="00132CCD"/>
    <w:rsid w:val="00133399"/>
    <w:rsid w:val="00135F30"/>
    <w:rsid w:val="00136E06"/>
    <w:rsid w:val="00140F6D"/>
    <w:rsid w:val="00143558"/>
    <w:rsid w:val="0014463B"/>
    <w:rsid w:val="00145124"/>
    <w:rsid w:val="001452E9"/>
    <w:rsid w:val="001457D2"/>
    <w:rsid w:val="00145BB9"/>
    <w:rsid w:val="00147357"/>
    <w:rsid w:val="001543C8"/>
    <w:rsid w:val="001577E4"/>
    <w:rsid w:val="001609D4"/>
    <w:rsid w:val="0016105E"/>
    <w:rsid w:val="00161DCC"/>
    <w:rsid w:val="001626AE"/>
    <w:rsid w:val="001629A0"/>
    <w:rsid w:val="00164000"/>
    <w:rsid w:val="00164B0B"/>
    <w:rsid w:val="001651F9"/>
    <w:rsid w:val="00170F21"/>
    <w:rsid w:val="00171603"/>
    <w:rsid w:val="00175A38"/>
    <w:rsid w:val="00181C9E"/>
    <w:rsid w:val="001846D5"/>
    <w:rsid w:val="00184A71"/>
    <w:rsid w:val="001873BF"/>
    <w:rsid w:val="00190BF1"/>
    <w:rsid w:val="0019316E"/>
    <w:rsid w:val="00197721"/>
    <w:rsid w:val="001A0C1F"/>
    <w:rsid w:val="001A15B2"/>
    <w:rsid w:val="001A2E23"/>
    <w:rsid w:val="001A52F6"/>
    <w:rsid w:val="001A565C"/>
    <w:rsid w:val="001B1CFA"/>
    <w:rsid w:val="001B6E10"/>
    <w:rsid w:val="001B755C"/>
    <w:rsid w:val="001B766D"/>
    <w:rsid w:val="001C18ED"/>
    <w:rsid w:val="001C2C00"/>
    <w:rsid w:val="001C64DB"/>
    <w:rsid w:val="001D0480"/>
    <w:rsid w:val="001D170E"/>
    <w:rsid w:val="001D4DB9"/>
    <w:rsid w:val="001D5B36"/>
    <w:rsid w:val="001D73D8"/>
    <w:rsid w:val="001E6ADA"/>
    <w:rsid w:val="001F1669"/>
    <w:rsid w:val="001F1881"/>
    <w:rsid w:val="001F29C3"/>
    <w:rsid w:val="001F3A27"/>
    <w:rsid w:val="001F4747"/>
    <w:rsid w:val="001F7CF6"/>
    <w:rsid w:val="002004DD"/>
    <w:rsid w:val="00204A6D"/>
    <w:rsid w:val="002079C2"/>
    <w:rsid w:val="00211058"/>
    <w:rsid w:val="0021111D"/>
    <w:rsid w:val="002130CE"/>
    <w:rsid w:val="00213C2C"/>
    <w:rsid w:val="00213F09"/>
    <w:rsid w:val="002237DB"/>
    <w:rsid w:val="00223CB7"/>
    <w:rsid w:val="002246F4"/>
    <w:rsid w:val="00224DF3"/>
    <w:rsid w:val="00225194"/>
    <w:rsid w:val="0022601E"/>
    <w:rsid w:val="00232C4E"/>
    <w:rsid w:val="00235E31"/>
    <w:rsid w:val="00240BC4"/>
    <w:rsid w:val="002428A3"/>
    <w:rsid w:val="0024291F"/>
    <w:rsid w:val="00247D93"/>
    <w:rsid w:val="00250A5B"/>
    <w:rsid w:val="00250A63"/>
    <w:rsid w:val="002534B2"/>
    <w:rsid w:val="002552EE"/>
    <w:rsid w:val="0025548C"/>
    <w:rsid w:val="00260128"/>
    <w:rsid w:val="00260584"/>
    <w:rsid w:val="00261458"/>
    <w:rsid w:val="00261EF8"/>
    <w:rsid w:val="00263A71"/>
    <w:rsid w:val="002642C6"/>
    <w:rsid w:val="00265752"/>
    <w:rsid w:val="002664A0"/>
    <w:rsid w:val="00276A06"/>
    <w:rsid w:val="00280042"/>
    <w:rsid w:val="00281CC6"/>
    <w:rsid w:val="00281F22"/>
    <w:rsid w:val="00282C9F"/>
    <w:rsid w:val="002833E7"/>
    <w:rsid w:val="00284D86"/>
    <w:rsid w:val="00290712"/>
    <w:rsid w:val="00292CDA"/>
    <w:rsid w:val="00292E38"/>
    <w:rsid w:val="00294012"/>
    <w:rsid w:val="00295CF7"/>
    <w:rsid w:val="00297B8E"/>
    <w:rsid w:val="00297FAE"/>
    <w:rsid w:val="002A068E"/>
    <w:rsid w:val="002A1D9D"/>
    <w:rsid w:val="002A293B"/>
    <w:rsid w:val="002A29E9"/>
    <w:rsid w:val="002A2A94"/>
    <w:rsid w:val="002A690A"/>
    <w:rsid w:val="002A7682"/>
    <w:rsid w:val="002B5264"/>
    <w:rsid w:val="002B7CA3"/>
    <w:rsid w:val="002C3E7B"/>
    <w:rsid w:val="002C4F5F"/>
    <w:rsid w:val="002C517B"/>
    <w:rsid w:val="002C6BE2"/>
    <w:rsid w:val="002C6DE6"/>
    <w:rsid w:val="002D0230"/>
    <w:rsid w:val="002D0C09"/>
    <w:rsid w:val="002D5187"/>
    <w:rsid w:val="002D686A"/>
    <w:rsid w:val="002E0538"/>
    <w:rsid w:val="002E4BBC"/>
    <w:rsid w:val="002E4E7B"/>
    <w:rsid w:val="002E4FAB"/>
    <w:rsid w:val="002E5153"/>
    <w:rsid w:val="002E5A16"/>
    <w:rsid w:val="002F1DF1"/>
    <w:rsid w:val="002F20F7"/>
    <w:rsid w:val="002F3B00"/>
    <w:rsid w:val="002F3E82"/>
    <w:rsid w:val="002F427E"/>
    <w:rsid w:val="002F515D"/>
    <w:rsid w:val="002F602D"/>
    <w:rsid w:val="002F7105"/>
    <w:rsid w:val="003006B1"/>
    <w:rsid w:val="00302849"/>
    <w:rsid w:val="003036A4"/>
    <w:rsid w:val="00303D33"/>
    <w:rsid w:val="00306624"/>
    <w:rsid w:val="00306ECB"/>
    <w:rsid w:val="003079F0"/>
    <w:rsid w:val="003102F4"/>
    <w:rsid w:val="003148B5"/>
    <w:rsid w:val="0031751B"/>
    <w:rsid w:val="00317CC2"/>
    <w:rsid w:val="00323268"/>
    <w:rsid w:val="0032629E"/>
    <w:rsid w:val="00326310"/>
    <w:rsid w:val="003269CF"/>
    <w:rsid w:val="00326DE8"/>
    <w:rsid w:val="00331622"/>
    <w:rsid w:val="00332165"/>
    <w:rsid w:val="003328D3"/>
    <w:rsid w:val="00334986"/>
    <w:rsid w:val="00335224"/>
    <w:rsid w:val="003365A4"/>
    <w:rsid w:val="00342A54"/>
    <w:rsid w:val="003433A1"/>
    <w:rsid w:val="003456EF"/>
    <w:rsid w:val="0035258C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23BC"/>
    <w:rsid w:val="00396AA5"/>
    <w:rsid w:val="00397C2A"/>
    <w:rsid w:val="003A3CA5"/>
    <w:rsid w:val="003A3EF6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1FA"/>
    <w:rsid w:val="003C4428"/>
    <w:rsid w:val="003D11A6"/>
    <w:rsid w:val="003D6382"/>
    <w:rsid w:val="003E425C"/>
    <w:rsid w:val="003E6EF6"/>
    <w:rsid w:val="003E7652"/>
    <w:rsid w:val="003F2771"/>
    <w:rsid w:val="003F5A1E"/>
    <w:rsid w:val="003F647D"/>
    <w:rsid w:val="003F785A"/>
    <w:rsid w:val="004026C7"/>
    <w:rsid w:val="0040306B"/>
    <w:rsid w:val="00403B47"/>
    <w:rsid w:val="0040701A"/>
    <w:rsid w:val="0041301B"/>
    <w:rsid w:val="00414152"/>
    <w:rsid w:val="00415ACF"/>
    <w:rsid w:val="004208A7"/>
    <w:rsid w:val="00424F7D"/>
    <w:rsid w:val="004253D8"/>
    <w:rsid w:val="0042748C"/>
    <w:rsid w:val="00431089"/>
    <w:rsid w:val="004340C0"/>
    <w:rsid w:val="00437B1C"/>
    <w:rsid w:val="00444508"/>
    <w:rsid w:val="0044458E"/>
    <w:rsid w:val="0044610D"/>
    <w:rsid w:val="00447BA4"/>
    <w:rsid w:val="004514BE"/>
    <w:rsid w:val="00451D47"/>
    <w:rsid w:val="00454016"/>
    <w:rsid w:val="004545FA"/>
    <w:rsid w:val="00456ACD"/>
    <w:rsid w:val="004607E4"/>
    <w:rsid w:val="00462730"/>
    <w:rsid w:val="004651A4"/>
    <w:rsid w:val="00467AFD"/>
    <w:rsid w:val="0047123A"/>
    <w:rsid w:val="00473527"/>
    <w:rsid w:val="004736C3"/>
    <w:rsid w:val="00475CF9"/>
    <w:rsid w:val="00476F48"/>
    <w:rsid w:val="00477BFC"/>
    <w:rsid w:val="00480C0A"/>
    <w:rsid w:val="00481246"/>
    <w:rsid w:val="0048565E"/>
    <w:rsid w:val="0048585B"/>
    <w:rsid w:val="0049379D"/>
    <w:rsid w:val="004940E6"/>
    <w:rsid w:val="004A1619"/>
    <w:rsid w:val="004A2BE9"/>
    <w:rsid w:val="004A4864"/>
    <w:rsid w:val="004A635E"/>
    <w:rsid w:val="004B10EA"/>
    <w:rsid w:val="004B3316"/>
    <w:rsid w:val="004B3C16"/>
    <w:rsid w:val="004C5BF1"/>
    <w:rsid w:val="004C6C0A"/>
    <w:rsid w:val="004C7380"/>
    <w:rsid w:val="004D5228"/>
    <w:rsid w:val="004E1FD0"/>
    <w:rsid w:val="004E382F"/>
    <w:rsid w:val="004E545C"/>
    <w:rsid w:val="004E58C5"/>
    <w:rsid w:val="004F3A3D"/>
    <w:rsid w:val="004F6E29"/>
    <w:rsid w:val="005007B9"/>
    <w:rsid w:val="00500A5C"/>
    <w:rsid w:val="005019F9"/>
    <w:rsid w:val="005076E5"/>
    <w:rsid w:val="00507832"/>
    <w:rsid w:val="005102C7"/>
    <w:rsid w:val="00510B45"/>
    <w:rsid w:val="005130DF"/>
    <w:rsid w:val="005206B7"/>
    <w:rsid w:val="00521B02"/>
    <w:rsid w:val="00521EA2"/>
    <w:rsid w:val="00521ED2"/>
    <w:rsid w:val="00523CD2"/>
    <w:rsid w:val="00524577"/>
    <w:rsid w:val="0052564D"/>
    <w:rsid w:val="00525E88"/>
    <w:rsid w:val="00535472"/>
    <w:rsid w:val="00536B3A"/>
    <w:rsid w:val="0054204B"/>
    <w:rsid w:val="005436E1"/>
    <w:rsid w:val="005509AA"/>
    <w:rsid w:val="00553ABB"/>
    <w:rsid w:val="00554D61"/>
    <w:rsid w:val="005562A4"/>
    <w:rsid w:val="00556F85"/>
    <w:rsid w:val="0055724D"/>
    <w:rsid w:val="00557AD4"/>
    <w:rsid w:val="005608D4"/>
    <w:rsid w:val="005636F4"/>
    <w:rsid w:val="00566310"/>
    <w:rsid w:val="00575490"/>
    <w:rsid w:val="00583296"/>
    <w:rsid w:val="0058329F"/>
    <w:rsid w:val="005844E9"/>
    <w:rsid w:val="0058541E"/>
    <w:rsid w:val="00587A06"/>
    <w:rsid w:val="00587D04"/>
    <w:rsid w:val="00590732"/>
    <w:rsid w:val="00593278"/>
    <w:rsid w:val="00596E18"/>
    <w:rsid w:val="00596FA3"/>
    <w:rsid w:val="005A6CFD"/>
    <w:rsid w:val="005A755C"/>
    <w:rsid w:val="005B2DFD"/>
    <w:rsid w:val="005B2F62"/>
    <w:rsid w:val="005B4F5F"/>
    <w:rsid w:val="005B52E4"/>
    <w:rsid w:val="005B60A3"/>
    <w:rsid w:val="005C0814"/>
    <w:rsid w:val="005C2DE2"/>
    <w:rsid w:val="005C6015"/>
    <w:rsid w:val="005D4BB0"/>
    <w:rsid w:val="005D76D9"/>
    <w:rsid w:val="005E17E5"/>
    <w:rsid w:val="005F04FF"/>
    <w:rsid w:val="005F2169"/>
    <w:rsid w:val="005F2777"/>
    <w:rsid w:val="005F4233"/>
    <w:rsid w:val="005F4EB5"/>
    <w:rsid w:val="005F6019"/>
    <w:rsid w:val="005F7517"/>
    <w:rsid w:val="005F79AC"/>
    <w:rsid w:val="00600BFB"/>
    <w:rsid w:val="006016D7"/>
    <w:rsid w:val="00601F2A"/>
    <w:rsid w:val="006050B5"/>
    <w:rsid w:val="0061077E"/>
    <w:rsid w:val="006148FC"/>
    <w:rsid w:val="00616AD9"/>
    <w:rsid w:val="0062083B"/>
    <w:rsid w:val="00621778"/>
    <w:rsid w:val="00624D72"/>
    <w:rsid w:val="00625A0F"/>
    <w:rsid w:val="0062718A"/>
    <w:rsid w:val="00627B35"/>
    <w:rsid w:val="0063025C"/>
    <w:rsid w:val="006323C5"/>
    <w:rsid w:val="0063391C"/>
    <w:rsid w:val="00633A12"/>
    <w:rsid w:val="00633B2F"/>
    <w:rsid w:val="00635ECD"/>
    <w:rsid w:val="006365AC"/>
    <w:rsid w:val="00640915"/>
    <w:rsid w:val="006438B8"/>
    <w:rsid w:val="006456DC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741E"/>
    <w:rsid w:val="006718C5"/>
    <w:rsid w:val="006718FF"/>
    <w:rsid w:val="00674F94"/>
    <w:rsid w:val="00676085"/>
    <w:rsid w:val="006768FA"/>
    <w:rsid w:val="006776F8"/>
    <w:rsid w:val="00683198"/>
    <w:rsid w:val="006847B7"/>
    <w:rsid w:val="00684FC3"/>
    <w:rsid w:val="00690911"/>
    <w:rsid w:val="00691459"/>
    <w:rsid w:val="00693266"/>
    <w:rsid w:val="00693C6C"/>
    <w:rsid w:val="0069472B"/>
    <w:rsid w:val="00694FCF"/>
    <w:rsid w:val="006A1FC9"/>
    <w:rsid w:val="006B0095"/>
    <w:rsid w:val="006B023D"/>
    <w:rsid w:val="006B3B79"/>
    <w:rsid w:val="006C0093"/>
    <w:rsid w:val="006C04C5"/>
    <w:rsid w:val="006C0929"/>
    <w:rsid w:val="006C5152"/>
    <w:rsid w:val="006C72DC"/>
    <w:rsid w:val="006D0346"/>
    <w:rsid w:val="006D0372"/>
    <w:rsid w:val="006D313D"/>
    <w:rsid w:val="006D33CB"/>
    <w:rsid w:val="006D374F"/>
    <w:rsid w:val="006D7A82"/>
    <w:rsid w:val="006E1FEE"/>
    <w:rsid w:val="006E529B"/>
    <w:rsid w:val="006E59D0"/>
    <w:rsid w:val="006E6C02"/>
    <w:rsid w:val="006F0CA1"/>
    <w:rsid w:val="006F57C2"/>
    <w:rsid w:val="006F63C3"/>
    <w:rsid w:val="00700B31"/>
    <w:rsid w:val="007027CE"/>
    <w:rsid w:val="00706621"/>
    <w:rsid w:val="00711A5B"/>
    <w:rsid w:val="00712B71"/>
    <w:rsid w:val="00714AEA"/>
    <w:rsid w:val="00716E1D"/>
    <w:rsid w:val="00723CE8"/>
    <w:rsid w:val="007241E4"/>
    <w:rsid w:val="00724E00"/>
    <w:rsid w:val="007311A5"/>
    <w:rsid w:val="00731A00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4117"/>
    <w:rsid w:val="00756825"/>
    <w:rsid w:val="00756DBB"/>
    <w:rsid w:val="007576EC"/>
    <w:rsid w:val="00763105"/>
    <w:rsid w:val="0076340B"/>
    <w:rsid w:val="0076398F"/>
    <w:rsid w:val="00770294"/>
    <w:rsid w:val="00773CA1"/>
    <w:rsid w:val="00774DE5"/>
    <w:rsid w:val="00780FF4"/>
    <w:rsid w:val="00781975"/>
    <w:rsid w:val="00784C9E"/>
    <w:rsid w:val="00786644"/>
    <w:rsid w:val="007870EC"/>
    <w:rsid w:val="00787C88"/>
    <w:rsid w:val="00787E90"/>
    <w:rsid w:val="00787ED8"/>
    <w:rsid w:val="00792071"/>
    <w:rsid w:val="00792BC3"/>
    <w:rsid w:val="00795A36"/>
    <w:rsid w:val="007964C5"/>
    <w:rsid w:val="007A2377"/>
    <w:rsid w:val="007A3D5E"/>
    <w:rsid w:val="007A5501"/>
    <w:rsid w:val="007A76E4"/>
    <w:rsid w:val="007B03C5"/>
    <w:rsid w:val="007B3109"/>
    <w:rsid w:val="007B42E3"/>
    <w:rsid w:val="007B492E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E5F38"/>
    <w:rsid w:val="007F10D7"/>
    <w:rsid w:val="007F1B0A"/>
    <w:rsid w:val="007F5200"/>
    <w:rsid w:val="007F532B"/>
    <w:rsid w:val="008004D8"/>
    <w:rsid w:val="008019C2"/>
    <w:rsid w:val="00802926"/>
    <w:rsid w:val="00811747"/>
    <w:rsid w:val="0081269E"/>
    <w:rsid w:val="00820548"/>
    <w:rsid w:val="008240C4"/>
    <w:rsid w:val="00826EAD"/>
    <w:rsid w:val="008339F6"/>
    <w:rsid w:val="00833AE5"/>
    <w:rsid w:val="0083527A"/>
    <w:rsid w:val="00836837"/>
    <w:rsid w:val="00837C50"/>
    <w:rsid w:val="00840F7E"/>
    <w:rsid w:val="00841342"/>
    <w:rsid w:val="00841AE6"/>
    <w:rsid w:val="0084772B"/>
    <w:rsid w:val="00847BAD"/>
    <w:rsid w:val="008508E9"/>
    <w:rsid w:val="00852F66"/>
    <w:rsid w:val="008538E0"/>
    <w:rsid w:val="00854016"/>
    <w:rsid w:val="00855281"/>
    <w:rsid w:val="008559C6"/>
    <w:rsid w:val="0085652E"/>
    <w:rsid w:val="0085741D"/>
    <w:rsid w:val="00857DFC"/>
    <w:rsid w:val="00862749"/>
    <w:rsid w:val="00866FB9"/>
    <w:rsid w:val="008671FE"/>
    <w:rsid w:val="0087219B"/>
    <w:rsid w:val="008729A5"/>
    <w:rsid w:val="008801D2"/>
    <w:rsid w:val="0088072B"/>
    <w:rsid w:val="008810BC"/>
    <w:rsid w:val="00881FDA"/>
    <w:rsid w:val="008825FD"/>
    <w:rsid w:val="008826BF"/>
    <w:rsid w:val="0088632D"/>
    <w:rsid w:val="0089379C"/>
    <w:rsid w:val="0089793E"/>
    <w:rsid w:val="008A1C6A"/>
    <w:rsid w:val="008A2B40"/>
    <w:rsid w:val="008A46D3"/>
    <w:rsid w:val="008A5B30"/>
    <w:rsid w:val="008A6D6F"/>
    <w:rsid w:val="008B0A1B"/>
    <w:rsid w:val="008B0C32"/>
    <w:rsid w:val="008B362D"/>
    <w:rsid w:val="008B52E7"/>
    <w:rsid w:val="008C21F5"/>
    <w:rsid w:val="008C3242"/>
    <w:rsid w:val="008C73A5"/>
    <w:rsid w:val="008D0D5F"/>
    <w:rsid w:val="008D14F5"/>
    <w:rsid w:val="008D42FB"/>
    <w:rsid w:val="008D6674"/>
    <w:rsid w:val="008D7513"/>
    <w:rsid w:val="008E046A"/>
    <w:rsid w:val="008E0B22"/>
    <w:rsid w:val="008E0CF9"/>
    <w:rsid w:val="008E277B"/>
    <w:rsid w:val="008E330C"/>
    <w:rsid w:val="008E53DA"/>
    <w:rsid w:val="008E5ACC"/>
    <w:rsid w:val="008F0AE8"/>
    <w:rsid w:val="008F3D81"/>
    <w:rsid w:val="008F480B"/>
    <w:rsid w:val="008F5C28"/>
    <w:rsid w:val="008F715C"/>
    <w:rsid w:val="00902F76"/>
    <w:rsid w:val="00903A12"/>
    <w:rsid w:val="009060A9"/>
    <w:rsid w:val="009062A9"/>
    <w:rsid w:val="00907AA1"/>
    <w:rsid w:val="00911262"/>
    <w:rsid w:val="00912A1B"/>
    <w:rsid w:val="00913B1C"/>
    <w:rsid w:val="009159A6"/>
    <w:rsid w:val="00916895"/>
    <w:rsid w:val="0092240F"/>
    <w:rsid w:val="0092353C"/>
    <w:rsid w:val="009242D0"/>
    <w:rsid w:val="009278BB"/>
    <w:rsid w:val="00930602"/>
    <w:rsid w:val="009316E1"/>
    <w:rsid w:val="0093498C"/>
    <w:rsid w:val="0093556A"/>
    <w:rsid w:val="00935D8E"/>
    <w:rsid w:val="0093792C"/>
    <w:rsid w:val="009426B7"/>
    <w:rsid w:val="009449F2"/>
    <w:rsid w:val="00951F51"/>
    <w:rsid w:val="0095525B"/>
    <w:rsid w:val="009609BB"/>
    <w:rsid w:val="00960DA8"/>
    <w:rsid w:val="00966EE2"/>
    <w:rsid w:val="009701F1"/>
    <w:rsid w:val="00971BD4"/>
    <w:rsid w:val="00971E13"/>
    <w:rsid w:val="00973331"/>
    <w:rsid w:val="00973C8B"/>
    <w:rsid w:val="00975C99"/>
    <w:rsid w:val="00976D98"/>
    <w:rsid w:val="00980E6A"/>
    <w:rsid w:val="0098753D"/>
    <w:rsid w:val="00991EFE"/>
    <w:rsid w:val="00992ABE"/>
    <w:rsid w:val="009944B2"/>
    <w:rsid w:val="00996401"/>
    <w:rsid w:val="009A0585"/>
    <w:rsid w:val="009A3AE1"/>
    <w:rsid w:val="009A4112"/>
    <w:rsid w:val="009A4C72"/>
    <w:rsid w:val="009A63DE"/>
    <w:rsid w:val="009A66BC"/>
    <w:rsid w:val="009B12CB"/>
    <w:rsid w:val="009B21B3"/>
    <w:rsid w:val="009B2503"/>
    <w:rsid w:val="009B2BC8"/>
    <w:rsid w:val="009B4994"/>
    <w:rsid w:val="009B5EEF"/>
    <w:rsid w:val="009B6BFC"/>
    <w:rsid w:val="009B6FB6"/>
    <w:rsid w:val="009C0761"/>
    <w:rsid w:val="009C0C73"/>
    <w:rsid w:val="009C2A00"/>
    <w:rsid w:val="009C384B"/>
    <w:rsid w:val="009C51C2"/>
    <w:rsid w:val="009D0094"/>
    <w:rsid w:val="009D485A"/>
    <w:rsid w:val="009D49B7"/>
    <w:rsid w:val="009D6000"/>
    <w:rsid w:val="009D7E02"/>
    <w:rsid w:val="009E5085"/>
    <w:rsid w:val="009E531B"/>
    <w:rsid w:val="009F0BA5"/>
    <w:rsid w:val="009F410B"/>
    <w:rsid w:val="00A03709"/>
    <w:rsid w:val="00A03FCB"/>
    <w:rsid w:val="00A06913"/>
    <w:rsid w:val="00A0732F"/>
    <w:rsid w:val="00A11B07"/>
    <w:rsid w:val="00A14F87"/>
    <w:rsid w:val="00A1689E"/>
    <w:rsid w:val="00A16961"/>
    <w:rsid w:val="00A22C11"/>
    <w:rsid w:val="00A276BC"/>
    <w:rsid w:val="00A35FB9"/>
    <w:rsid w:val="00A404E2"/>
    <w:rsid w:val="00A45CC4"/>
    <w:rsid w:val="00A47A05"/>
    <w:rsid w:val="00A47D19"/>
    <w:rsid w:val="00A50674"/>
    <w:rsid w:val="00A521C2"/>
    <w:rsid w:val="00A52BA1"/>
    <w:rsid w:val="00A5307F"/>
    <w:rsid w:val="00A56B46"/>
    <w:rsid w:val="00A608EB"/>
    <w:rsid w:val="00A6139D"/>
    <w:rsid w:val="00A6266D"/>
    <w:rsid w:val="00A66236"/>
    <w:rsid w:val="00A67A2F"/>
    <w:rsid w:val="00A67D00"/>
    <w:rsid w:val="00A7082E"/>
    <w:rsid w:val="00A80084"/>
    <w:rsid w:val="00A811EC"/>
    <w:rsid w:val="00A82115"/>
    <w:rsid w:val="00A84C04"/>
    <w:rsid w:val="00A84FB3"/>
    <w:rsid w:val="00A85B91"/>
    <w:rsid w:val="00A86647"/>
    <w:rsid w:val="00A868BA"/>
    <w:rsid w:val="00A86EF8"/>
    <w:rsid w:val="00A96A1E"/>
    <w:rsid w:val="00AA76E2"/>
    <w:rsid w:val="00AA78C3"/>
    <w:rsid w:val="00AB3607"/>
    <w:rsid w:val="00AB64CE"/>
    <w:rsid w:val="00AB6F31"/>
    <w:rsid w:val="00AB7506"/>
    <w:rsid w:val="00AB7E95"/>
    <w:rsid w:val="00AC273C"/>
    <w:rsid w:val="00AC3C10"/>
    <w:rsid w:val="00AC63C2"/>
    <w:rsid w:val="00AD1ABA"/>
    <w:rsid w:val="00AD23AE"/>
    <w:rsid w:val="00AD5AE6"/>
    <w:rsid w:val="00AD74C6"/>
    <w:rsid w:val="00AD7890"/>
    <w:rsid w:val="00AE0219"/>
    <w:rsid w:val="00AE509F"/>
    <w:rsid w:val="00AE61AC"/>
    <w:rsid w:val="00AF2A1C"/>
    <w:rsid w:val="00AF2DD2"/>
    <w:rsid w:val="00AF4D65"/>
    <w:rsid w:val="00AF67C3"/>
    <w:rsid w:val="00AF68F4"/>
    <w:rsid w:val="00AF72DC"/>
    <w:rsid w:val="00AF7D96"/>
    <w:rsid w:val="00B009F8"/>
    <w:rsid w:val="00B058BB"/>
    <w:rsid w:val="00B061AF"/>
    <w:rsid w:val="00B105CC"/>
    <w:rsid w:val="00B11364"/>
    <w:rsid w:val="00B1146D"/>
    <w:rsid w:val="00B1221D"/>
    <w:rsid w:val="00B14E9C"/>
    <w:rsid w:val="00B2203F"/>
    <w:rsid w:val="00B237CA"/>
    <w:rsid w:val="00B23D68"/>
    <w:rsid w:val="00B2459E"/>
    <w:rsid w:val="00B25931"/>
    <w:rsid w:val="00B3114F"/>
    <w:rsid w:val="00B32A2E"/>
    <w:rsid w:val="00B32BCC"/>
    <w:rsid w:val="00B33FAE"/>
    <w:rsid w:val="00B34B5F"/>
    <w:rsid w:val="00B42611"/>
    <w:rsid w:val="00B4472E"/>
    <w:rsid w:val="00B54768"/>
    <w:rsid w:val="00B57FBD"/>
    <w:rsid w:val="00B60B09"/>
    <w:rsid w:val="00B636B2"/>
    <w:rsid w:val="00B6458C"/>
    <w:rsid w:val="00B656BD"/>
    <w:rsid w:val="00B678A9"/>
    <w:rsid w:val="00B7159F"/>
    <w:rsid w:val="00B72213"/>
    <w:rsid w:val="00B73A3A"/>
    <w:rsid w:val="00B8025E"/>
    <w:rsid w:val="00B83677"/>
    <w:rsid w:val="00B84C1A"/>
    <w:rsid w:val="00B90F18"/>
    <w:rsid w:val="00B94EAA"/>
    <w:rsid w:val="00B953CC"/>
    <w:rsid w:val="00B96B0E"/>
    <w:rsid w:val="00B9764D"/>
    <w:rsid w:val="00B979C3"/>
    <w:rsid w:val="00BA19C5"/>
    <w:rsid w:val="00BA75E6"/>
    <w:rsid w:val="00BB0519"/>
    <w:rsid w:val="00BB0D87"/>
    <w:rsid w:val="00BB5E77"/>
    <w:rsid w:val="00BB77A9"/>
    <w:rsid w:val="00BC5C09"/>
    <w:rsid w:val="00BC7616"/>
    <w:rsid w:val="00BD280F"/>
    <w:rsid w:val="00BD3515"/>
    <w:rsid w:val="00BD35E5"/>
    <w:rsid w:val="00BD71B2"/>
    <w:rsid w:val="00BD7922"/>
    <w:rsid w:val="00BE2595"/>
    <w:rsid w:val="00BE3B51"/>
    <w:rsid w:val="00BE7961"/>
    <w:rsid w:val="00BF229B"/>
    <w:rsid w:val="00BF2F24"/>
    <w:rsid w:val="00BF3707"/>
    <w:rsid w:val="00BF50A7"/>
    <w:rsid w:val="00BF7427"/>
    <w:rsid w:val="00BF7855"/>
    <w:rsid w:val="00C02A54"/>
    <w:rsid w:val="00C04097"/>
    <w:rsid w:val="00C0545F"/>
    <w:rsid w:val="00C06D01"/>
    <w:rsid w:val="00C06FEF"/>
    <w:rsid w:val="00C10185"/>
    <w:rsid w:val="00C10CEB"/>
    <w:rsid w:val="00C12DF9"/>
    <w:rsid w:val="00C137BE"/>
    <w:rsid w:val="00C14921"/>
    <w:rsid w:val="00C1593E"/>
    <w:rsid w:val="00C179A6"/>
    <w:rsid w:val="00C17E8C"/>
    <w:rsid w:val="00C22D3F"/>
    <w:rsid w:val="00C2398F"/>
    <w:rsid w:val="00C25CA3"/>
    <w:rsid w:val="00C35B84"/>
    <w:rsid w:val="00C362D5"/>
    <w:rsid w:val="00C378C3"/>
    <w:rsid w:val="00C40650"/>
    <w:rsid w:val="00C414BF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66F3A"/>
    <w:rsid w:val="00C70195"/>
    <w:rsid w:val="00C723D0"/>
    <w:rsid w:val="00C725FD"/>
    <w:rsid w:val="00C750E0"/>
    <w:rsid w:val="00C822E8"/>
    <w:rsid w:val="00C823AF"/>
    <w:rsid w:val="00C844D4"/>
    <w:rsid w:val="00C85B25"/>
    <w:rsid w:val="00C86F73"/>
    <w:rsid w:val="00C909C1"/>
    <w:rsid w:val="00C92DA3"/>
    <w:rsid w:val="00C94A45"/>
    <w:rsid w:val="00C97421"/>
    <w:rsid w:val="00CA1985"/>
    <w:rsid w:val="00CA214D"/>
    <w:rsid w:val="00CA27D6"/>
    <w:rsid w:val="00CA29DB"/>
    <w:rsid w:val="00CA503A"/>
    <w:rsid w:val="00CA66E6"/>
    <w:rsid w:val="00CB0004"/>
    <w:rsid w:val="00CB1505"/>
    <w:rsid w:val="00CB25ED"/>
    <w:rsid w:val="00CB2677"/>
    <w:rsid w:val="00CC063F"/>
    <w:rsid w:val="00CC4C6A"/>
    <w:rsid w:val="00CD3CAE"/>
    <w:rsid w:val="00CD4182"/>
    <w:rsid w:val="00CD4370"/>
    <w:rsid w:val="00CD43C3"/>
    <w:rsid w:val="00CD4A64"/>
    <w:rsid w:val="00CD5E2A"/>
    <w:rsid w:val="00CD5F24"/>
    <w:rsid w:val="00CE36B9"/>
    <w:rsid w:val="00CE4429"/>
    <w:rsid w:val="00CF1665"/>
    <w:rsid w:val="00CF55D3"/>
    <w:rsid w:val="00CF656B"/>
    <w:rsid w:val="00D002B8"/>
    <w:rsid w:val="00D07320"/>
    <w:rsid w:val="00D10A1F"/>
    <w:rsid w:val="00D10D9F"/>
    <w:rsid w:val="00D114DC"/>
    <w:rsid w:val="00D11DDD"/>
    <w:rsid w:val="00D13767"/>
    <w:rsid w:val="00D149CD"/>
    <w:rsid w:val="00D1616E"/>
    <w:rsid w:val="00D17000"/>
    <w:rsid w:val="00D22497"/>
    <w:rsid w:val="00D22E80"/>
    <w:rsid w:val="00D23328"/>
    <w:rsid w:val="00D23FE5"/>
    <w:rsid w:val="00D25239"/>
    <w:rsid w:val="00D255E9"/>
    <w:rsid w:val="00D30BF3"/>
    <w:rsid w:val="00D31DC5"/>
    <w:rsid w:val="00D324E1"/>
    <w:rsid w:val="00D32DB2"/>
    <w:rsid w:val="00D333E4"/>
    <w:rsid w:val="00D36262"/>
    <w:rsid w:val="00D36484"/>
    <w:rsid w:val="00D36CEC"/>
    <w:rsid w:val="00D41971"/>
    <w:rsid w:val="00D44621"/>
    <w:rsid w:val="00D4794A"/>
    <w:rsid w:val="00D52921"/>
    <w:rsid w:val="00D5360D"/>
    <w:rsid w:val="00D5538C"/>
    <w:rsid w:val="00D568BE"/>
    <w:rsid w:val="00D60799"/>
    <w:rsid w:val="00D61528"/>
    <w:rsid w:val="00D6232D"/>
    <w:rsid w:val="00D64321"/>
    <w:rsid w:val="00D66580"/>
    <w:rsid w:val="00D765FF"/>
    <w:rsid w:val="00D76DF2"/>
    <w:rsid w:val="00D903B0"/>
    <w:rsid w:val="00D91872"/>
    <w:rsid w:val="00D9335D"/>
    <w:rsid w:val="00D93D64"/>
    <w:rsid w:val="00D95394"/>
    <w:rsid w:val="00D968CA"/>
    <w:rsid w:val="00DA00CF"/>
    <w:rsid w:val="00DA18FF"/>
    <w:rsid w:val="00DA3920"/>
    <w:rsid w:val="00DA5773"/>
    <w:rsid w:val="00DA6969"/>
    <w:rsid w:val="00DA6BA7"/>
    <w:rsid w:val="00DB024E"/>
    <w:rsid w:val="00DB2501"/>
    <w:rsid w:val="00DC1154"/>
    <w:rsid w:val="00DC3C4A"/>
    <w:rsid w:val="00DC79F6"/>
    <w:rsid w:val="00DD04A3"/>
    <w:rsid w:val="00DD0E04"/>
    <w:rsid w:val="00DD221D"/>
    <w:rsid w:val="00DD2880"/>
    <w:rsid w:val="00DD2FE1"/>
    <w:rsid w:val="00DD4262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1643"/>
    <w:rsid w:val="00E22D7D"/>
    <w:rsid w:val="00E26069"/>
    <w:rsid w:val="00E30DB2"/>
    <w:rsid w:val="00E3310E"/>
    <w:rsid w:val="00E336E6"/>
    <w:rsid w:val="00E337AE"/>
    <w:rsid w:val="00E367C5"/>
    <w:rsid w:val="00E435F1"/>
    <w:rsid w:val="00E43FD9"/>
    <w:rsid w:val="00E451D3"/>
    <w:rsid w:val="00E46743"/>
    <w:rsid w:val="00E51140"/>
    <w:rsid w:val="00E51343"/>
    <w:rsid w:val="00E5142C"/>
    <w:rsid w:val="00E51B25"/>
    <w:rsid w:val="00E53E5B"/>
    <w:rsid w:val="00E56474"/>
    <w:rsid w:val="00E603AA"/>
    <w:rsid w:val="00E60BFF"/>
    <w:rsid w:val="00E63DD5"/>
    <w:rsid w:val="00E6604B"/>
    <w:rsid w:val="00E716CA"/>
    <w:rsid w:val="00E77E60"/>
    <w:rsid w:val="00E82630"/>
    <w:rsid w:val="00E831BC"/>
    <w:rsid w:val="00E85CB5"/>
    <w:rsid w:val="00E864D1"/>
    <w:rsid w:val="00E86A79"/>
    <w:rsid w:val="00E86C65"/>
    <w:rsid w:val="00E86D13"/>
    <w:rsid w:val="00E86DF3"/>
    <w:rsid w:val="00E925DF"/>
    <w:rsid w:val="00E9519F"/>
    <w:rsid w:val="00EA0E02"/>
    <w:rsid w:val="00EA1A2B"/>
    <w:rsid w:val="00EA4301"/>
    <w:rsid w:val="00EA57DB"/>
    <w:rsid w:val="00EA59F7"/>
    <w:rsid w:val="00EA65BA"/>
    <w:rsid w:val="00EB3D36"/>
    <w:rsid w:val="00EC3B14"/>
    <w:rsid w:val="00EC6543"/>
    <w:rsid w:val="00EC793C"/>
    <w:rsid w:val="00ED41B1"/>
    <w:rsid w:val="00ED528C"/>
    <w:rsid w:val="00ED7547"/>
    <w:rsid w:val="00ED7738"/>
    <w:rsid w:val="00EE50A3"/>
    <w:rsid w:val="00EE5B40"/>
    <w:rsid w:val="00EE63BB"/>
    <w:rsid w:val="00EE66DF"/>
    <w:rsid w:val="00EF1623"/>
    <w:rsid w:val="00EF4C7B"/>
    <w:rsid w:val="00EF50B1"/>
    <w:rsid w:val="00F018BB"/>
    <w:rsid w:val="00F05E8E"/>
    <w:rsid w:val="00F06168"/>
    <w:rsid w:val="00F11433"/>
    <w:rsid w:val="00F15F72"/>
    <w:rsid w:val="00F213EF"/>
    <w:rsid w:val="00F21ED0"/>
    <w:rsid w:val="00F21FB7"/>
    <w:rsid w:val="00F22CF5"/>
    <w:rsid w:val="00F23279"/>
    <w:rsid w:val="00F260B2"/>
    <w:rsid w:val="00F26DC8"/>
    <w:rsid w:val="00F32DD3"/>
    <w:rsid w:val="00F3751E"/>
    <w:rsid w:val="00F405EA"/>
    <w:rsid w:val="00F44886"/>
    <w:rsid w:val="00F477F5"/>
    <w:rsid w:val="00F47F87"/>
    <w:rsid w:val="00F51FC0"/>
    <w:rsid w:val="00F53F92"/>
    <w:rsid w:val="00F5500E"/>
    <w:rsid w:val="00F556FB"/>
    <w:rsid w:val="00F558B2"/>
    <w:rsid w:val="00F56A78"/>
    <w:rsid w:val="00F60F6C"/>
    <w:rsid w:val="00F73937"/>
    <w:rsid w:val="00F739EB"/>
    <w:rsid w:val="00F75208"/>
    <w:rsid w:val="00F774A0"/>
    <w:rsid w:val="00F8326A"/>
    <w:rsid w:val="00F853FB"/>
    <w:rsid w:val="00F86C34"/>
    <w:rsid w:val="00F90313"/>
    <w:rsid w:val="00F9111A"/>
    <w:rsid w:val="00F94829"/>
    <w:rsid w:val="00FA0527"/>
    <w:rsid w:val="00FA1366"/>
    <w:rsid w:val="00FA23B7"/>
    <w:rsid w:val="00FA7697"/>
    <w:rsid w:val="00FB04B7"/>
    <w:rsid w:val="00FB23D8"/>
    <w:rsid w:val="00FB3900"/>
    <w:rsid w:val="00FB51EA"/>
    <w:rsid w:val="00FC0BAA"/>
    <w:rsid w:val="00FC25A4"/>
    <w:rsid w:val="00FC302C"/>
    <w:rsid w:val="00FC35FE"/>
    <w:rsid w:val="00FC6930"/>
    <w:rsid w:val="00FC75CB"/>
    <w:rsid w:val="00FD0E5D"/>
    <w:rsid w:val="00FD2DF7"/>
    <w:rsid w:val="00FD42BF"/>
    <w:rsid w:val="00FD4C00"/>
    <w:rsid w:val="00FE1D58"/>
    <w:rsid w:val="00FE54C2"/>
    <w:rsid w:val="00FE6C14"/>
    <w:rsid w:val="00FF0C9E"/>
    <w:rsid w:val="00FF1DA7"/>
    <w:rsid w:val="00FF40EA"/>
    <w:rsid w:val="00FF5D45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F10D7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7F10D7"/>
    <w:rPr>
      <w:rFonts w:cs="Arial" w:hAnsi="Arial" w:ascii="Arial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rsid w:val="00292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0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D7"/>
    <w:rPr>
      <w:sz w:val="24"/>
      <w:szCs w:val="24"/>
    </w:r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7452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F10D7"/>
    <w:rPr>
      <w:sz w:val="24"/>
      <w:szCs w:val="24"/>
    </w:r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kstkomentaraChar" w:type="character">
    <w:name w:val="Tekst komentara Char"/>
    <w:basedOn w:val="Zadanifontodlomka"/>
    <w:link w:val="Tekstkomentara"/>
    <w:rsid w:val="007F10D7"/>
  </w:style>
  <w:style w:styleId="Tekstkomentara" w:type="paragraph">
    <w:name w:val="annotation text"/>
    <w:basedOn w:val="Normal"/>
    <w:link w:val="TekstkomentaraChar"/>
    <w:rsid w:val="007F10D7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7F10D7"/>
    <w:rPr>
      <w:sz w:val="22"/>
    </w:rPr>
  </w:style>
  <w:style w:styleId="Tijeloteksta2" w:type="paragraph">
    <w:name w:val="Body Text 2"/>
    <w:basedOn w:val="Normal"/>
    <w:link w:val="Tijeloteksta2Char"/>
    <w:rsid w:val="007F10D7"/>
    <w:pPr>
      <w:widowControl w:val="false"/>
      <w:overflowPunct w:val="false"/>
      <w:autoSpaceDE w:val="false"/>
      <w:autoSpaceDN w:val="false"/>
      <w:adjustRightInd w:val="false"/>
      <w:spacing w:after="120"/>
      <w:ind w:left="283"/>
      <w:textAlignment w:val="baseline"/>
    </w:pPr>
    <w:rPr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7F10D7"/>
    <w:rPr>
      <w:b/>
      <w:sz w:val="22"/>
    </w:rPr>
  </w:style>
  <w:style w:styleId="Naslov" w:type="paragraph">
    <w:name w:val="Title"/>
    <w:basedOn w:val="Normal"/>
    <w:link w:val="NaslovChar"/>
    <w:qFormat/>
    <w:rsid w:val="007F10D7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087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0C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70C1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70C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70C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F10D7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7F10D7"/>
    <w:rPr>
      <w:rFonts w:ascii="Arial" w:cs="Arial" w:hAnsi="Arial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rsid w:val="00292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0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D7"/>
    <w:rPr>
      <w:sz w:val="24"/>
      <w:szCs w:val="24"/>
    </w:r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452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F10D7"/>
    <w:rPr>
      <w:sz w:val="24"/>
      <w:szCs w:val="24"/>
    </w:r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kstkomentaraChar" w:type="character">
    <w:name w:val="Tekst komentara Char"/>
    <w:basedOn w:val="Zadanifontodlomka"/>
    <w:link w:val="Tekstkomentara"/>
    <w:rsid w:val="007F10D7"/>
  </w:style>
  <w:style w:styleId="Tekstkomentara" w:type="paragraph">
    <w:name w:val="annotation text"/>
    <w:basedOn w:val="Normal"/>
    <w:link w:val="TekstkomentaraChar"/>
    <w:rsid w:val="007F10D7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Tijeloteksta2Char" w:type="character">
    <w:name w:val="Tijelo teksta 2 Char"/>
    <w:basedOn w:val="Zadanifontodlomka"/>
    <w:link w:val="Tijeloteksta2"/>
    <w:rsid w:val="007F10D7"/>
    <w:rPr>
      <w:sz w:val="22"/>
    </w:rPr>
  </w:style>
  <w:style w:styleId="Tijeloteksta2" w:type="paragraph">
    <w:name w:val="Body Text 2"/>
    <w:basedOn w:val="Normal"/>
    <w:link w:val="Tijeloteksta2Char"/>
    <w:rsid w:val="007F10D7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2"/>
      <w:szCs w:val="20"/>
    </w:rPr>
  </w:style>
  <w:style w:customStyle="1" w:styleId="NaslovChar" w:type="character">
    <w:name w:val="Naslov Char"/>
    <w:basedOn w:val="Zadanifontodlomka"/>
    <w:link w:val="Naslov"/>
    <w:rsid w:val="007F10D7"/>
    <w:rPr>
      <w:b/>
      <w:sz w:val="22"/>
    </w:rPr>
  </w:style>
  <w:style w:styleId="Naslov" w:type="paragraph">
    <w:name w:val="Title"/>
    <w:basedOn w:val="Normal"/>
    <w:link w:val="NaslovChar"/>
    <w:qFormat/>
    <w:rsid w:val="007F10D7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087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0C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70C1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70C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70C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4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06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2019.</izvorni_sadrzaj>
    <derivirana_varijabla naziv="DomainObject.StvarniPocetakDatum_1">21. veljače 2019.</derivirana_varijabla>
  </DomainObject.StvarniPocetakDatum>
  <DomainObject.StvarniZavrsetakDatum>
    <izvorni_sadrzaj>21. veljače 2019.</izvorni_sadrzaj>
    <derivirana_varijabla naziv="DomainObject.StvarniZavrsetakDatum_1">21. veljače 2019.</derivirana_varijabla>
  </DomainObject.StvarniZavrsetakDatum>
  <DomainObject.PlaniraniZavrsetakDatum>
    <izvorni_sadrzaj>21. veljače 2019.</izvorni_sadrzaj>
    <derivirana_varijabla naziv="DomainObject.PlaniraniZavrsetakDatum_1">21. veljače 2019.</derivirana_varijabla>
  </DomainObject.PlaniraniZavrsetakDatum>
  <DomainObject.PlaniraniPocetakDatum>
    <izvorni_sadrzaj>21. veljače 2019.</izvorni_sadrzaj>
    <derivirana_varijabla naziv="DomainObject.PlaniraniPocetakDatum_1">21. veljače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11:00</izvorni_sadrzaj>
    <derivirana_varijabla naziv="DomainObject.StvarniZavrsetakVrijeme_1">11:00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18</izvorni_sadrzaj>
    <derivirana_varijabla naziv="DomainObject.Zapisnik.BrojStranica_1">18</derivirana_varijabla>
  </DomainObject.Zapisnik.BrojStranica>
  <DomainObject.Zapisnik.DatumKreiranja>
    <izvorni_sadrzaj>21. veljače 2019.</izvorni_sadrzaj>
    <derivirana_varijabla naziv="DomainObject.Zapisnik.DatumKreiranja_1">21.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St-2737/2017-97</izvorni_sadrzaj>
    <derivirana_varijabla naziv="DomainObject.Zapisnik.Oznaka_1">St-2737/2017-97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St-2737/2017-97</izvorni_sadrzaj>
    <derivirana_varijabla naziv="DomainObject.PoslovniBrojDokumenta_1">St-2737/2017-97</derivirana_varijabla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18</properties:Pages>
  <properties:Words>4525</properties:Words>
  <properties:Characters>27415</properties:Characters>
  <properties:Lines>2178</properties:Lines>
  <properties:Paragraphs>1233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2019-02-19T12:20:00Z</dcterms:created>
  <dc:creator>Korisnik</dc:creator>
  <cp:lastModifiedBy>Valentina Delač</cp:lastModifiedBy>
  <cp:lastPrinted>2019-02-21T09:55:00Z</cp:lastPrinted>
  <dcterms:modified xmlns:xsi="http://www.w3.org/2001/XMLSchema-instance" xsi:type="dcterms:W3CDTF">2019-02-21T11:03:00Z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St-2737/2017-97 / Zapisnik - Ročište za glasovanje o planu restrukturiranja (Sokol_Marić_Zapisnik__ročište_glasovanje_2.docx)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