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99b9" w14:paraId="6a499b9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B56AF">
        <w:rPr>
          <w:bCs/>
        </w:rPr>
        <w:t>292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5B56AF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5B56AF">
        <w:t>PRIJATELJ PASA d.o.o., Zadar, Narodnog lista 2, OIB: 17820700968</w:t>
      </w:r>
      <w:r w:rsidR="00C947ED">
        <w:t xml:space="preserve">, povodom zahtjeva Financijske agencije, Regionalnog centra Split, Podružnice Zadar, Ivana Danila 4, OIB: 85821130368 od </w:t>
      </w:r>
      <w:r w:rsidR="005B56AF">
        <w:t>21</w:t>
      </w:r>
      <w:r w:rsidR="00A57491">
        <w:t xml:space="preserve">. </w:t>
      </w:r>
      <w:r w:rsidR="00133AB1">
        <w:t>kolovoza</w:t>
      </w:r>
      <w:r w:rsidR="00757DF3">
        <w:t xml:space="preserve"> 2018</w:t>
      </w:r>
      <w:r w:rsidR="00C947ED">
        <w:t xml:space="preserve">., </w:t>
      </w:r>
      <w:r w:rsidR="00133AB1">
        <w:t>19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5B56AF">
        <w:t>PRIJATELJ PASA d.o.o., Zadar, Narodnog lista 2, OIB: 17820700968</w:t>
      </w:r>
      <w:r w:rsidR="00A57491">
        <w:t>,</w:t>
      </w:r>
      <w:r>
        <w:t xml:space="preserve"> na temelju neizvršenih osnova za plaćanje iznosi </w:t>
      </w:r>
      <w:r w:rsidR="005B56AF">
        <w:t>25.589,15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5B56AF">
        <w:rPr>
          <w:color w:themeTint="D9" w:themeColor="text1" w:val="262626"/>
        </w:rPr>
        <w:t xml:space="preserve">Leonardo </w:t>
      </w:r>
      <w:proofErr w:type="spellStart"/>
      <w:r w:rsidR="005B56AF">
        <w:rPr>
          <w:color w:themeTint="D9" w:themeColor="text1" w:val="262626"/>
        </w:rPr>
        <w:t>Giovanni</w:t>
      </w:r>
      <w:proofErr w:type="spellEnd"/>
      <w:r w:rsidR="007461B0">
        <w:rPr>
          <w:color w:themeTint="D9" w:themeColor="text1" w:val="262626"/>
        </w:rPr>
        <w:t xml:space="preserve"> Angelo </w:t>
      </w:r>
      <w:proofErr w:type="spellStart"/>
      <w:r w:rsidR="007461B0">
        <w:rPr>
          <w:color w:themeTint="D9" w:themeColor="text1" w:val="262626"/>
        </w:rPr>
        <w:t>Daversa</w:t>
      </w:r>
      <w:proofErr w:type="spellEnd"/>
      <w:r w:rsidR="007461B0">
        <w:rPr>
          <w:color w:themeTint="D9" w:themeColor="text1" w:val="262626"/>
        </w:rPr>
        <w:t xml:space="preserve"> </w:t>
      </w:r>
      <w:proofErr w:type="spellStart"/>
      <w:r w:rsidR="007461B0">
        <w:rPr>
          <w:color w:themeTint="D9" w:themeColor="text1" w:val="262626"/>
        </w:rPr>
        <w:t>Schiavoni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133AB1">
        <w:t>19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934AD2" w:rsidR="00DE513E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6E3223">
        <w:t>Anamarija Kovačić Milković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5B56AF">
      <w:rPr>
        <w:bCs/>
      </w:rPr>
      <w:t>292</w:t>
    </w:r>
    <w:r w:rsidR="00994F76">
      <w:rPr>
        <w:bCs/>
      </w:rPr>
      <w:t>/2018-</w:t>
    </w:r>
    <w:r w:rsidR="005B56AF">
      <w:rPr>
        <w:bCs/>
      </w:rPr>
      <w:t>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B56AF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1B0"/>
    <w:rsid w:val="00746BD2"/>
    <w:rsid w:val="00757DF3"/>
    <w:rsid w:val="00767D31"/>
    <w:rsid w:val="00785029"/>
    <w:rsid w:val="00787E99"/>
    <w:rsid w:val="007B768D"/>
    <w:rsid w:val="007E4B37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PRIJATELJ PASA d.o.o. za poslovne usluge</izvorni_sadrzaj>
    <derivirana_varijabla naziv="DomainObject.Predmet.ProtustrankaFormated_1">  PRIJATELJ PASA d.o.o. za poslovne usluge</derivirana_varijabla>
  </DomainObject.Predmet.ProtustrankaFormated>
  <DomainObject.Predmet.ProtustrankaFormatedOIB>
    <izvorni_sadrzaj>  PRIJATELJ PASA d.o.o. za poslovne usluge, OIB 17820700968</izvorni_sadrzaj>
    <derivirana_varijabla naziv="DomainObject.Predmet.ProtustrankaFormatedOIB_1">  PRIJATELJ PASA d.o.o. za poslovne usluge, OIB 17820700968</derivirana_varijabla>
  </DomainObject.Predmet.ProtustrankaFormatedOIB>
  <DomainObject.Predmet.ProtustrankaFormatedWithAdress>
    <izvorni_sadrzaj> PRIJATELJ PASA d.o.o. za poslovne usluge, Narodnog lista 2, 23000 Zadar</izvorni_sadrzaj>
    <derivirana_varijabla naziv="DomainObject.Predmet.ProtustrankaFormatedWithAdress_1"> PRIJATELJ PASA d.o.o. za poslovne usluge, Narodnog lista 2, 23000 Zadar</derivirana_varijabla>
  </DomainObject.Predmet.ProtustrankaFormatedWithAdress>
  <DomainObject.Predmet.ProtustrankaFormatedWithAdressOIB>
    <izvorni_sadrzaj> PRIJATELJ PASA d.o.o. za poslovne usluge, OIB 17820700968, Narodnog lista 2, 23000 Zadar</izvorni_sadrzaj>
    <derivirana_varijabla naziv="DomainObject.Predmet.ProtustrankaFormatedWithAdressOIB_1"> PRIJATELJ PASA d.o.o. za poslovne usluge, OIB 17820700968, Narodnog lista 2, 23000 Zadar</derivirana_varijabla>
  </DomainObject.Predmet.ProtustrankaFormatedWithAdressOIB>
  <DomainObject.Predmet.ProtustrankaWithAdress>
    <izvorni_sadrzaj>PRIJATELJ PASA d.o.o. za poslovne usluge Narodnog lista 2, 23000 Zadar</izvorni_sadrzaj>
    <derivirana_varijabla naziv="DomainObject.Predmet.ProtustrankaWithAdress_1">PRIJATELJ PASA d.o.o. za poslovne usluge Narodnog lista 2, 23000 Zadar</derivirana_varijabla>
  </DomainObject.Predmet.ProtustrankaWithAdress>
  <DomainObject.Predmet.ProtustrankaWithAdressOIB>
    <izvorni_sadrzaj>PRIJATELJ PASA d.o.o. za poslovne usluge, OIB 17820700968, Narodnog lista 2, 23000 Zadar</izvorni_sadrzaj>
    <derivirana_varijabla naziv="DomainObject.Predmet.ProtustrankaWithAdressOIB_1">PRIJATELJ PASA d.o.o. za poslovne usluge, OIB 17820700968, Narodnog lista 2, 23000 Zadar</derivirana_varijabla>
  </DomainObject.Predmet.ProtustrankaWithAdressOIB>
  <DomainObject.Predmet.ProtustrankaNazivFormated>
    <izvorni_sadrzaj>PRIJATELJ PASA d.o.o. za poslovne usluge</izvorni_sadrzaj>
    <derivirana_varijabla naziv="DomainObject.Predmet.ProtustrankaNazivFormated_1">PRIJATELJ PASA d.o.o. za poslovne usluge</derivirana_varijabla>
  </DomainObject.Predmet.ProtustrankaNazivFormated>
  <DomainObject.Predmet.ProtustrankaNazivFormatedOIB>
    <izvorni_sadrzaj>PRIJATELJ PASA d.o.o. za poslovne usluge, OIB 17820700968</izvorni_sadrzaj>
    <derivirana_varijabla naziv="DomainObject.Predmet.ProtustrankaNazivFormatedOIB_1">PRIJATELJ PASA d.o.o. za poslovne usluge, OIB 17820700968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25589.15</izvorni_sadrzaj>
    <derivirana_varijabla naziv="DomainObject.Predmet.TrenutnaVrijednost_1">25589.15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PRIJATELJ PASA d.o.o. za poslovne usluge</item>
    </izvorni_sadrzaj>
    <derivirana_varijabla naziv="DomainObject.Predmet.ProtuStrankaListFormated_1">
      <item>PRIJATELJ PASA d.o.o. za poslovne usluge</item>
    </derivirana_varijabla>
  </DomainObject.Predmet.ProtuStrankaListFormated>
  <DomainObject.Predmet.ProtuStrankaListFormatedOIB>
    <izvorni_sadrzaj>
      <item>PRIJATELJ PASA d.o.o. za poslovne usluge, OIB 17820700968</item>
    </izvorni_sadrzaj>
    <derivirana_varijabla naziv="DomainObject.Predmet.ProtuStrankaListFormatedOIB_1">
      <item>PRIJATELJ PASA d.o.o. za poslovne usluge, OIB 17820700968</item>
    </derivirana_varijabla>
  </DomainObject.Predmet.ProtuStrankaListFormatedOIB>
  <DomainObject.Predmet.ProtuStrankaListFormatedWithAdress>
    <izvorni_sadrzaj>
      <item>PRIJATELJ PASA d.o.o. za poslovne usluge, Narodnog lista 2, 23000 Zadar</item>
    </izvorni_sadrzaj>
    <derivirana_varijabla naziv="DomainObject.Predmet.ProtuStrankaListFormatedWithAdress_1">
      <item>PRIJATELJ PASA d.o.o. za poslovne usluge, Narodnog lista 2, 23000 Zadar</item>
    </derivirana_varijabla>
  </DomainObject.Predmet.ProtuStrankaListFormatedWithAdress>
  <DomainObject.Predmet.ProtuStrankaListFormatedWithAdressOIB>
    <izvorni_sadrzaj>
      <item>PRIJATELJ PASA d.o.o. za poslovne usluge, OIB 17820700968, Narodnog lista 2, 23000 Zadar</item>
    </izvorni_sadrzaj>
    <derivirana_varijabla naziv="DomainObject.Predmet.ProtuStrankaListFormatedWithAdressOIB_1">
      <item>PRIJATELJ PASA d.o.o. za poslovne usluge, OIB 17820700968, Narodnog lista 2, 23000 Zadar</item>
    </derivirana_varijabla>
  </DomainObject.Predmet.ProtuStrankaListFormatedWithAdressOIB>
  <DomainObject.Predmet.ProtuStrankaListNazivFormated>
    <izvorni_sadrzaj>
      <item>PRIJATELJ PASA d.o.o. za poslovne usluge</item>
    </izvorni_sadrzaj>
    <derivirana_varijabla naziv="DomainObject.Predmet.ProtuStrankaListNazivFormated_1">
      <item>PRIJATELJ PASA d.o.o. za poslovne usluge</item>
    </derivirana_varijabla>
  </DomainObject.Predmet.ProtuStrankaListNazivFormated>
  <DomainObject.Predmet.ProtuStrankaListNazivFormatedOIB>
    <izvorni_sadrzaj>
      <item>PRIJATELJ PASA d.o.o. za poslovne usluge, OIB 17820700968</item>
    </izvorni_sadrzaj>
    <derivirana_varijabla naziv="DomainObject.Predmet.ProtuStrankaListNazivFormatedOIB_1">
      <item>PRIJATELJ PASA d.o.o. za poslovne usluge, OIB 17820700968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PRIJATELJ PASA d.o.o. za poslovne usluge</izvorni_sadrzaj>
    <derivirana_varijabla naziv="DomainObject.Predmet.ProtustrankaIDrugi_1">PRIJATELJ PASA 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PRIJATELJ PASA d.o.o. za poslovne usluge, OIB 17820700968, Narodnog lista 2, 23000 Zadar</izvorni_sadrzaj>
    <derivirana_varijabla naziv="DomainObject.Predmet.ProtustrankaIDrugiAdressOIB_1">PRIJATELJ PASA d.o.o. za poslovne usluge, OIB 17820700968, Narodnog lista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PRIJATELJ PASA d.o.o. za poslovne usluge</item>
    </izvorni_sadrzaj>
    <derivirana_varijabla naziv="DomainObject.Predmet.SudioniciListNaziv_1">
      <item>Financijska agencija, Podružnica Zadar</item>
      <item>PRIJATELJ PASA d.o.o. za poslovne usluge</item>
    </derivirana_varijabla>
  </DomainObject.Predmet.SudioniciListNaziv>
  <DomainObject.Predmet.SudioniciListAdressOIB>
    <izvorni_sadrzaj>
      <item>Financijska agencija, Podružnica Zadar, OIB 85821130368</item>
      <item>PRIJATELJ PASA d.o.o. za poslovne usluge, OIB 17820700968, Narodnog lista 2,23000 Zadar</item>
    </izvorni_sadrzaj>
    <derivirana_varijabla naziv="DomainObject.Predmet.SudioniciListAdressOIB_1">
      <item>Financijska agencija, Podružnica Zadar, OIB 85821130368</item>
      <item>PRIJATELJ PASA d.o.o. za poslovne usluge, OIB 17820700968, Narodnog lista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17820700968</item>
    </izvorni_sadrzaj>
    <derivirana_varijabla naziv="DomainObject.Predmet.SudioniciListNazivOIB_1">
      <item>, OIB 85821130368</item>
      <item>, OIB 17820700968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2010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2018-09-19T08:58:00Z</dcterms:created>
  <dc:creator>mklismanic</dc:creator>
  <cp:lastModifiedBy>Anita Ivandić</cp:lastModifiedBy>
  <cp:lastPrinted>2018-09-19T09:04:00Z</cp:lastPrinted>
  <dcterms:modified xmlns:xsi="http://www.w3.org/2001/XMLSchema-instance" xsi:type="dcterms:W3CDTF">2018-09-19T09:07:00Z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