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6224" w14:paraId="e636224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F30ED2" w:rsidRPr="00007C81">
        <w:t>1611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F30ED2" w:rsidRPr="00007C81">
        <w:t>1611</w:t>
      </w:r>
      <w:r w:rsidRPr="00007C81">
        <w:t xml:space="preserve">/15, temeljem odredbe članka 430. Stečajnog zakona (“Narodne novine” broj 71/15, dalje: SZ-a), dana </w:t>
      </w:r>
      <w:r w:rsidR="002D38FE" w:rsidRPr="00007C81">
        <w:t>21</w:t>
      </w:r>
      <w:r w:rsidRPr="00007C81">
        <w:t>. prosinca 2015.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USLUŽNA </w:t>
      </w:r>
      <w:r w:rsidR="00F30ED2" w:rsidRPr="00007C81">
        <w:t>ZADRUGA GROSS</w:t>
      </w:r>
      <w:r w:rsidR="00EE2727" w:rsidRPr="00007C81">
        <w:t xml:space="preserve"> </w:t>
      </w:r>
      <w:r>
        <w:t xml:space="preserve">Zagreb, </w:t>
      </w:r>
      <w:r w:rsidR="00F30ED2" w:rsidRPr="00007C81">
        <w:t>Sv. Barbare 26</w:t>
      </w:r>
      <w:r w:rsidR="000766DA" w:rsidRPr="00007C81">
        <w:t xml:space="preserve">, </w:t>
      </w:r>
      <w:r w:rsidR="002D11D5" w:rsidRPr="00007C81">
        <w:t xml:space="preserve">OIB </w:t>
      </w:r>
      <w:r w:rsidR="00F30ED2" w:rsidRPr="00007C81">
        <w:t>63036621438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F30ED2" w:rsidRPr="00007C81">
        <w:t>222.140,84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2D38FE" w:rsidRPr="00007C81">
        <w:t>21</w:t>
      </w:r>
      <w:r w:rsidRPr="00007C81">
        <w:t>. prosinca 2015.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007C81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267" w:rsidR="00CA2267">
      <w:r>
        <w:separator/>
      </w:r>
    </w:p>
  </w:endnote>
  <w:endnote w:id="0" w:type="continuationSeparator">
    <w:p w:rsidRDefault="00CA2267" w:rsidR="00CA2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267" w:rsidR="00CA2267">
      <w:r>
        <w:separator/>
      </w:r>
    </w:p>
  </w:footnote>
  <w:footnote w:id="0" w:type="continuationSeparator">
    <w:p w:rsidRDefault="00CA2267" w:rsidR="00CA22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2367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2002E3"/>
    <w:rsid w:val="00282367"/>
    <w:rsid w:val="002D11D5"/>
    <w:rsid w:val="002D38FE"/>
    <w:rsid w:val="003351FA"/>
    <w:rsid w:val="00654FC8"/>
    <w:rsid w:val="007576F3"/>
    <w:rsid w:val="007B3C1E"/>
    <w:rsid w:val="00B168B0"/>
    <w:rsid w:val="00B75668"/>
    <w:rsid w:val="00BA76E6"/>
    <w:rsid w:val="00C02C20"/>
    <w:rsid w:val="00C0394A"/>
    <w:rsid w:val="00C82342"/>
    <w:rsid w:val="00CA2267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3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3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3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3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3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3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3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St-1611/2015</izvorni_sadrzaj>
    <derivirana_varijabla naziv="DomainObject.Predmet.OznakaBroj_1">St-1611/2015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GROSS</izvorni_sadrzaj>
    <derivirana_varijabla naziv="DomainObject.Predmet.ProtustrankaFormated_1">  USLUŽNA ZADRUGA GROSS</derivirana_varijabla>
  </DomainObject.Predmet.ProtustrankaFormated>
  <DomainObject.Predmet.ProtustrankaFormatedOIB>
    <izvorni_sadrzaj>  USLUŽNA ZADRUGA GROSS, OIB 63036621438</izvorni_sadrzaj>
    <derivirana_varijabla naziv="DomainObject.Predmet.ProtustrankaFormatedOIB_1">  USLUŽNA ZADRUGA GROSS, OIB 63036621438</derivirana_varijabla>
  </DomainObject.Predmet.ProtustrankaFormatedOIB>
  <DomainObject.Predmet.ProtustrankaFormatedWithAdress>
    <izvorni_sadrzaj> USLUŽNA ZADRUGA GROSS, Sv. Barbare 26, 10000 Zagreb</izvorni_sadrzaj>
    <derivirana_varijabla naziv="DomainObject.Predmet.ProtustrankaFormatedWithAdress_1"> USLUŽNA ZADRUGA GROSS, Sv. Barbare 26, 10000 Zagreb</derivirana_varijabla>
  </DomainObject.Predmet.ProtustrankaFormatedWithAdress>
  <DomainObject.Predmet.ProtustrankaFormatedWithAdressOIB>
    <izvorni_sadrzaj> USLUŽNA ZADRUGA GROSS, OIB 63036621438, Sv. Barbare 26, 10000 Zagreb</izvorni_sadrzaj>
    <derivirana_varijabla naziv="DomainObject.Predmet.ProtustrankaFormatedWithAdressOIB_1"> USLUŽNA ZADRUGA GROSS, OIB 63036621438, Sv. Barbare 26, 10000 Zagreb</derivirana_varijabla>
  </DomainObject.Predmet.ProtustrankaFormatedWithAdressOIB>
  <DomainObject.Predmet.ProtustrankaWithAdress>
    <izvorni_sadrzaj>USLUŽNA ZADRUGA GROSS Sv. Barbare 26, 10000 Zagreb</izvorni_sadrzaj>
    <derivirana_varijabla naziv="DomainObject.Predmet.ProtustrankaWithAdress_1">USLUŽNA ZADRUGA GROSS Sv. Barbare 26, 10000 Zagreb</derivirana_varijabla>
  </DomainObject.Predmet.ProtustrankaWithAdress>
  <DomainObject.Predmet.ProtustrankaWithAdressOIB>
    <izvorni_sadrzaj>USLUŽNA ZADRUGA GROSS, OIB 63036621438, Sv. Barbare 26, 10000 Zagreb</izvorni_sadrzaj>
    <derivirana_varijabla naziv="DomainObject.Predmet.ProtustrankaWithAdressOIB_1">USLUŽNA ZADRUGA GROSS, OIB 63036621438, Sv. Barbare 26, 10000 Zagreb</derivirana_varijabla>
  </DomainObject.Predmet.ProtustrankaWithAdressOIB>
  <DomainObject.Predmet.ProtustrankaNazivFormated>
    <izvorni_sadrzaj>USLUŽNA ZADRUGA GROSS</izvorni_sadrzaj>
    <derivirana_varijabla naziv="DomainObject.Predmet.ProtustrankaNazivFormated_1">USLUŽNA ZADRUGA GROSS</derivirana_varijabla>
  </DomainObject.Predmet.ProtustrankaNazivFormated>
  <DomainObject.Predmet.ProtustrankaNazivFormatedOIB>
    <izvorni_sadrzaj>USLUŽNA ZADRUGA GROSS, OIB 63036621438</izvorni_sadrzaj>
    <derivirana_varijabla naziv="DomainObject.Predmet.ProtustrankaNazivFormatedOIB_1">USLUŽNA ZADRUGA GROSS, OIB 63036621438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USLUŽNA ZADRUGA GROSS</item>
    </izvorni_sadrzaj>
    <derivirana_varijabla naziv="DomainObject.Predmet.ProtuStrankaListFormated_1">
      <item>USLUŽNA ZADRUGA GROSS</item>
    </derivirana_varijabla>
  </DomainObject.Predmet.ProtuStrankaListFormated>
  <DomainObject.Predmet.ProtuStrankaListFormatedOIB>
    <izvorni_sadrzaj>
      <item>USLUŽNA ZADRUGA GROSS, OIB 63036621438</item>
    </izvorni_sadrzaj>
    <derivirana_varijabla naziv="DomainObject.Predmet.ProtuStrankaListFormatedOIB_1">
      <item>USLUŽNA ZADRUGA GROSS, OIB 63036621438</item>
    </derivirana_varijabla>
  </DomainObject.Predmet.ProtuStrankaListFormatedOIB>
  <DomainObject.Predmet.ProtuStrankaListFormatedWithAdress>
    <izvorni_sadrzaj>
      <item>USLUŽNA ZADRUGA GROSS, Sv. Barbare 26, 10000 Zagreb</item>
    </izvorni_sadrzaj>
    <derivirana_varijabla naziv="DomainObject.Predmet.ProtuStrankaListFormatedWithAdress_1">
      <item>USLUŽNA ZADRUGA GROSS, Sv. Barbare 26, 10000 Zagreb</item>
    </derivirana_varijabla>
  </DomainObject.Predmet.ProtuStrankaListFormatedWithAdress>
  <DomainObject.Predmet.ProtuStrankaListFormatedWithAdressOIB>
    <izvorni_sadrzaj>
      <item>USLUŽNA ZADRUGA GROSS, OIB 63036621438, Sv. Barbare 26, 10000 Zagreb</item>
    </izvorni_sadrzaj>
    <derivirana_varijabla naziv="DomainObject.Predmet.ProtuStrankaListFormatedWithAdressOIB_1">
      <item>USLUŽNA ZADRUGA GROSS, OIB 63036621438, Sv. Barbare 26, 10000 Zagreb</item>
    </derivirana_varijabla>
  </DomainObject.Predmet.ProtuStrankaListFormatedWithAdressOIB>
  <DomainObject.Predmet.ProtuStrankaListNazivFormated>
    <izvorni_sadrzaj>
      <item>USLUŽNA ZADRUGA GROSS</item>
    </izvorni_sadrzaj>
    <derivirana_varijabla naziv="DomainObject.Predmet.ProtuStrankaListNazivFormated_1">
      <item>USLUŽNA ZADRUGA GROSS</item>
    </derivirana_varijabla>
  </DomainObject.Predmet.ProtuStrankaListNazivFormated>
  <DomainObject.Predmet.ProtuStrankaListNazivFormatedOIB>
    <izvorni_sadrzaj>
      <item>USLUŽNA ZADRUGA GROSS, OIB 63036621438</item>
    </izvorni_sadrzaj>
    <derivirana_varijabla naziv="DomainObject.Predmet.ProtuStrankaListNazivFormatedOIB_1">
      <item>USLUŽNA ZADRUGA GROSS, OIB 63036621438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USLUŽNA ZADRUGA GROSS</izvorni_sadrzaj>
    <derivirana_varijabla naziv="DomainObject.Predmet.ProtustrankaIDrugi_1">USLUŽNA ZADRUGA GROSS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USLUŽNA ZADRUGA GROSS, OIB 63036621438, Sv. Barbare 26, 10000 Zagreb</izvorni_sadrzaj>
    <derivirana_varijabla naziv="DomainObject.Predmet.ProtustrankaIDrugiAdressOIB_1">USLUŽNA ZADRUGA GROSS, OIB 63036621438, Sv. Barbare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USLUŽNA ZADRUGA GROSS</item>
    </izvorni_sadrzaj>
    <derivirana_varijabla naziv="DomainObject.Predmet.SudioniciListNaziv_1">
      <item>FINA Regionalni centar zagreb</item>
      <item>USLUŽNA ZADRUGA GROSS</item>
    </derivirana_varijabla>
  </DomainObject.Predmet.SudioniciListNaziv>
  <DomainObject.Predmet.SudioniciListAdressOIB>
    <izvorni_sadrzaj>
      <item>FINA Regionalni centar zagreb, OIB 85821130368, Trg svibanjskih žrtava 1995. 1,10000 Zagreb</item>
      <item>USLUŽNA ZADRUGA GROSS, OIB 63036621438, Sv. Barbare 26,10000 Zagreb</item>
    </izvorni_sadrzaj>
    <derivirana_varijabla naziv="DomainObject.Predmet.SudioniciListAdressOIB_1">
      <item>FINA Regionalni centar zagreb, OIB 85821130368, Trg svibanjskih žrtava 1995. 1,10000 Zagreb</item>
      <item>USLUŽNA ZADRUGA GROSS, OIB 63036621438, Sv. Barbare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63036621438</item>
    </izvorni_sadrzaj>
    <derivirana_varijabla naziv="DomainObject.Predmet.SudioniciListNazivOIB_1">
      <item>, OIB 85821130368</item>
      <item>, OIB 63036621438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2015-12-18T08:17:00Z</dcterms:created>
  <dc:creator>Žana Livaja</dc:creator>
  <cp:lastModifiedBy>Renata Klokočki</cp:lastModifiedBy>
  <cp:lastPrinted>2015-12-18T11:28:00Z</cp:lastPrinted>
  <dcterms:modified xmlns:xsi="http://www.w3.org/2001/XMLSchema-instance" xsi:type="dcterms:W3CDTF">2016-01-05T06:48:00Z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