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3518" w14:paraId="b75351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84</w:t>
      </w:r>
      <w:r w:rsidR="00312EF7">
        <w:t>3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12EF7">
        <w:t>INTER SPAJIĆ j.d.o.o. za usluge, Velika Gorica, Juraja Habdelića 13, MBS: 080825542, OIB: 62457923821</w:t>
      </w:r>
      <w:r>
        <w:t xml:space="preserve">, dana </w:t>
      </w:r>
      <w:r w:rsidR="00902821">
        <w:t>2.</w:t>
      </w:r>
      <w:r w:rsidR="00CF2893">
        <w:t xml:space="preserve"> </w:t>
      </w:r>
      <w:r w:rsidR="00312EF7">
        <w:t>listopad</w:t>
      </w:r>
      <w:r w:rsidR="00902821">
        <w:t>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97E50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12EF7">
        <w:t>INTER SPAJIĆ j.d.o.o. za usluge, Velika Gorica, Juraja Habdelića 13, MBS: 080825542, OIB: 62457923821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7F483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312EF7">
        <w:t>Damir Cincar</w:t>
      </w:r>
      <w:r w:rsidR="007F483B" w:rsidRPr="007F483B">
        <w:t xml:space="preserve">, Osijek, </w:t>
      </w:r>
      <w:r w:rsidR="00312EF7">
        <w:t>Svete Ane 15b</w:t>
      </w:r>
      <w:r w:rsidR="007F483B" w:rsidRPr="007F483B">
        <w:t xml:space="preserve">, OIB: </w:t>
      </w:r>
      <w:r w:rsidR="00312EF7" w:rsidRPr="00B03FBD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B97E50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12EF7">
        <w:t>INTER SPAJIĆ j.d.o.o. za usluge, Velika Gorica, Juraja Habdelića 13, MBS: 080825542, OIB: 62457923821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12EF7">
        <w:rPr>
          <w:bCs/>
        </w:rPr>
        <w:t>18</w:t>
      </w:r>
      <w:r w:rsidRPr="00F877AB">
        <w:rPr>
          <w:bCs/>
        </w:rPr>
        <w:t xml:space="preserve">. </w:t>
      </w:r>
      <w:r w:rsidR="00312EF7">
        <w:rPr>
          <w:bCs/>
        </w:rPr>
        <w:t>svibnj</w:t>
      </w:r>
      <w:r w:rsidR="00B97E50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12EF7">
        <w:rPr>
          <w:bCs/>
        </w:rPr>
        <w:t>2627</w:t>
      </w:r>
      <w:r w:rsidRPr="00F877AB">
        <w:rPr>
          <w:bCs/>
        </w:rPr>
        <w:t xml:space="preserve"> od </w:t>
      </w:r>
      <w:r w:rsidR="00312EF7">
        <w:rPr>
          <w:bCs/>
        </w:rPr>
        <w:t>15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312EF7">
        <w:rPr>
          <w:bCs/>
        </w:rPr>
        <w:t>svibnj</w:t>
      </w:r>
      <w:r w:rsidR="00B97E50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312EF7">
        <w:t>INTER SPAJIĆ j.d.o.o. za usluge, Velika Gorica, Juraja Habdelića 13, MBS: 080825542, OIB: 62457923821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353974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84</w:t>
      </w:r>
      <w:r w:rsidR="00312EF7">
        <w:rPr>
          <w:bCs/>
        </w:rPr>
        <w:t>3</w:t>
      </w:r>
      <w:r w:rsidR="00B97E50">
        <w:rPr>
          <w:bCs/>
        </w:rPr>
        <w:t>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</w:t>
      </w:r>
      <w:r w:rsidR="006704D6">
        <w:t xml:space="preserve">. </w:t>
      </w:r>
      <w:r w:rsidR="00312EF7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12EF7">
        <w:t>843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9B41A2">
        <w:t xml:space="preserve">, </w:t>
      </w:r>
      <w:r w:rsidR="00205A1F">
        <w:t>2</w:t>
      </w:r>
      <w:r w:rsidR="00312EF7">
        <w:t>. listopada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312EF7" w:rsidR="009D2F35">
      <w:pPr>
        <w:pStyle w:val="Tijeloteksta"/>
        <w:ind w:left="6024"/>
        <w:jc w:val="left"/>
      </w:pPr>
      <w:r>
        <w:t>Marina Ljubičić Knežević</w:t>
      </w: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312EF7" w:rsidR="00D925DB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312EF7">
        <w:t xml:space="preserve"> (na adresu u Rijeci, Kukuljanovo 349, Kukuljanovo kod MGK-pack d.d.)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12EF7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BA5" w:rsidP="005C2CD1" w:rsidR="00D21BA5">
      <w:r>
        <w:separator/>
      </w:r>
    </w:p>
  </w:endnote>
  <w:endnote w:id="0" w:type="continuationSeparator">
    <w:p w:rsidRDefault="00D21BA5" w:rsidP="005C2CD1" w:rsidR="00D2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BA5" w:rsidP="005C2CD1" w:rsidR="00D21BA5">
      <w:r>
        <w:separator/>
      </w:r>
    </w:p>
  </w:footnote>
  <w:footnote w:id="0" w:type="continuationSeparator">
    <w:p w:rsidRDefault="00D21BA5" w:rsidP="005C2CD1" w:rsidR="00D21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F3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1EB9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12EF7"/>
    <w:rsid w:val="003276D7"/>
    <w:rsid w:val="003328A0"/>
    <w:rsid w:val="003353FF"/>
    <w:rsid w:val="00342079"/>
    <w:rsid w:val="00353974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483B"/>
    <w:rsid w:val="008069AE"/>
    <w:rsid w:val="00817C66"/>
    <w:rsid w:val="00844DE0"/>
    <w:rsid w:val="00860129"/>
    <w:rsid w:val="00875548"/>
    <w:rsid w:val="008A66B9"/>
    <w:rsid w:val="008C7029"/>
    <w:rsid w:val="008F687B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1A2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706CB"/>
    <w:rsid w:val="00B82540"/>
    <w:rsid w:val="00B95B20"/>
    <w:rsid w:val="00B97E50"/>
    <w:rsid w:val="00BC4F3B"/>
    <w:rsid w:val="00BE0AFD"/>
    <w:rsid w:val="00BE33FF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1BA5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1E5E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B5D4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St-843/2017</izvorni_sadrzaj>
    <derivirana_varijabla naziv="DomainObject.Predmet.OznakaBroj_1">St-843/2017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 SPAJIĆ j.d.o.o. za usluge</izvorni_sadrzaj>
    <derivirana_varijabla naziv="DomainObject.Predmet.ProtustrankaFormated_1">  INTER SPAJIĆ j.d.o.o. za usluge</derivirana_varijabla>
  </DomainObject.Predmet.ProtustrankaFormated>
  <DomainObject.Predmet.ProtustrankaFormatedOIB>
    <izvorni_sadrzaj>  INTER SPAJIĆ j.d.o.o. za usluge, OIB 62457923821</izvorni_sadrzaj>
    <derivirana_varijabla naziv="DomainObject.Predmet.ProtustrankaFormatedOIB_1">  INTER SPAJIĆ j.d.o.o. za usluge, OIB 62457923821</derivirana_varijabla>
  </DomainObject.Predmet.ProtustrankaFormatedOIB>
  <DomainObject.Predmet.ProtustrankaFormatedWithAdress>
    <izvorni_sadrzaj> INTER SPAJIĆ j.d.o.o. za usluge, Juraja Habdelića 13 , 10410 Velika Gorica</izvorni_sadrzaj>
    <derivirana_varijabla naziv="DomainObject.Predmet.ProtustrankaFormatedWithAdress_1"> INTER SPAJIĆ j.d.o.o. za usluge, Juraja Habdelića 13 , 10410 Velika Gorica</derivirana_varijabla>
  </DomainObject.Predmet.ProtustrankaFormatedWithAdress>
  <DomainObject.Predmet.ProtustrankaFormatedWithAdressOIB>
    <izvorni_sadrzaj> INTER SPAJIĆ j.d.o.o. za usluge, OIB 62457923821, Juraja Habdelića 13 , 10410 Velika Gorica</izvorni_sadrzaj>
    <derivirana_varijabla naziv="DomainObject.Predmet.ProtustrankaFormatedWithAdressOIB_1"> INTER SPAJIĆ j.d.o.o. za usluge, OIB 62457923821, Juraja Habdelića 13 , 10410 Velika Gorica</derivirana_varijabla>
  </DomainObject.Predmet.ProtustrankaFormatedWithAdressOIB>
  <DomainObject.Predmet.ProtustrankaWithAdress>
    <izvorni_sadrzaj>INTER SPAJIĆ j.d.o.o. za usluge Juraja Habdelića 13 , 10410 Velika Gorica</izvorni_sadrzaj>
    <derivirana_varijabla naziv="DomainObject.Predmet.ProtustrankaWithAdress_1">INTER SPAJIĆ j.d.o.o. za usluge Juraja Habdelića 13 , 10410 Velika Gorica</derivirana_varijabla>
  </DomainObject.Predmet.ProtustrankaWithAdress>
  <DomainObject.Predmet.ProtustrankaWithAdressOIB>
    <izvorni_sadrzaj>INTER SPAJIĆ j.d.o.o. za usluge, OIB 62457923821, Juraja Habdelića 13 , 10410 Velika Gorica</izvorni_sadrzaj>
    <derivirana_varijabla naziv="DomainObject.Predmet.ProtustrankaWithAdressOIB_1">INTER SPAJIĆ j.d.o.o. za usluge, OIB 62457923821, Juraja Habdelića 13 , 10410 Velika Gorica</derivirana_varijabla>
  </DomainObject.Predmet.ProtustrankaWithAdressOIB>
  <DomainObject.Predmet.ProtustrankaNazivFormated>
    <izvorni_sadrzaj>INTER SPAJIĆ j.d.o.o. za usluge</izvorni_sadrzaj>
    <derivirana_varijabla naziv="DomainObject.Predmet.ProtustrankaNazivFormated_1">INTER SPAJIĆ j.d.o.o. za usluge</derivirana_varijabla>
  </DomainObject.Predmet.ProtustrankaNazivFormated>
  <DomainObject.Predmet.ProtustrankaNazivFormatedOIB>
    <izvorni_sadrzaj>INTER SPAJIĆ j.d.o.o. za usluge, OIB 62457923821</izvorni_sadrzaj>
    <derivirana_varijabla naziv="DomainObject.Predmet.ProtustrankaNazivFormatedOIB_1">INTER SPAJIĆ j.d.o.o. za usluge, OIB 62457923821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SPAJIĆ j.d.o.o. za usluge</item>
    </izvorni_sadrzaj>
    <derivirana_varijabla naziv="DomainObject.Predmet.ProtuStrankaListFormated_1">
      <item>INTER SPAJIĆ j.d.o.o. za usluge</item>
    </derivirana_varijabla>
  </DomainObject.Predmet.ProtuStrankaListFormated>
  <DomainObject.Predmet.ProtuStrankaListFormatedOIB>
    <izvorni_sadrzaj>
      <item>INTER SPAJIĆ j.d.o.o. za usluge, OIB 62457923821</item>
    </izvorni_sadrzaj>
    <derivirana_varijabla naziv="DomainObject.Predmet.ProtuStrankaListFormatedOIB_1">
      <item>INTER SPAJIĆ j.d.o.o. za usluge, OIB 62457923821</item>
    </derivirana_varijabla>
  </DomainObject.Predmet.ProtuStrankaListFormatedOIB>
  <DomainObject.Predmet.ProtuStrankaListFormatedWithAdress>
    <izvorni_sadrzaj>
      <item>INTER SPAJIĆ j.d.o.o. za usluge, Juraja Habdelića 13 , 10410 Velika Gorica</item>
    </izvorni_sadrzaj>
    <derivirana_varijabla naziv="DomainObject.Predmet.ProtuStrankaListFormatedWithAdress_1">
      <item>INTER SPAJIĆ j.d.o.o. za usluge, Juraja Habdelića 13 , 10410 Velika Gorica</item>
    </derivirana_varijabla>
  </DomainObject.Predmet.ProtuStrankaListFormatedWithAdress>
  <DomainObject.Predmet.ProtuStrankaListFormatedWithAdressOIB>
    <izvorni_sadrzaj>
      <item>INTER SPAJIĆ j.d.o.o. za usluge, OIB 62457923821, Juraja Habdelića 13 , 10410 Velika Gorica</item>
    </izvorni_sadrzaj>
    <derivirana_varijabla naziv="DomainObject.Predmet.ProtuStrankaListFormatedWithAdressOIB_1">
      <item>INTER SPAJIĆ j.d.o.o. za usluge, OIB 62457923821, Juraja Habdelića 13 , 10410 Velika Gorica</item>
    </derivirana_varijabla>
  </DomainObject.Predmet.ProtuStrankaListFormatedWithAdressOIB>
  <DomainObject.Predmet.ProtuStrankaListNazivFormated>
    <izvorni_sadrzaj>
      <item>INTER SPAJIĆ j.d.o.o. za usluge</item>
    </izvorni_sadrzaj>
    <derivirana_varijabla naziv="DomainObject.Predmet.ProtuStrankaListNazivFormated_1">
      <item>INTER SPAJIĆ j.d.o.o. za usluge</item>
    </derivirana_varijabla>
  </DomainObject.Predmet.ProtuStrankaListNazivFormated>
  <DomainObject.Predmet.ProtuStrankaListNazivFormatedOIB>
    <izvorni_sadrzaj>
      <item>INTER SPAJIĆ j.d.o.o. za usluge, OIB 62457923821</item>
    </izvorni_sadrzaj>
    <derivirana_varijabla naziv="DomainObject.Predmet.ProtuStrankaListNazivFormatedOIB_1">
      <item>INTER SPAJIĆ j.d.o.o. za usluge, OIB 62457923821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SPAJIĆ j.d.o.o. za usluge</izvorni_sadrzaj>
    <derivirana_varijabla naziv="DomainObject.Predmet.ProtustrankaIDrugi_1">INTER SPAJIĆ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SPAJIĆ j.d.o.o. za usluge, OIB 62457923821, Juraja Habdelića 13 , 10410 Velika Gorica</izvorni_sadrzaj>
    <derivirana_varijabla naziv="DomainObject.Predmet.ProtustrankaIDrugiAdressOIB_1">INTER SPAJIĆ j.d.o.o. za usluge, OIB 62457923821, Juraja Habdelića 13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SPAJIĆ j.d.o.o. za usluge</item>
      <item>FINA Regionalni centar Zagreb</item>
    </izvorni_sadrzaj>
    <derivirana_varijabla naziv="DomainObject.Predmet.SudioniciListNaziv_1">
      <item>INTER SPAJIĆ j.d.o.o. za usluge</item>
      <item>FINA Regionalni centar Zagreb</item>
    </derivirana_varijabla>
  </DomainObject.Predmet.SudioniciListNaziv>
  <DomainObject.Predmet.SudioniciListAdressOIB>
    <izvorni_sadrzaj>
      <item>INTER SPAJIĆ j.d.o.o. za usluge, OIB 62457923821, Juraja Habdelića 13 ,10410 Velika Gorica</item>
      <item>FINA Regionalni centar Zagreb, OIB 85821130368, Trg svibanjskih žrtava 1995. br. 1,10000 Zagreb</item>
    </izvorni_sadrzaj>
    <derivirana_varijabla naziv="DomainObject.Predmet.SudioniciListAdressOIB_1">
      <item>INTER SPAJIĆ j.d.o.o. za usluge, OIB 62457923821, Juraja Habdelića 13 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62457923821</item>
      <item>, OIB 85821130368</item>
    </izvorni_sadrzaj>
    <derivirana_varijabla naziv="DomainObject.Predmet.SudioniciListNazivOIB_1">
      <item>, OIB 62457923821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64598-0C00-46BE-A08F-65C484CBB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3211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2017-10-02T09:50:00Z</dcterms:created>
  <dc:creator>Korisnik</dc:creator>
  <cp:lastModifiedBy>Maja Videnović</cp:lastModifiedBy>
  <cp:lastPrinted>2017-07-31T07:19:00Z</cp:lastPrinted>
  <dcterms:modified xmlns:xsi="http://www.w3.org/2001/XMLSchema-instance" xsi:type="dcterms:W3CDTF">2017-10-02T10:15:00Z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