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3d4f" w14:paraId="1b93d4f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EE5578">
        <w:rPr>
          <w:b/>
        </w:rPr>
        <w:t>855</w:t>
      </w:r>
      <w:r w:rsidR="00BC4510">
        <w:rPr>
          <w:b/>
        </w:rPr>
        <w:t>/2018-</w:t>
      </w:r>
      <w:r w:rsidR="00F80489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Vukelić,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</w:t>
      </w:r>
      <w:proofErr w:type="spellStart"/>
      <w:r w:rsidR="000923DE">
        <w:t>za</w:t>
      </w:r>
      <w:proofErr w:type="spellEnd"/>
      <w:r w:rsidR="000923DE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EE5578">
        <w:rPr>
          <w:b/>
        </w:rPr>
        <w:t xml:space="preserve">MABAMIJO </w:t>
      </w:r>
      <w:proofErr w:type="spellStart"/>
      <w:r w:rsidR="00EE5578">
        <w:rPr>
          <w:b/>
        </w:rPr>
        <w:t>j.d.o.o</w:t>
      </w:r>
      <w:proofErr w:type="spellEnd"/>
      <w:r w:rsidR="00EE5578">
        <w:rPr>
          <w:b/>
        </w:rPr>
        <w:t xml:space="preserve">. </w:t>
      </w:r>
      <w:proofErr w:type="spellStart"/>
      <w:r w:rsidR="00EE5578">
        <w:rPr>
          <w:b/>
        </w:rPr>
        <w:t>za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ugostiteljstvo</w:t>
      </w:r>
      <w:proofErr w:type="spellEnd"/>
      <w:r w:rsidR="00EE5578">
        <w:rPr>
          <w:b/>
        </w:rPr>
        <w:t xml:space="preserve"> i </w:t>
      </w:r>
      <w:proofErr w:type="spellStart"/>
      <w:r w:rsidR="00EE5578">
        <w:rPr>
          <w:b/>
        </w:rPr>
        <w:t>usluge</w:t>
      </w:r>
      <w:proofErr w:type="spellEnd"/>
      <w:r w:rsidR="00EE5578">
        <w:rPr>
          <w:b/>
        </w:rPr>
        <w:t xml:space="preserve">, </w:t>
      </w:r>
      <w:proofErr w:type="spellStart"/>
      <w:r w:rsidR="00EE5578">
        <w:rPr>
          <w:b/>
        </w:rPr>
        <w:t>Velika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Kopanica</w:t>
      </w:r>
      <w:proofErr w:type="spellEnd"/>
      <w:r w:rsidR="00EE5578">
        <w:rPr>
          <w:b/>
        </w:rPr>
        <w:t xml:space="preserve">, Ivana </w:t>
      </w:r>
      <w:proofErr w:type="spellStart"/>
      <w:r w:rsidR="00EE5578">
        <w:rPr>
          <w:b/>
        </w:rPr>
        <w:t>Filipovića</w:t>
      </w:r>
      <w:proofErr w:type="spellEnd"/>
      <w:r w:rsidR="00EE5578">
        <w:rPr>
          <w:b/>
        </w:rPr>
        <w:t xml:space="preserve"> 56, OIB 66402392944</w:t>
      </w:r>
      <w:r w:rsidR="0097398E">
        <w:rPr>
          <w:b/>
        </w:rPr>
        <w:t>,</w:t>
      </w:r>
      <w:r w:rsidR="000923DE">
        <w:t xml:space="preserve"> dana </w:t>
      </w:r>
      <w:r w:rsidR="001779A5">
        <w:t>10</w:t>
      </w:r>
      <w:r w:rsidR="00523F3B">
        <w:t xml:space="preserve">. </w:t>
      </w:r>
      <w:proofErr w:type="spellStart"/>
      <w:r w:rsidR="001779A5">
        <w:t>rujna</w:t>
      </w:r>
      <w:proofErr w:type="spellEnd"/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EE5578">
        <w:rPr>
          <w:b/>
        </w:rPr>
        <w:t xml:space="preserve">JELENI BLAŽEVIĆ, OIB 70158022416, </w:t>
      </w:r>
      <w:proofErr w:type="spellStart"/>
      <w:r w:rsidR="00EE5578">
        <w:rPr>
          <w:b/>
        </w:rPr>
        <w:t>Slavonski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Brod</w:t>
      </w:r>
      <w:proofErr w:type="spellEnd"/>
      <w:r w:rsidR="00EE5578">
        <w:rPr>
          <w:b/>
        </w:rPr>
        <w:t xml:space="preserve">, </w:t>
      </w:r>
      <w:proofErr w:type="spellStart"/>
      <w:r w:rsidR="00EE5578">
        <w:rPr>
          <w:b/>
        </w:rPr>
        <w:t>Stanka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Vraza</w:t>
      </w:r>
      <w:proofErr w:type="spellEnd"/>
      <w:r w:rsidR="00EE5578">
        <w:rPr>
          <w:b/>
        </w:rPr>
        <w:t xml:space="preserve"> 119</w:t>
      </w:r>
      <w:r w:rsidR="001779A5">
        <w:rPr>
          <w:b/>
        </w:rPr>
        <w:t>,</w:t>
      </w:r>
      <w:r w:rsidR="00374F94">
        <w:rPr>
          <w:b/>
        </w:rPr>
        <w:t xml:space="preserve">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EE5578">
        <w:rPr>
          <w:lang w:val="hr-HR"/>
        </w:rPr>
        <w:t>855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EE5578">
        <w:rPr>
          <w:lang w:val="hr-HR"/>
        </w:rPr>
        <w:t>855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EE5578">
        <w:rPr>
          <w:b/>
        </w:rPr>
        <w:t xml:space="preserve">JELENA BLAŽEVIĆ, OIB 70158022416, </w:t>
      </w:r>
      <w:proofErr w:type="spellStart"/>
      <w:r w:rsidR="00EE5578">
        <w:rPr>
          <w:b/>
        </w:rPr>
        <w:t>Slavonski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Brod</w:t>
      </w:r>
      <w:proofErr w:type="spellEnd"/>
      <w:r w:rsidR="00EE5578">
        <w:rPr>
          <w:b/>
        </w:rPr>
        <w:t xml:space="preserve">, </w:t>
      </w:r>
      <w:proofErr w:type="spellStart"/>
      <w:r w:rsidR="00EE5578">
        <w:rPr>
          <w:b/>
        </w:rPr>
        <w:t>Stanka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Vraza</w:t>
      </w:r>
      <w:proofErr w:type="spellEnd"/>
      <w:r w:rsidR="00EE5578">
        <w:rPr>
          <w:b/>
        </w:rPr>
        <w:t xml:space="preserve"> 119</w:t>
      </w:r>
      <w:r w:rsidR="001779A5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EE5578">
        <w:rPr>
          <w:b/>
        </w:rPr>
        <w:t xml:space="preserve">JELENE BLAŽEVIĆ, OIB 70158022416, </w:t>
      </w:r>
      <w:proofErr w:type="spellStart"/>
      <w:r w:rsidR="00EE5578">
        <w:rPr>
          <w:b/>
        </w:rPr>
        <w:t>Slavonski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Brod</w:t>
      </w:r>
      <w:proofErr w:type="spellEnd"/>
      <w:r w:rsidR="00EE5578">
        <w:rPr>
          <w:b/>
        </w:rPr>
        <w:t xml:space="preserve">, </w:t>
      </w:r>
      <w:proofErr w:type="spellStart"/>
      <w:r w:rsidR="00EE5578">
        <w:rPr>
          <w:b/>
        </w:rPr>
        <w:t>Stanka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Vraza</w:t>
      </w:r>
      <w:proofErr w:type="spellEnd"/>
      <w:r w:rsidR="00EE5578">
        <w:rPr>
          <w:b/>
        </w:rPr>
        <w:t xml:space="preserve"> 119</w:t>
      </w:r>
      <w:r w:rsidR="001779A5">
        <w:rPr>
          <w:b/>
        </w:rPr>
        <w:t xml:space="preserve">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EE5578">
        <w:rPr>
          <w:b/>
        </w:rPr>
        <w:t>855</w:t>
      </w:r>
      <w:r>
        <w:rPr>
          <w:b/>
        </w:rPr>
        <w:t>/2018-</w:t>
      </w:r>
      <w:r w:rsidR="00F80489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EE5578">
        <w:rPr>
          <w:lang w:val="hr-HR"/>
        </w:rPr>
        <w:t>855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EE5578">
        <w:rPr>
          <w:lang w:val="hr-HR"/>
        </w:rPr>
        <w:t>855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EE5578">
        <w:rPr>
          <w:b/>
        </w:rPr>
        <w:t>Jeleni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Blažević</w:t>
      </w:r>
      <w:proofErr w:type="spellEnd"/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EE5578">
        <w:rPr>
          <w:b/>
        </w:rPr>
        <w:t xml:space="preserve">JELENE BLAŽEVIĆ, OIB 70158022416, </w:t>
      </w:r>
      <w:proofErr w:type="spellStart"/>
      <w:r w:rsidR="00EE5578">
        <w:rPr>
          <w:b/>
        </w:rPr>
        <w:t>Slavonski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Brod</w:t>
      </w:r>
      <w:proofErr w:type="spellEnd"/>
      <w:r w:rsidR="00EE5578">
        <w:rPr>
          <w:b/>
        </w:rPr>
        <w:t xml:space="preserve">, </w:t>
      </w:r>
      <w:proofErr w:type="spellStart"/>
      <w:r w:rsidR="00EE5578">
        <w:rPr>
          <w:b/>
        </w:rPr>
        <w:t>Stanka</w:t>
      </w:r>
      <w:proofErr w:type="spellEnd"/>
      <w:r w:rsidR="00EE5578">
        <w:rPr>
          <w:b/>
        </w:rPr>
        <w:t xml:space="preserve"> </w:t>
      </w:r>
      <w:proofErr w:type="spellStart"/>
      <w:r w:rsidR="00EE5578">
        <w:rPr>
          <w:b/>
        </w:rPr>
        <w:t>Vraza</w:t>
      </w:r>
      <w:proofErr w:type="spellEnd"/>
      <w:r w:rsidR="00EE5578">
        <w:rPr>
          <w:b/>
        </w:rPr>
        <w:t xml:space="preserve"> 119</w:t>
      </w:r>
      <w:r w:rsidR="001779A5">
        <w:rPr>
          <w:b/>
        </w:rPr>
        <w:t>,</w:t>
      </w:r>
      <w:r w:rsidR="00374F94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EE5578">
        <w:rPr>
          <w:lang w:val="hr-HR"/>
        </w:rPr>
        <w:t>08.05</w:t>
      </w:r>
      <w:r w:rsidR="00523F3B">
        <w:rPr>
          <w:lang w:val="hr-HR"/>
        </w:rPr>
        <w:t>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97398E">
        <w:rPr>
          <w:lang w:val="hr-HR"/>
        </w:rPr>
        <w:t>120</w:t>
      </w:r>
      <w:r>
        <w:rPr>
          <w:lang w:val="hr-HR"/>
        </w:rPr>
        <w:t xml:space="preserve"> dana u iznosu </w:t>
      </w:r>
      <w:r w:rsidR="00EE5578">
        <w:rPr>
          <w:lang w:val="hr-HR"/>
        </w:rPr>
        <w:t>87.542,25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EE5578">
        <w:rPr>
          <w:lang w:val="hr-HR"/>
        </w:rPr>
        <w:t>1</w:t>
      </w:r>
      <w:r>
        <w:rPr>
          <w:lang w:val="hr-HR"/>
        </w:rPr>
        <w:t xml:space="preserve"> zaposlen</w:t>
      </w:r>
      <w:r w:rsidR="001779A5">
        <w:rPr>
          <w:lang w:val="hr-HR"/>
        </w:rPr>
        <w:t>ih</w:t>
      </w:r>
      <w:r>
        <w:rPr>
          <w:lang w:val="hr-HR"/>
        </w:rPr>
        <w:t>.</w:t>
      </w:r>
    </w:p>
    <w:p w:rsidRDefault="00080587" w:rsidP="0001618B" w:rsidR="00080587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EE5578">
        <w:rPr>
          <w:b/>
        </w:rPr>
        <w:t>855</w:t>
      </w:r>
      <w:r w:rsidR="00921662">
        <w:rPr>
          <w:b/>
        </w:rPr>
        <w:t>/</w:t>
      </w:r>
      <w:r w:rsidR="00C558CA">
        <w:rPr>
          <w:b/>
        </w:rPr>
        <w:t>2018-</w:t>
      </w:r>
      <w:r w:rsidR="00F80489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1779A5">
        <w:rPr>
          <w:lang w:val="hr-HR"/>
        </w:rPr>
        <w:t>10. rujna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 xml:space="preserve">1.  </w:t>
      </w:r>
      <w:proofErr w:type="spellStart"/>
      <w:r>
        <w:rPr>
          <w:lang w:val="hr-HR"/>
        </w:rPr>
        <w:t>Z</w:t>
      </w:r>
      <w:r w:rsidR="00523F3B">
        <w:rPr>
          <w:lang w:val="hr-HR"/>
        </w:rPr>
        <w:t>.z</w:t>
      </w:r>
      <w:proofErr w:type="spellEnd"/>
      <w:r w:rsidR="00523F3B">
        <w:rPr>
          <w:lang w:val="hr-HR"/>
        </w:rPr>
        <w:t>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</w:t>
      </w:r>
      <w:r w:rsidR="001779A5">
        <w:rPr>
          <w:lang w:val="hr-HR"/>
        </w:rPr>
        <w:t>Osijek</w:t>
      </w:r>
      <w:r w:rsidR="004C3E86">
        <w:rPr>
          <w:lang w:val="hr-HR"/>
        </w:rPr>
        <w:t xml:space="preserve">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80587"/>
    <w:rsid w:val="000923DE"/>
    <w:rsid w:val="000A4C8E"/>
    <w:rsid w:val="000A5A3C"/>
    <w:rsid w:val="000C12AA"/>
    <w:rsid w:val="000C2091"/>
    <w:rsid w:val="000D13E5"/>
    <w:rsid w:val="00154654"/>
    <w:rsid w:val="00170F17"/>
    <w:rsid w:val="001779A5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4286"/>
    <w:rsid w:val="00331868"/>
    <w:rsid w:val="00341B55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21662"/>
    <w:rsid w:val="0097398E"/>
    <w:rsid w:val="00980416"/>
    <w:rsid w:val="00A13E2F"/>
    <w:rsid w:val="00A3417D"/>
    <w:rsid w:val="00A36C0E"/>
    <w:rsid w:val="00A4546A"/>
    <w:rsid w:val="00A914F6"/>
    <w:rsid w:val="00A97943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9283B"/>
    <w:rsid w:val="00CF399C"/>
    <w:rsid w:val="00CF53F3"/>
    <w:rsid w:val="00D13568"/>
    <w:rsid w:val="00D47F1F"/>
    <w:rsid w:val="00D54660"/>
    <w:rsid w:val="00D774D5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EE5578"/>
    <w:rsid w:val="00F0310A"/>
    <w:rsid w:val="00F0499B"/>
    <w:rsid w:val="00F10936"/>
    <w:rsid w:val="00F1751D"/>
    <w:rsid w:val="00F20797"/>
    <w:rsid w:val="00F53902"/>
    <w:rsid w:val="00F8048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1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1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84542.25</izvorni_sadrzaj>
    <derivirana_varijabla naziv="DomainObject.Predmet.InicijalnaVrijednost_1">84542.25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čl. 110 st.1 SZ</izvorni_sadrzaj>
    <derivirana_varijabla naziv="DomainObject.Predmet.Opis_1">po čl. 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St-855/2018</izvorni_sadrzaj>
    <derivirana_varijabla naziv="DomainObject.Predmet.OznakaBroj_1">St-855/2018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MABAMIJO j.d.o.o. za ugostiteljstvo i usluge</izvorni_sadrzaj>
    <derivirana_varijabla naziv="DomainObject.Predmet.ProtustrankaFormated_1">  MABAMIJO j.d.o.o. za ugostiteljstvo i usluge</derivirana_varijabla>
  </DomainObject.Predmet.ProtustrankaFormated>
  <DomainObject.Predmet.ProtustrankaFormatedOIB>
    <izvorni_sadrzaj>  MABAMIJO j.d.o.o. za ugostiteljstvo i usluge, OIB 66402392944</izvorni_sadrzaj>
    <derivirana_varijabla naziv="DomainObject.Predmet.ProtustrankaFormatedOIB_1">  MABAMIJO j.d.o.o. za ugostiteljstvo i usluge, OIB 66402392944</derivirana_varijabla>
  </DomainObject.Predmet.ProtustrankaFormatedOIB>
  <DomainObject.Predmet.ProtustrankaFormatedWithAdress>
    <izvorni_sadrzaj> MABAMIJO j.d.o.o. za ugostiteljstvo i usluge, Ivana Filipovića 56, 35221 Velika Kopanica</izvorni_sadrzaj>
    <derivirana_varijabla naziv="DomainObject.Predmet.ProtustrankaFormatedWithAdress_1"> MABAMIJO j.d.o.o. za ugostiteljstvo i usluge, Ivana Filipovića 56, 35221 Velika Kopanica</derivirana_varijabla>
  </DomainObject.Predmet.ProtustrankaFormatedWithAdress>
  <DomainObject.Predmet.ProtustrankaFormatedWithAdressOIB>
    <izvorni_sadrzaj> MABAMIJO j.d.o.o. za ugostiteljstvo i usluge, OIB 66402392944, Ivana Filipovića 56, 35221 Velika Kopanica</izvorni_sadrzaj>
    <derivirana_varijabla naziv="DomainObject.Predmet.ProtustrankaFormatedWithAdressOIB_1"> MABAMIJO j.d.o.o. za ugostiteljstvo i usluge, OIB 66402392944, Ivana Filipovića 56, 35221 Velika Kopanica</derivirana_varijabla>
  </DomainObject.Predmet.ProtustrankaFormatedWithAdressOIB>
  <DomainObject.Predmet.ProtustrankaWithAdress>
    <izvorni_sadrzaj>MABAMIJO j.d.o.o. za ugostiteljstvo i usluge Ivana Filipovića 56, 35221 Velika Kopanica</izvorni_sadrzaj>
    <derivirana_varijabla naziv="DomainObject.Predmet.ProtustrankaWithAdress_1">MABAMIJO j.d.o.o. za ugostiteljstvo i usluge Ivana Filipovića 56, 35221 Velika Kopanica</derivirana_varijabla>
  </DomainObject.Predmet.ProtustrankaWithAdress>
  <DomainObject.Predmet.ProtustrankaWithAdressOIB>
    <izvorni_sadrzaj>MABAMIJO j.d.o.o. za ugostiteljstvo i usluge, OIB 66402392944, Ivana Filipovića 56, 35221 Velika Kopanica</izvorni_sadrzaj>
    <derivirana_varijabla naziv="DomainObject.Predmet.ProtustrankaWithAdressOIB_1">MABAMIJO j.d.o.o. za ugostiteljstvo i usluge, OIB 66402392944, Ivana Filipovića 56, 35221 Velika Kopanica</derivirana_varijabla>
  </DomainObject.Predmet.ProtustrankaWithAdressOIB>
  <DomainObject.Predmet.ProtustrankaNazivFormated>
    <izvorni_sadrzaj>MABAMIJO j.d.o.o. za ugostiteljstvo i usluge</izvorni_sadrzaj>
    <derivirana_varijabla naziv="DomainObject.Predmet.ProtustrankaNazivFormated_1">MABAMIJO j.d.o.o. za ugostiteljstvo i usluge</derivirana_varijabla>
  </DomainObject.Predmet.ProtustrankaNazivFormated>
  <DomainObject.Predmet.ProtustrankaNazivFormatedOIB>
    <izvorni_sadrzaj>MABAMIJO j.d.o.o. za ugostiteljstvo i usluge, OIB 66402392944</izvorni_sadrzaj>
    <derivirana_varijabla naziv="DomainObject.Predmet.ProtustrankaNazivFormatedOIB_1">MABAMIJO j.d.o.o. za ugostiteljstvo i usluge, OIB 66402392944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MABAMIJO j.d.o.o. za ugostiteljstvo i usluge</item>
    </izvorni_sadrzaj>
    <derivirana_varijabla naziv="DomainObject.Predmet.ProtuStrankaListFormated_1">
      <item>MABAMIJO j.d.o.o. za ugostiteljstvo i usluge</item>
    </derivirana_varijabla>
  </DomainObject.Predmet.ProtuStrankaListFormated>
  <DomainObject.Predmet.ProtuStrankaListFormatedOIB>
    <izvorni_sadrzaj>
      <item>MABAMIJO j.d.o.o. za ugostiteljstvo i usluge, OIB 66402392944</item>
    </izvorni_sadrzaj>
    <derivirana_varijabla naziv="DomainObject.Predmet.ProtuStrankaListFormatedOIB_1">
      <item>MABAMIJO j.d.o.o. za ugostiteljstvo i usluge, OIB 66402392944</item>
    </derivirana_varijabla>
  </DomainObject.Predmet.ProtuStrankaListFormatedOIB>
  <DomainObject.Predmet.ProtuStrankaListFormatedWithAdress>
    <izvorni_sadrzaj>
      <item>MABAMIJO j.d.o.o. za ugostiteljstvo i usluge, Ivana Filipovića 56, 35221 Velika Kopanica</item>
    </izvorni_sadrzaj>
    <derivirana_varijabla naziv="DomainObject.Predmet.ProtuStrankaListFormatedWithAdress_1">
      <item>MABAMIJO j.d.o.o. za ugostiteljstvo i usluge, Ivana Filipovića 56, 35221 Velika Kopanica</item>
    </derivirana_varijabla>
  </DomainObject.Predmet.ProtuStrankaListFormatedWithAdress>
  <DomainObject.Predmet.ProtuStrankaListFormatedWithAdressOIB>
    <izvorni_sadrzaj>
      <item>MABAMIJO j.d.o.o. za ugostiteljstvo i usluge, OIB 66402392944, Ivana Filipovića 56, 35221 Velika Kopanica</item>
    </izvorni_sadrzaj>
    <derivirana_varijabla naziv="DomainObject.Predmet.ProtuStrankaListFormatedWithAdressOIB_1">
      <item>MABAMIJO j.d.o.o. za ugostiteljstvo i usluge, OIB 66402392944, Ivana Filipovića 56, 35221 Velika Kopanica</item>
    </derivirana_varijabla>
  </DomainObject.Predmet.ProtuStrankaListFormatedWithAdressOIB>
  <DomainObject.Predmet.ProtuStrankaListNazivFormated>
    <izvorni_sadrzaj>
      <item>MABAMIJO j.d.o.o. za ugostiteljstvo i usluge</item>
    </izvorni_sadrzaj>
    <derivirana_varijabla naziv="DomainObject.Predmet.ProtuStrankaListNazivFormated_1">
      <item>MABAMIJO j.d.o.o. za ugostiteljstvo i usluge</item>
    </derivirana_varijabla>
  </DomainObject.Predmet.ProtuStrankaListNazivFormated>
  <DomainObject.Predmet.ProtuStrankaListNazivFormatedOIB>
    <izvorni_sadrzaj>
      <item>MABAMIJO j.d.o.o. za ugostiteljstvo i usluge, OIB 66402392944</item>
    </izvorni_sadrzaj>
    <derivirana_varijabla naziv="DomainObject.Predmet.ProtuStrankaListNazivFormatedOIB_1">
      <item>MABAMIJO j.d.o.o. za ugostiteljstvo i usluge, OIB 66402392944</item>
    </derivirana_varijabla>
  </DomainObject.Predmet.ProtuStrankaListNazivFormatedOIB>
  <DomainObject.Predmet.OstaliListFormated>
    <izvorni_sadrzaj>
      <item>Jelena Blažević</item>
    </izvorni_sadrzaj>
    <derivirana_varijabla naziv="DomainObject.Predmet.OstaliListFormated_1">
      <item>Jelena Blažević</item>
    </derivirana_varijabla>
  </DomainObject.Predmet.OstaliListFormated>
  <DomainObject.Predmet.OstaliListFormatedOIB>
    <izvorni_sadrzaj>
      <item>Jelena Blažević, OIB 70158022416</item>
    </izvorni_sadrzaj>
    <derivirana_varijabla naziv="DomainObject.Predmet.OstaliListFormatedOIB_1">
      <item>Jelena Blažević, OIB 70158022416</item>
    </derivirana_varijabla>
  </DomainObject.Predmet.OstaliListFormatedOIB>
  <DomainObject.Predmet.OstaliListFormatedWithAdress>
    <izvorni_sadrzaj>
      <item>Jelena Blažević, Stanka Vraza 119, 35000 Slavonski Brod</item>
    </izvorni_sadrzaj>
    <derivirana_varijabla naziv="DomainObject.Predmet.OstaliListFormatedWithAdress_1">
      <item>Jelena Blažević, Stanka Vraza 119, 35000 Slavonski Brod</item>
    </derivirana_varijabla>
  </DomainObject.Predmet.OstaliListFormatedWithAdress>
  <DomainObject.Predmet.OstaliListFormatedWithAdressOIB>
    <izvorni_sadrzaj>
      <item>Jelena Blažević, OIB 70158022416, Stanka Vraza 119, 35000 Slavonski Brod</item>
    </izvorni_sadrzaj>
    <derivirana_varijabla naziv="DomainObject.Predmet.OstaliListFormatedWithAdressOIB_1">
      <item>Jelena Blažević, OIB 70158022416, Stanka Vraza 119, 35000 Slavonski Brod</item>
    </derivirana_varijabla>
  </DomainObject.Predmet.OstaliListFormatedWithAdressOIB>
  <DomainObject.Predmet.OstaliListNazivFormated>
    <izvorni_sadrzaj>
      <item>Jelena Blažević</item>
    </izvorni_sadrzaj>
    <derivirana_varijabla naziv="DomainObject.Predmet.OstaliListNazivFormated_1">
      <item>Jelena Blažević</item>
    </derivirana_varijabla>
  </DomainObject.Predmet.OstaliListNazivFormated>
  <DomainObject.Predmet.OstaliListNazivFormatedOIB>
    <izvorni_sadrzaj>
      <item>Jelena Blažević, OIB 70158022416</item>
    </izvorni_sadrzaj>
    <derivirana_varijabla naziv="DomainObject.Predmet.OstaliListNazivFormatedOIB_1">
      <item>Jelena Blažević, OIB 70158022416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MABAMIJO j.d.o.o. za ugostiteljstvo i usluge</izvorni_sadrzaj>
    <derivirana_varijabla naziv="DomainObject.Predmet.ProtustrankaIDrugi_1">MABAMIJO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MABAMIJO j.d.o.o. za ugostiteljstvo i usluge, OIB 66402392944, Ivana Filipovića 56, 35221 Velika Kopanica</izvorni_sadrzaj>
    <derivirana_varijabla naziv="DomainObject.Predmet.ProtustrankaIDrugiAdressOIB_1">MABAMIJO j.d.o.o. za ugostiteljstvo i usluge, OIB 66402392944,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MABAMIJO j.d.o.o. za ugostiteljstvo i usluge</item>
      <item>Jelena Blažević</item>
    </izvorni_sadrzaj>
    <derivirana_varijabla naziv="DomainObject.Predmet.SudioniciListNaziv_1">
      <item>Financijska agencija</item>
      <item>MABAMIJO j.d.o.o. za ugostiteljstvo i usluge</item>
      <item>Jelena Blažević</item>
    </derivirana_varijabla>
  </DomainObject.Predmet.SudioniciListNaziv>
  <DomainObject.Predmet.SudioniciListAdressOIB>
    <izvorni_sadrzaj>
      <item>Financijska agencija, OIB 85821130368, Ulica grada Vukovara 70,10000 Zagreb</item>
      <item>MABAMIJO j.d.o.o. za ugostiteljstvo i usluge, OIB 66402392944, Ivana Filipovića 56,35221 Velika Kopanica</item>
      <item>Jelena Blažević, OIB 70158022416, Stanka Vraza 119,35000 Slavonski Brod</item>
    </izvorni_sadrzaj>
    <derivirana_varijabla naziv="DomainObject.Predmet.SudioniciListAdressOIB_1">
      <item>Financijska agencija, OIB 85821130368, Ulica grada Vukovara 70,10000 Zagreb</item>
      <item>MABAMIJO j.d.o.o. za ugostiteljstvo i usluge, OIB 66402392944, Ivana Filipovića 56,35221 Velika Kopanica</item>
      <item>Jelena Blažević, OIB 70158022416, Stanka Vraza 119,35000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66402392944</item>
      <item>, OIB 70158022416</item>
    </izvorni_sadrzaj>
    <derivirana_varijabla naziv="DomainObject.Predmet.SudioniciListNazivOIB_1">
      <item>, OIB 85821130368</item>
      <item>, OIB 66402392944</item>
      <item>, OIB 70158022416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2ED87-B613-4A27-8DC3-045AEA53A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857</properties:Words>
  <properties:Characters>4671</properties:Characters>
  <properties:Lines>129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2018-09-04T11:16:00Z</dcterms:created>
  <dc:creator>zbiondic</dc:creator>
  <cp:lastModifiedBy>wsadmin</cp:lastModifiedBy>
  <cp:lastPrinted>2018-09-04T11:19:00Z</cp:lastPrinted>
  <dcterms:modified xmlns:xsi="http://www.w3.org/2001/XMLSchema-instance" xsi:type="dcterms:W3CDTF">2018-09-10T07:16:00Z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855-18.docx)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