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0f80" w14:paraId="1360f80" w:rsidRDefault="00A21D68" w:rsidP="00A21D68" w:rsidR="00A21D6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St-395/2015-6</w:t>
      </w:r>
    </w:p>
    <w:p w:rsidRDefault="00A21D68" w:rsidP="00A21D68" w:rsidR="00A21D6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21D68" w:rsidP="00A21D68" w:rsidR="00A21D6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21D68" w:rsidP="00A21D68" w:rsidR="00A21D6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21D68" w:rsidP="00A21D68" w:rsidR="00A21D6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both"/>
      </w:pPr>
      <w:r>
        <w:rPr>
          <w:szCs w:val="24"/>
        </w:rPr>
        <w:tab/>
      </w:r>
      <w:r>
        <w:t>Trgovački sud u Varaždinu po višoj sudskoj savjetnici toga suda Ivani Starčević, u predmetu u povodu zahtjeva Financijske agencije Regionalni centar Zagreb, Podružnica Varaždin, Augusta Cesarca 2, Varaždin, za pokretanje skraćenog stečajnog postupka protiv dužnika LIDER CENTAR ZA PROMICANJE ZNANJA I RAZVOJ DRUŠTVA, OIB:</w:t>
      </w:r>
      <w:r w:rsidR="00325C2B">
        <w:t>98667367435</w:t>
      </w:r>
      <w:r>
        <w:t xml:space="preserve"> sa sjedištem u </w:t>
      </w:r>
      <w:proofErr w:type="spellStart"/>
      <w:r>
        <w:t>J.J</w:t>
      </w:r>
      <w:proofErr w:type="spellEnd"/>
      <w:r>
        <w:t xml:space="preserve">. </w:t>
      </w:r>
      <w:proofErr w:type="spellStart"/>
      <w:r>
        <w:t>Strossmajera</w:t>
      </w:r>
      <w:proofErr w:type="spellEnd"/>
      <w:r>
        <w:t xml:space="preserve"> 9, Čakovec, dana 29. prosinca 2015. godine</w:t>
      </w:r>
    </w:p>
    <w:p w:rsidRDefault="00A21D68" w:rsidP="00A21D68" w:rsidR="00A21D68">
      <w:pPr>
        <w:jc w:val="both"/>
      </w:pPr>
    </w:p>
    <w:p w:rsidRDefault="00A21D68" w:rsidP="00A21D68" w:rsidR="00A21D6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LIDER CENTAR ZA PROMICANJE ZNANJA I RAZVOJ DRUŠTVA, </w:t>
      </w:r>
      <w:r w:rsidR="00325C2B">
        <w:t xml:space="preserve">OIB:98667367435 </w:t>
      </w:r>
      <w:r>
        <w:t xml:space="preserve">sa sjedištem u </w:t>
      </w:r>
      <w:proofErr w:type="spellStart"/>
      <w:r>
        <w:t>J.J</w:t>
      </w:r>
      <w:proofErr w:type="spellEnd"/>
      <w:r>
        <w:t xml:space="preserve">. </w:t>
      </w:r>
      <w:proofErr w:type="spellStart"/>
      <w:r>
        <w:t>Strossmajera</w:t>
      </w:r>
      <w:proofErr w:type="spellEnd"/>
      <w:r>
        <w:t xml:space="preserve"> 9, Čakovec</w:t>
      </w:r>
      <w:r>
        <w:rPr>
          <w:szCs w:val="24"/>
        </w:rPr>
        <w:t>, s danom 29. prosinca 2015. u 14,30 sati.</w:t>
      </w:r>
    </w:p>
    <w:p w:rsidRDefault="00A21D68" w:rsidP="00A21D68" w:rsidR="00A21D68">
      <w:pPr>
        <w:jc w:val="both"/>
        <w:rPr>
          <w:szCs w:val="24"/>
        </w:rPr>
      </w:pPr>
    </w:p>
    <w:p w:rsidRDefault="00A21D68" w:rsidP="00A21D68" w:rsidR="00A21D6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LIDER CENTAR ZA PROMICANJE ZNANJA I RAZVOJ DRUŠTVA, </w:t>
      </w:r>
      <w:r w:rsidR="00325C2B">
        <w:t xml:space="preserve">OIB:98667367435 </w:t>
      </w:r>
      <w:r>
        <w:t xml:space="preserve">sa sjedištem u </w:t>
      </w:r>
      <w:proofErr w:type="spellStart"/>
      <w:r>
        <w:t>J.J</w:t>
      </w:r>
      <w:proofErr w:type="spellEnd"/>
      <w:r>
        <w:t xml:space="preserve">. </w:t>
      </w:r>
      <w:proofErr w:type="spellStart"/>
      <w:r>
        <w:t>Strossmajera</w:t>
      </w:r>
      <w:proofErr w:type="spellEnd"/>
      <w:r>
        <w:t xml:space="preserve"> 9, Čakovec.</w:t>
      </w:r>
    </w:p>
    <w:p w:rsidRDefault="00A21D68" w:rsidP="00A21D68" w:rsidR="00A21D68">
      <w:pPr>
        <w:jc w:val="both"/>
      </w:pPr>
    </w:p>
    <w:p w:rsidRDefault="00A21D68" w:rsidP="00A21D68" w:rsidR="00A21D68">
      <w:pPr>
        <w:jc w:val="both"/>
      </w:pPr>
      <w:r>
        <w:tab/>
        <w:t>III Za s</w:t>
      </w:r>
      <w:r w:rsidR="00FD590A">
        <w:t xml:space="preserve">tečajnog upravitelja imenuje se Ivan </w:t>
      </w:r>
      <w:proofErr w:type="spellStart"/>
      <w:r w:rsidR="00FD590A">
        <w:t>Hudoletnjak</w:t>
      </w:r>
      <w:proofErr w:type="spellEnd"/>
      <w:r w:rsidR="00FD590A">
        <w:t>, OIB: 80924395653, Zavojna ulica 3, Ivanec.</w:t>
      </w:r>
    </w:p>
    <w:p w:rsidRDefault="00A21D68" w:rsidP="00A21D68" w:rsidR="00A21D68">
      <w:pPr>
        <w:jc w:val="both"/>
        <w:rPr>
          <w:color w:val="FF0000"/>
        </w:rPr>
      </w:pP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21D68" w:rsidP="00A21D68" w:rsidR="00A21D68">
      <w:pPr>
        <w:jc w:val="both"/>
        <w:rPr>
          <w:szCs w:val="24"/>
        </w:rPr>
      </w:pP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LIDER CENTAR ZA PROMICANJE ZNANJA I RAZVOJ DRUŠTVA, </w:t>
      </w:r>
      <w:r w:rsidR="00325C2B">
        <w:t xml:space="preserve">OIB:98667367435 </w:t>
      </w:r>
      <w:r>
        <w:t xml:space="preserve">sa sjedištem u </w:t>
      </w:r>
      <w:proofErr w:type="spellStart"/>
      <w:r>
        <w:t>J.J</w:t>
      </w:r>
      <w:proofErr w:type="spellEnd"/>
      <w:r>
        <w:t xml:space="preserve">. </w:t>
      </w:r>
      <w:proofErr w:type="spellStart"/>
      <w:r>
        <w:t>Strossmajera</w:t>
      </w:r>
      <w:proofErr w:type="spellEnd"/>
      <w:r>
        <w:t xml:space="preserve"> 9, Čakovec</w:t>
      </w:r>
      <w:r>
        <w:rPr>
          <w:szCs w:val="24"/>
        </w:rPr>
        <w:t>, bit će brisan iz registra</w:t>
      </w:r>
      <w:r w:rsidR="00FD590A">
        <w:rPr>
          <w:szCs w:val="24"/>
        </w:rPr>
        <w:t xml:space="preserve"> udruga</w:t>
      </w:r>
      <w:r>
        <w:rPr>
          <w:szCs w:val="24"/>
        </w:rPr>
        <w:t>.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 xml:space="preserve">Predlagatelj je dana 30.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A21D68" w:rsidP="00A21D68" w:rsidR="00A21D6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21D68" w:rsidP="00A21D68" w:rsidR="00A21D68">
      <w:pPr>
        <w:rPr>
          <w:szCs w:val="24"/>
        </w:rPr>
      </w:pPr>
      <w:r>
        <w:rPr>
          <w:szCs w:val="24"/>
        </w:rPr>
        <w:t xml:space="preserve">     </w:t>
      </w:r>
    </w:p>
    <w:p w:rsidRDefault="0016619B" w:rsidP="00A21D68" w:rsidR="00A21D6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</w:t>
      </w:r>
    </w:p>
    <w:p w:rsidRDefault="00A21D68" w:rsidP="00A21D68" w:rsidR="00A21D68">
      <w:pPr>
        <w:rPr>
          <w:szCs w:val="24"/>
        </w:rPr>
      </w:pPr>
      <w:r>
        <w:rPr>
          <w:szCs w:val="24"/>
        </w:rPr>
        <w:t xml:space="preserve">    </w:t>
      </w:r>
      <w:r w:rsidR="0016619B">
        <w:rPr>
          <w:szCs w:val="24"/>
        </w:rPr>
        <w:t xml:space="preserve">        </w:t>
      </w:r>
      <w:r w:rsidR="0016619B">
        <w:rPr>
          <w:szCs w:val="24"/>
        </w:rPr>
        <w:tab/>
      </w:r>
      <w:r w:rsidR="0016619B">
        <w:rPr>
          <w:szCs w:val="24"/>
        </w:rPr>
        <w:tab/>
      </w:r>
      <w:r w:rsidR="0016619B">
        <w:rPr>
          <w:szCs w:val="24"/>
        </w:rPr>
        <w:tab/>
      </w:r>
      <w:r w:rsidR="0016619B">
        <w:rPr>
          <w:szCs w:val="24"/>
        </w:rPr>
        <w:tab/>
      </w:r>
      <w:r w:rsidR="0016619B">
        <w:rPr>
          <w:szCs w:val="24"/>
        </w:rPr>
        <w:tab/>
      </w:r>
      <w:r w:rsidR="0016619B">
        <w:rPr>
          <w:szCs w:val="24"/>
        </w:rPr>
        <w:tab/>
        <w:t xml:space="preserve">                   </w:t>
      </w:r>
      <w:r>
        <w:rPr>
          <w:szCs w:val="24"/>
        </w:rPr>
        <w:t xml:space="preserve"> Ivana Starčević, v.r.</w:t>
      </w:r>
    </w:p>
    <w:p w:rsidRDefault="0016619B" w:rsidP="00A21D68" w:rsidR="001661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21D68" w:rsidP="00A21D68" w:rsidR="00A21D6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21D68" w:rsidP="00A21D68" w:rsidR="00A21D6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21D68" w:rsidP="00A21D68" w:rsidR="00A21D6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  <w:r>
        <w:rPr>
          <w:szCs w:val="24"/>
        </w:rPr>
        <w:t>DNA:</w:t>
      </w:r>
    </w:p>
    <w:p w:rsidRDefault="00A21D68" w:rsidP="00A21D68" w:rsidR="00A21D6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21D68" w:rsidP="00A21D68" w:rsidR="00A21D6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21D68" w:rsidP="00A21D68" w:rsidR="00A21D68" w:rsidRPr="00A21D68">
      <w:pPr>
        <w:numPr>
          <w:ilvl w:val="0"/>
          <w:numId w:val="47"/>
        </w:numPr>
        <w:rPr>
          <w:szCs w:val="24"/>
        </w:rPr>
      </w:pPr>
      <w:r w:rsidRPr="00A21D68">
        <w:rPr>
          <w:szCs w:val="24"/>
        </w:rPr>
        <w:t xml:space="preserve">Dužnik </w:t>
      </w:r>
      <w:r>
        <w:t xml:space="preserve">LIDER CENTAR ZA PROMICANJE ZNANJA I RAZVOJ DRUŠTVA, </w:t>
      </w:r>
      <w:r w:rsidR="00325C2B">
        <w:t xml:space="preserve">OIB:98667367435 </w:t>
      </w:r>
      <w:r>
        <w:t xml:space="preserve">sa sjedištem u </w:t>
      </w:r>
      <w:proofErr w:type="spellStart"/>
      <w:r>
        <w:t>J.J</w:t>
      </w:r>
      <w:proofErr w:type="spellEnd"/>
      <w:r>
        <w:t xml:space="preserve">. </w:t>
      </w:r>
      <w:proofErr w:type="spellStart"/>
      <w:r>
        <w:t>Strossmajera</w:t>
      </w:r>
      <w:proofErr w:type="spellEnd"/>
      <w:r>
        <w:t xml:space="preserve"> 9, Čakovec </w:t>
      </w:r>
    </w:p>
    <w:p w:rsidRDefault="00B37BC1" w:rsidP="00A21D68" w:rsidR="00A21D68" w:rsidRPr="00A21D68">
      <w:pPr>
        <w:numPr>
          <w:ilvl w:val="0"/>
          <w:numId w:val="47"/>
        </w:numPr>
        <w:rPr>
          <w:szCs w:val="24"/>
        </w:rPr>
      </w:pPr>
      <w:r>
        <w:t>Predsjednik</w:t>
      </w:r>
      <w:r w:rsidR="00A21D68">
        <w:t xml:space="preserve"> dužnika </w:t>
      </w:r>
      <w:r>
        <w:t xml:space="preserve">Tomislav </w:t>
      </w:r>
      <w:proofErr w:type="spellStart"/>
      <w:r>
        <w:t>Strnišćak</w:t>
      </w:r>
      <w:proofErr w:type="spellEnd"/>
      <w:r w:rsidR="00FD590A">
        <w:t xml:space="preserve">, </w:t>
      </w:r>
      <w:proofErr w:type="spellStart"/>
      <w:r w:rsidR="00FD590A">
        <w:t>J.J</w:t>
      </w:r>
      <w:proofErr w:type="spellEnd"/>
      <w:r w:rsidR="00FD590A">
        <w:t xml:space="preserve">. </w:t>
      </w:r>
      <w:proofErr w:type="spellStart"/>
      <w:r w:rsidR="00FD590A">
        <w:t>Strossmajera</w:t>
      </w:r>
      <w:proofErr w:type="spellEnd"/>
      <w:r w:rsidR="00FD590A">
        <w:t xml:space="preserve"> 9, Čakovec</w:t>
      </w:r>
    </w:p>
    <w:p w:rsidRDefault="00FD590A" w:rsidP="00A21D68" w:rsidR="00A21D6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Čakovec, Ruđera Boškovića 2</w:t>
      </w:r>
    </w:p>
    <w:p w:rsidRDefault="00A21D68" w:rsidP="00FD590A" w:rsidR="00FD590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FD590A">
        <w:rPr>
          <w:szCs w:val="24"/>
        </w:rPr>
        <w:t>Čakovec</w:t>
      </w:r>
      <w:r>
        <w:rPr>
          <w:szCs w:val="24"/>
        </w:rPr>
        <w:t xml:space="preserve">, </w:t>
      </w:r>
      <w:r w:rsidR="00FD590A">
        <w:rPr>
          <w:szCs w:val="24"/>
        </w:rPr>
        <w:t xml:space="preserve">O. </w:t>
      </w:r>
      <w:proofErr w:type="spellStart"/>
      <w:r w:rsidR="00FD590A">
        <w:rPr>
          <w:szCs w:val="24"/>
        </w:rPr>
        <w:t>Keršovanija</w:t>
      </w:r>
      <w:proofErr w:type="spellEnd"/>
      <w:r w:rsidR="00FD590A">
        <w:rPr>
          <w:szCs w:val="24"/>
        </w:rPr>
        <w:t xml:space="preserve"> 11</w:t>
      </w:r>
    </w:p>
    <w:p w:rsidRDefault="00A21D68" w:rsidP="00FD590A" w:rsidR="00A21D68" w:rsidRPr="00FD590A">
      <w:pPr>
        <w:numPr>
          <w:ilvl w:val="0"/>
          <w:numId w:val="47"/>
        </w:numPr>
        <w:rPr>
          <w:szCs w:val="24"/>
        </w:rPr>
      </w:pPr>
      <w:r w:rsidRPr="00FD590A">
        <w:rPr>
          <w:szCs w:val="24"/>
        </w:rPr>
        <w:t>Stečajni upravitelj</w:t>
      </w:r>
      <w:r w:rsidRPr="00FD590A">
        <w:rPr>
          <w:color w:val="FF0000"/>
          <w:szCs w:val="24"/>
        </w:rPr>
        <w:t xml:space="preserve"> </w:t>
      </w:r>
      <w:r w:rsidR="00FD590A">
        <w:t xml:space="preserve">Ivan </w:t>
      </w:r>
      <w:proofErr w:type="spellStart"/>
      <w:r w:rsidR="00FD590A">
        <w:t>Hudoletnjak</w:t>
      </w:r>
      <w:proofErr w:type="spellEnd"/>
      <w:r w:rsidR="00FD590A">
        <w:t>, OIB: 80924</w:t>
      </w:r>
      <w:r w:rsidR="00FD590A">
        <w:t>395653, Zavojna ulica 3, Ivanec</w:t>
      </w:r>
    </w:p>
    <w:p w:rsidRDefault="00A21D68" w:rsidP="00A21D68" w:rsidR="00A21D6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A21D68" w:rsidP="00A21D68" w:rsidR="00A21D68">
      <w:pPr>
        <w:rPr>
          <w:szCs w:val="24"/>
        </w:rPr>
      </w:pPr>
    </w:p>
    <w:p w:rsidRDefault="00DA0242" w:rsidP="00A21D68" w:rsidR="00DA0242" w:rsidRPr="00A21D68"/>
    <w:sectPr w:rsidSect="00EB0D4C" w:rsidR="00DA0242" w:rsidRPr="00A21D6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19B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C2B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D6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BC1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6D97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90A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21D6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21D6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36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St-395/2015-6</izvorni_sadrzaj>
    <derivirana_varijabla naziv="DomainObject.Oznaka_1">St-395/2015-6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LIDER-CENTAR ZA PROMICANJE ZNANJA I RAZVOJ DRUŠTVA</izvorni_sadrzaj>
    <derivirana_varijabla naziv="DomainObject.Predmet.ProtustrankaFormated_1">  LIDER-CENTAR ZA PROMICANJE ZNANJA I RAZVOJ DRUŠTVA</derivirana_varijabla>
  </DomainObject.Predmet.ProtustrankaFormated>
  <DomainObject.Predmet.ProtustrankaFormatedOIB>
    <izvorni_sadrzaj>  LIDER-CENTAR ZA PROMICANJE ZNANJA I RAZVOJ DRUŠTVA, OIB 98667367435</izvorni_sadrzaj>
    <derivirana_varijabla naziv="DomainObject.Predmet.ProtustrankaFormatedOIB_1">  LIDER-CENTAR ZA PROMICANJE ZNANJA I RAZVOJ DRUŠTVA, OIB 98667367435</derivirana_varijabla>
  </DomainObject.Predmet.ProtustrankaFormatedOIB>
  <DomainObject.Predmet.ProtustrankaFormatedWithAdress>
    <izvorni_sadrzaj> LIDER-CENTAR ZA PROMICANJE ZNANJA I RAZVOJ DRUŠTVA, J. J. Strossmajera 9, 40000 Čakovec</izvorni_sadrzaj>
    <derivirana_varijabla naziv="DomainObject.Predmet.ProtustrankaFormatedWithAdress_1"> LIDER-CENTAR ZA PROMICANJE ZNANJA I RAZVOJ DRUŠTVA, J. J. Strossmajera 9, 40000 Čakovec</derivirana_varijabla>
  </DomainObject.Predmet.ProtustrankaFormatedWithAdress>
  <DomainObject.Predmet.ProtustrankaFormatedWithAdressOIB>
    <izvorni_sadrzaj> LIDER-CENTAR ZA PROMICANJE ZNANJA I RAZVOJ DRUŠTVA, OIB 98667367435, J. J. Strossmajera 9, 40000 Čakovec</izvorni_sadrzaj>
    <derivirana_varijabla naziv="DomainObject.Predmet.ProtustrankaFormatedWithAdressOIB_1"> LIDER-CENTAR ZA PROMICANJE ZNANJA I RAZVOJ DRUŠTVA, OIB 98667367435, J. J. Strossmajera 9, 40000 Čakovec</derivirana_varijabla>
  </DomainObject.Predmet.ProtustrankaFormatedWithAdressOIB>
  <DomainObject.Predmet.ProtustrankaWithAdress>
    <izvorni_sadrzaj>LIDER-CENTAR ZA PROMICANJE ZNANJA I RAZVOJ DRUŠTVA J. J. Strossmajera 9, 40000 Čakovec</izvorni_sadrzaj>
    <derivirana_varijabla naziv="DomainObject.Predmet.ProtustrankaWithAdress_1">LIDER-CENTAR ZA PROMICANJE ZNANJA I RAZVOJ DRUŠTVA J. J. Strossmajera 9, 40000 Čakovec</derivirana_varijabla>
  </DomainObject.Predmet.ProtustrankaWithAdress>
  <DomainObject.Predmet.ProtustrankaWithAdressOIB>
    <izvorni_sadrzaj>LIDER-CENTAR ZA PROMICANJE ZNANJA I RAZVOJ DRUŠTVA, OIB 98667367435, J. J. Strossmajera 9, 40000 Čakovec</izvorni_sadrzaj>
    <derivirana_varijabla naziv="DomainObject.Predmet.ProtustrankaWithAdressOIB_1">LIDER-CENTAR ZA PROMICANJE ZNANJA I RAZVOJ DRUŠTVA, OIB 98667367435, J. J. Strossmajera 9, 40000 Čakovec</derivirana_varijabla>
  </DomainObject.Predmet.ProtustrankaWithAdressOIB>
  <DomainObject.Predmet.ProtustrankaNazivFormated>
    <izvorni_sadrzaj>LIDER-CENTAR ZA PROMICANJE ZNANJA I RAZVOJ DRUŠTVA</izvorni_sadrzaj>
    <derivirana_varijabla naziv="DomainObject.Predmet.ProtustrankaNazivFormated_1">LIDER-CENTAR ZA PROMICANJE ZNANJA I RAZVOJ DRUŠTVA</derivirana_varijabla>
  </DomainObject.Predmet.ProtustrankaNazivFormated>
  <DomainObject.Predmet.ProtustrankaNazivFormatedOIB>
    <izvorni_sadrzaj>LIDER-CENTAR ZA PROMICANJE ZNANJA I RAZVOJ DRUŠTVA, OIB 98667367435</izvorni_sadrzaj>
    <derivirana_varijabla naziv="DomainObject.Predmet.ProtustrankaNazivFormatedOIB_1">LIDER-CENTAR ZA PROMICANJE ZNANJA I RAZVOJ DRUŠTVA, OIB 98667367435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4371.63</izvorni_sadrzaj>
    <derivirana_varijabla naziv="DomainObject.Predmet.TrenutnaVrijednost_1">4371.63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LIDER-CENTAR ZA PROMICANJE ZNANJA I RAZVOJ DRUŠTVA</item>
    </izvorni_sadrzaj>
    <derivirana_varijabla naziv="DomainObject.Predmet.ProtuStrankaListFormated_1">
      <item>LIDER-CENTAR ZA PROMICANJE ZNANJA I RAZVOJ DRUŠTVA</item>
    </derivirana_varijabla>
  </DomainObject.Predmet.ProtuStrankaListFormated>
  <DomainObject.Predmet.ProtuStrankaListFormatedOIB>
    <izvorni_sadrzaj>
      <item>LIDER-CENTAR ZA PROMICANJE ZNANJA I RAZVOJ DRUŠTVA, OIB 98667367435</item>
    </izvorni_sadrzaj>
    <derivirana_varijabla naziv="DomainObject.Predmet.ProtuStrankaListFormatedOIB_1">
      <item>LIDER-CENTAR ZA PROMICANJE ZNANJA I RAZVOJ DRUŠTVA, OIB 98667367435</item>
    </derivirana_varijabla>
  </DomainObject.Predmet.ProtuStrankaListFormatedOIB>
  <DomainObject.Predmet.ProtuStrankaListFormatedWithAdress>
    <izvorni_sadrzaj>
      <item>LIDER-CENTAR ZA PROMICANJE ZNANJA I RAZVOJ DRUŠTVA, J. J. Strossmajera 9, 40000 Čakovec</item>
    </izvorni_sadrzaj>
    <derivirana_varijabla naziv="DomainObject.Predmet.ProtuStrankaListFormatedWithAdress_1">
      <item>LIDER-CENTAR ZA PROMICANJE ZNANJA I RAZVOJ DRUŠTVA, J. J. Strossmajera 9, 40000 Čakovec</item>
    </derivirana_varijabla>
  </DomainObject.Predmet.ProtuStrankaListFormatedWithAdress>
  <DomainObject.Predmet.ProtuStrankaListFormatedWithAdressOIB>
    <izvorni_sadrzaj>
      <item>LIDER-CENTAR ZA PROMICANJE ZNANJA I RAZVOJ DRUŠTVA, OIB 98667367435, J. J. Strossmajera 9, 40000 Čakovec</item>
    </izvorni_sadrzaj>
    <derivirana_varijabla naziv="DomainObject.Predmet.ProtuStrankaListFormatedWithAdressOIB_1">
      <item>LIDER-CENTAR ZA PROMICANJE ZNANJA I RAZVOJ DRUŠTVA, OIB 98667367435, J. J. Strossmajera 9, 40000 Čakovec</item>
    </derivirana_varijabla>
  </DomainObject.Predmet.ProtuStrankaListFormatedWithAdressOIB>
  <DomainObject.Predmet.ProtuStrankaListNazivFormated>
    <izvorni_sadrzaj>
      <item>LIDER-CENTAR ZA PROMICANJE ZNANJA I RAZVOJ DRUŠTVA</item>
    </izvorni_sadrzaj>
    <derivirana_varijabla naziv="DomainObject.Predmet.ProtuStrankaListNazivFormated_1">
      <item>LIDER-CENTAR ZA PROMICANJE ZNANJA I RAZVOJ DRUŠTVA</item>
    </derivirana_varijabla>
  </DomainObject.Predmet.ProtuStrankaListNazivFormated>
  <DomainObject.Predmet.ProtuStrankaListNazivFormatedOIB>
    <izvorni_sadrzaj>
      <item>LIDER-CENTAR ZA PROMICANJE ZNANJA I RAZVOJ DRUŠTVA, OIB 98667367435</item>
    </izvorni_sadrzaj>
    <derivirana_varijabla naziv="DomainObject.Predmet.ProtuStrankaListNazivFormatedOIB_1">
      <item>LIDER-CENTAR ZA PROMICANJE ZNANJA I RAZVOJ DRUŠTVA, OIB 98667367435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St-395/2015-6</izvorni_sadrzaj>
    <derivirana_varijabla naziv="DomainObject.PoslovniBrojDokumenta_1">St-395/2015-6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LIDER-CENTAR ZA PROMICANJE ZNANJA I RAZVOJ DRUŠTVA</izvorni_sadrzaj>
    <derivirana_varijabla naziv="DomainObject.Predmet.ProtustrankaIDrugi_1">LIDER-CENTAR ZA PROMICANJE ZNANJA I RAZVOJ DRUŠTVA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LIDER-CENTAR ZA PROMICANJE ZNANJA I RAZVOJ DRUŠTVA, OIB 98667367435, J. J. Strossmajera 9, 40000 Čakovec</izvorni_sadrzaj>
    <derivirana_varijabla naziv="DomainObject.Predmet.ProtustrankaIDrugiAdressOIB_1">LIDER-CENTAR ZA PROMICANJE ZNANJA I RAZVOJ DRUŠTVA, OIB 98667367435, J. J. Strossmajera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LIDER-CENTAR ZA PROMICANJE ZNANJA I RAZVOJ DRUŠTVA</item>
      <item>Sudski registar, Trgovački sud u Varaždinu</item>
      <item>E-oglasna ploča ovog suda</item>
    </izvorni_sadrzaj>
    <derivirana_varijabla naziv="DomainObject.Predmet.SudioniciListNaziv_1">
      <item>Financijska agencija</item>
      <item>LIDER-CENTAR ZA PROMICANJE ZNANJA I RAZVOJ DRUŠTVA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LIDER-CENTAR ZA PROMICANJE ZNANJA I RAZVOJ DRUŠTVA, OIB 98667367435, J. J. Strossmajera 9,40000 Čakovec</item>
      <item>Sudski registar, Trgovački sud u Varaždinu</item>
      <item>E-oglasna ploča ovog suda</item>
    </izvorni_sadrzaj>
    <derivirana_varijabla naziv="DomainObject.Predmet.SudioniciListAdressOIB_1">
      <item>Financijska agencija, OIB 85821130368, A. Cesarca 2,42000 Varaždin</item>
      <item>LIDER-CENTAR ZA PROMICANJE ZNANJA I RAZVOJ DRUŠTVA, OIB 98667367435, J. J. Strossmajera 9,40000 Čakovec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85DC3-D19D-4513-8B67-4A9E4D4E9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2959</properties:Characters>
  <properties:Lines>90</properties:Lines>
  <properties:Paragraphs>31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2015-12-29T11:09:00Z</cp:lastPrinted>
  <dcterms:modified xmlns:xsi="http://www.w3.org/2001/XMLSchema-instance" xsi:type="dcterms:W3CDTF">2015-12-29T11:11:00Z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