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cbde" w14:paraId="b29cbde" w:rsidRDefault="00056A75" w:rsidP="00BD3394" w:rsidR="00B81753" w:rsidRPr="00FF445F">
      <w:pPr>
        <w:jc w:val="center"/>
        <w15:collapsed w:val="false"/>
      </w:pPr>
      <w:bookmarkStart w:name="_GoBack" w:id="0"/>
      <w:bookmarkEnd w:id="0"/>
      <w:r w:rsidRPr="00FF445F">
        <w:t xml:space="preserve">                                                                         </w:t>
      </w:r>
      <w:r w:rsidR="00F51D3B" w:rsidRPr="00FF445F">
        <w:t xml:space="preserve">  </w:t>
      </w:r>
      <w:r w:rsidRPr="00FF445F">
        <w:t xml:space="preserve">  </w:t>
      </w:r>
      <w:r w:rsidR="00F51D3B" w:rsidRPr="00FF445F">
        <w:t xml:space="preserve">          </w:t>
      </w:r>
    </w:p>
    <w:p w:rsidRDefault="00FF445F" w:rsidP="00FF445F" w:rsidR="00056A75" w:rsidRPr="00FF445F">
      <w:r w:rsidRPr="00FF445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AE6" w:rsidP="00FF445F" w:rsidR="00056A75" w:rsidRPr="00FF445F">
      <w:pPr>
        <w:tabs>
          <w:tab w:pos="6196" w:val="left"/>
        </w:tabs>
        <w:jc w:val="both"/>
      </w:pPr>
      <w:r w:rsidRPr="00FF445F">
        <w:t>REPUBLIKA HRVATSKA</w:t>
      </w:r>
      <w:r w:rsidR="00D7774C">
        <w:tab/>
        <w:t xml:space="preserve">                     4 St-164</w:t>
      </w:r>
      <w:r w:rsidR="00FF445F" w:rsidRPr="00FF445F">
        <w:t>/15</w:t>
      </w:r>
    </w:p>
    <w:p w:rsidRDefault="00E70AE6" w:rsidP="00E70AE6" w:rsidR="00096A6C" w:rsidRPr="00FF445F">
      <w:pPr>
        <w:jc w:val="both"/>
      </w:pPr>
      <w:r w:rsidRPr="00FF445F">
        <w:t>TRGOVAČKI SUD U ZAGREBU</w:t>
      </w:r>
    </w:p>
    <w:p w:rsidRDefault="00E70AE6" w:rsidP="00E70AE6" w:rsidR="00096A6C" w:rsidRPr="00FF445F">
      <w:r w:rsidRPr="00FF445F">
        <w:t xml:space="preserve">STALNA SLUŽBA </w:t>
      </w:r>
    </w:p>
    <w:p w:rsidRDefault="00731CBD" w:rsidP="00E70AE6" w:rsidR="00731CBD" w:rsidRPr="00FF445F">
      <w:r w:rsidRPr="00FF445F">
        <w:t xml:space="preserve">Karlovac, </w:t>
      </w:r>
      <w:r w:rsidR="00FF445F" w:rsidRPr="00FF445F">
        <w:t>Ljudevita Šestića 4</w:t>
      </w:r>
    </w:p>
    <w:p w:rsidRDefault="005E3015" w:rsidP="00BD3394" w:rsidR="005E3015" w:rsidRPr="00FF445F">
      <w:pPr>
        <w:jc w:val="center"/>
      </w:pPr>
    </w:p>
    <w:p w:rsidRDefault="005E3015" w:rsidP="00BD3394" w:rsidR="005E3015" w:rsidRPr="00FF445F">
      <w:pPr>
        <w:jc w:val="both"/>
      </w:pPr>
    </w:p>
    <w:p w:rsidRDefault="00E70AE6" w:rsidP="00BD3394" w:rsidR="00056A75">
      <w:pPr>
        <w:jc w:val="both"/>
      </w:pPr>
      <w:r w:rsidRPr="00FF445F">
        <w:t xml:space="preserve"> </w:t>
      </w:r>
      <w:r w:rsidRPr="00FF445F">
        <w:tab/>
      </w:r>
      <w:r w:rsidR="00FF445F" w:rsidRPr="00FF445F">
        <w:t>Trgovački sud u Zagrebu, Stalna služba</w:t>
      </w:r>
      <w:r w:rsidR="00F51D3B" w:rsidRPr="00FF445F">
        <w:t xml:space="preserve"> </w:t>
      </w:r>
      <w:r w:rsidR="00096A6C" w:rsidRPr="00FF445F">
        <w:t>po sucu</w:t>
      </w:r>
      <w:r w:rsidR="00C120CE" w:rsidRPr="00FF445F">
        <w:t xml:space="preserve"> </w:t>
      </w:r>
      <w:r w:rsidR="00F9495E" w:rsidRPr="00FF445F">
        <w:t>Goranki</w:t>
      </w:r>
      <w:r w:rsidR="009F0937" w:rsidRPr="00FF445F">
        <w:t xml:space="preserve"> Boljkovac</w:t>
      </w:r>
      <w:r w:rsidR="00096A6C" w:rsidRPr="00FF445F">
        <w:t xml:space="preserve">, kao </w:t>
      </w:r>
      <w:r w:rsidR="00153D87" w:rsidRPr="00FF445F">
        <w:t>s</w:t>
      </w:r>
      <w:r w:rsidR="00056A75" w:rsidRPr="00FF445F">
        <w:t xml:space="preserve">tečajnom sucu, u stečajnom postupku nad stečajnim dužnikom </w:t>
      </w:r>
      <w:r w:rsidR="00D7774C" w:rsidRPr="00710889">
        <w:t>UNIFAST GRADNJA d.o.o.</w:t>
      </w:r>
      <w:r w:rsidR="00D7774C">
        <w:t xml:space="preserve"> u stečaju,</w:t>
      </w:r>
      <w:r w:rsidR="00D7774C" w:rsidRPr="00710889">
        <w:t xml:space="preserve"> Zagreb, Oporovečka 141, OIB 96427133842</w:t>
      </w:r>
      <w:r w:rsidR="002201FF" w:rsidRPr="00FF445F">
        <w:t>,</w:t>
      </w:r>
      <w:r w:rsidR="00F9495E" w:rsidRPr="00FF445F">
        <w:t xml:space="preserve"> dana</w:t>
      </w:r>
      <w:r w:rsidR="00505ABF" w:rsidRPr="00FF445F">
        <w:t xml:space="preserve"> </w:t>
      </w:r>
      <w:r w:rsidR="00425ADB" w:rsidRPr="00FF445F">
        <w:t>1</w:t>
      </w:r>
      <w:r w:rsidR="00D7774C">
        <w:t>9</w:t>
      </w:r>
      <w:r w:rsidR="00425ADB" w:rsidRPr="00FF445F">
        <w:t xml:space="preserve">. </w:t>
      </w:r>
      <w:r w:rsidR="00FF445F" w:rsidRPr="00FF445F">
        <w:t>travnja 2016</w:t>
      </w:r>
      <w:r w:rsidR="00056A75" w:rsidRPr="00FF445F">
        <w:t>. godine</w:t>
      </w:r>
      <w:r w:rsidR="007A5C57" w:rsidRPr="00FF445F">
        <w:t xml:space="preserve">, temeljem čl. </w:t>
      </w:r>
      <w:smartTag w:element="metricconverter" w:uri="urn:schemas-microsoft-com:office:smarttags">
        <w:smartTagPr>
          <w:attr w:val="177. st" w:name="ProductID"/>
        </w:smartTagPr>
        <w:r w:rsidR="007A5C57" w:rsidRPr="00FF445F">
          <w:t>177. st</w:t>
        </w:r>
      </w:smartTag>
      <w:r w:rsidR="007A5C57" w:rsidRPr="00FF445F">
        <w:t xml:space="preserve">. 2. Stečajnog zakona </w:t>
      </w:r>
      <w:r w:rsidR="00731CBD" w:rsidRPr="00FF445F">
        <w:t xml:space="preserve"> (Narodne novine broj 44/96, 29/99, 129/00, 123/03, 82/06,  116/10, 25/12, 133/12 i 45/13) </w:t>
      </w:r>
      <w:r w:rsidR="007A5C57" w:rsidRPr="00FF445F">
        <w:t>sastavlja</w:t>
      </w:r>
      <w:r w:rsidR="00056A75" w:rsidRPr="00FF445F">
        <w:t xml:space="preserve"> </w:t>
      </w:r>
    </w:p>
    <w:p w:rsidRDefault="00D7774C" w:rsidP="00BD3394" w:rsidR="00D7774C" w:rsidRPr="00FF445F">
      <w:pPr>
        <w:jc w:val="both"/>
      </w:pPr>
    </w:p>
    <w:p w:rsidRDefault="0068789A" w:rsidP="00BD3394" w:rsidR="0068789A" w:rsidRPr="00FF445F">
      <w:pPr>
        <w:jc w:val="both"/>
      </w:pPr>
    </w:p>
    <w:p w:rsidRDefault="00056A79" w:rsidP="00056A75" w:rsidR="00F9495E">
      <w:pPr>
        <w:jc w:val="center"/>
      </w:pPr>
      <w:r w:rsidRPr="00FF445F">
        <w:t xml:space="preserve">T A B L I C U </w:t>
      </w:r>
    </w:p>
    <w:p w:rsidRDefault="00D7774C" w:rsidP="00056A75" w:rsidR="00D7774C" w:rsidRPr="00FF445F">
      <w:pPr>
        <w:jc w:val="center"/>
      </w:pPr>
    </w:p>
    <w:p w:rsidRDefault="002201FF" w:rsidP="00731CBD" w:rsidR="00731CBD" w:rsidRPr="00FF445F">
      <w:pPr>
        <w:jc w:val="both"/>
      </w:pPr>
      <w:r w:rsidRPr="00FF445F">
        <w:t xml:space="preserve">  </w:t>
      </w:r>
    </w:p>
    <w:p w:rsidRDefault="00D7774C" w:rsidP="00D7774C" w:rsidR="00D7774C" w:rsidRPr="001D286B">
      <w:pPr>
        <w:jc w:val="both"/>
      </w:pPr>
      <w:r w:rsidRPr="001D286B">
        <w:t>I. Utvrđen</w:t>
      </w:r>
      <w:r>
        <w:t>a je</w:t>
      </w:r>
      <w:r w:rsidRPr="001D286B">
        <w:t xml:space="preserve"> slijedeć</w:t>
      </w:r>
      <w:r>
        <w:t>a</w:t>
      </w:r>
      <w:r w:rsidRPr="001D286B">
        <w:t xml:space="preserve"> tražbin</w:t>
      </w:r>
      <w:r>
        <w:t>a</w:t>
      </w:r>
      <w:r w:rsidRPr="001D286B">
        <w:t xml:space="preserve"> drugog višeg isplatnog reda:</w:t>
      </w:r>
    </w:p>
    <w:p w:rsidRDefault="00D7774C" w:rsidP="00D7774C" w:rsidR="00D7774C">
      <w:pPr>
        <w:ind w:firstLine="360"/>
        <w:jc w:val="both"/>
      </w:pPr>
    </w:p>
    <w:p w:rsidRDefault="00D7774C" w:rsidP="00D7774C" w:rsidR="00D7774C">
      <w:pPr>
        <w:ind w:firstLine="360"/>
        <w:jc w:val="both"/>
      </w:pPr>
      <w:r w:rsidRPr="00937C5C">
        <w:t xml:space="preserve">I.1. </w:t>
      </w:r>
      <w:r>
        <w:t xml:space="preserve">Vodoopskrba i odvodnja d.o.o. Zagreb, </w:t>
      </w:r>
    </w:p>
    <w:p w:rsidRDefault="00D7774C" w:rsidP="00D7774C" w:rsidR="00D7774C">
      <w:pPr>
        <w:tabs>
          <w:tab w:pos="7342" w:val="left"/>
        </w:tabs>
        <w:ind w:firstLine="360"/>
        <w:jc w:val="both"/>
      </w:pPr>
      <w:r>
        <w:t xml:space="preserve">       Folnegovićeva 1, OIB 83416546499</w:t>
      </w:r>
      <w:r>
        <w:tab/>
        <w:t xml:space="preserve">      11.542,73 kn</w:t>
      </w:r>
    </w:p>
    <w:p w:rsidRDefault="00D7774C" w:rsidP="00D7774C" w:rsidR="00D7774C">
      <w:pPr>
        <w:ind w:firstLine="360"/>
        <w:jc w:val="both"/>
      </w:pPr>
    </w:p>
    <w:p w:rsidRDefault="0076694A" w:rsidP="00287A3A" w:rsidR="0076694A" w:rsidRPr="00FF445F">
      <w:pPr>
        <w:jc w:val="both"/>
      </w:pPr>
    </w:p>
    <w:p w:rsidRDefault="009468B0" w:rsidP="009468B0" w:rsidR="009468B0" w:rsidRPr="00FF445F">
      <w:pPr>
        <w:jc w:val="center"/>
      </w:pPr>
      <w:r w:rsidRPr="00FF445F">
        <w:t>U Karlovcu</w:t>
      </w:r>
      <w:r w:rsidR="004A201D" w:rsidRPr="00FF445F">
        <w:t xml:space="preserve"> </w:t>
      </w:r>
      <w:r w:rsidR="00425ADB" w:rsidRPr="00FF445F">
        <w:t>1</w:t>
      </w:r>
      <w:r w:rsidR="00D7774C">
        <w:t>9</w:t>
      </w:r>
      <w:r w:rsidR="00425ADB" w:rsidRPr="00FF445F">
        <w:t xml:space="preserve">. </w:t>
      </w:r>
      <w:r w:rsidR="00FF445F">
        <w:t>trav</w:t>
      </w:r>
      <w:r w:rsidR="00425ADB" w:rsidRPr="00FF445F">
        <w:t>nja 201</w:t>
      </w:r>
      <w:r w:rsidR="00FF445F">
        <w:t>6</w:t>
      </w:r>
      <w:r w:rsidR="00F51D3B" w:rsidRPr="00FF445F">
        <w:t>.</w:t>
      </w:r>
      <w:r w:rsidRPr="00FF445F">
        <w:t xml:space="preserve"> godine </w:t>
      </w:r>
    </w:p>
    <w:p w:rsidRDefault="00425ADB" w:rsidP="009468B0" w:rsidR="00425ADB" w:rsidRPr="00FF445F">
      <w:pPr>
        <w:jc w:val="center"/>
      </w:pPr>
    </w:p>
    <w:p w:rsidRDefault="009468B0" w:rsidP="009468B0" w:rsidR="009468B0" w:rsidRPr="00FF445F">
      <w:pPr>
        <w:jc w:val="center"/>
      </w:pPr>
    </w:p>
    <w:p w:rsidRDefault="009468B0" w:rsidP="009468B0" w:rsidR="009468B0" w:rsidRPr="00FF445F">
      <w:pPr>
        <w:jc w:val="both"/>
      </w:pPr>
      <w:r w:rsidRPr="00FF445F">
        <w:t xml:space="preserve">                                                                       </w:t>
      </w:r>
      <w:r w:rsidR="007F2D11" w:rsidRPr="00FF445F">
        <w:t xml:space="preserve">                            </w:t>
      </w:r>
      <w:r w:rsidRPr="00FF445F">
        <w:t xml:space="preserve">          Stečajni sudac:</w:t>
      </w:r>
    </w:p>
    <w:p w:rsidRDefault="009468B0" w:rsidP="00F9495E" w:rsidR="00731CBD" w:rsidRPr="00FF445F">
      <w:pPr>
        <w:jc w:val="both"/>
      </w:pPr>
      <w:r w:rsidRPr="00FF445F">
        <w:t xml:space="preserve">                                                                     </w:t>
      </w:r>
      <w:r w:rsidR="007F2D11" w:rsidRPr="00FF445F">
        <w:t xml:space="preserve">                         </w:t>
      </w:r>
      <w:r w:rsidR="003D0B7D" w:rsidRPr="00FF445F">
        <w:t xml:space="preserve"> </w:t>
      </w:r>
      <w:r w:rsidR="00F9495E" w:rsidRPr="00FF445F">
        <w:t xml:space="preserve">     </w:t>
      </w:r>
      <w:r w:rsidR="003D0B7D" w:rsidRPr="00FF445F">
        <w:t xml:space="preserve">  </w:t>
      </w:r>
      <w:r w:rsidR="00970EDF" w:rsidRPr="00FF445F">
        <w:t xml:space="preserve"> </w:t>
      </w:r>
      <w:r w:rsidR="003D0B7D" w:rsidRPr="00FF445F">
        <w:t xml:space="preserve">  Goranka Boljkovac</w:t>
      </w:r>
      <w:r w:rsidR="00731CBD" w:rsidRPr="00FF445F">
        <w:t xml:space="preserve"> </w:t>
      </w:r>
    </w:p>
    <w:p w:rsidRDefault="00731CBD" w:rsidP="00F9495E" w:rsidR="00731CBD" w:rsidRPr="00FF445F">
      <w:pPr>
        <w:jc w:val="both"/>
      </w:pPr>
      <w:r w:rsidRPr="00FF445F">
        <w:t xml:space="preserve">                                                 </w:t>
      </w:r>
    </w:p>
    <w:sectPr w:rsidSect="00970EDF" w:rsidR="00731CBD" w:rsidRPr="00FF445F">
      <w:headerReference w:type="even" r:id="rId10"/>
      <w:headerReference w:type="default" r:id="rId11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041" w:rsidR="00100041">
      <w:r>
        <w:separator/>
      </w:r>
    </w:p>
  </w:endnote>
  <w:endnote w:id="0" w:type="continuationSeparator">
    <w:p w:rsidRDefault="00100041" w:rsidR="0010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041" w:rsidR="00100041">
      <w:r>
        <w:separator/>
      </w:r>
    </w:p>
  </w:footnote>
  <w:footnote w:id="0" w:type="continuationSeparator">
    <w:p w:rsidRDefault="00100041" w:rsidR="00100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DB" w:rsidP="009F0111" w:rsidR="00AC19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19DB" w:rsidR="00AC19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DB" w:rsidP="009F0111" w:rsidR="00AC19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8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19DB" w:rsidR="00AC19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C3424"/>
    <w:multiLevelType w:val="multilevel"/>
    <w:tmpl w:val="EE78162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27B7F"/>
    <w:multiLevelType w:val="hybridMultilevel"/>
    <w:tmpl w:val="389285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232026"/>
    <w:multiLevelType w:val="multilevel"/>
    <w:tmpl w:val="EE78162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6B5163"/>
    <w:multiLevelType w:val="multilevel"/>
    <w:tmpl w:val="EE78162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AF7436"/>
    <w:multiLevelType w:val="hybridMultilevel"/>
    <w:tmpl w:val="C93A3C1E"/>
    <w:lvl w:tplc="C608A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F60C84A" w:ilvl="1">
      <w:numFmt w:val="none"/>
      <w:lvlText w:val=""/>
      <w:lvlJc w:val="left"/>
      <w:pPr>
        <w:tabs>
          <w:tab w:pos="360" w:val="num"/>
        </w:tabs>
      </w:pPr>
    </w:lvl>
    <w:lvl w:tplc="6F604E98" w:ilvl="2">
      <w:numFmt w:val="none"/>
      <w:lvlText w:val=""/>
      <w:lvlJc w:val="left"/>
      <w:pPr>
        <w:tabs>
          <w:tab w:pos="360" w:val="num"/>
        </w:tabs>
      </w:pPr>
    </w:lvl>
    <w:lvl w:tplc="892822E6" w:ilvl="3">
      <w:numFmt w:val="none"/>
      <w:lvlText w:val=""/>
      <w:lvlJc w:val="left"/>
      <w:pPr>
        <w:tabs>
          <w:tab w:pos="360" w:val="num"/>
        </w:tabs>
      </w:pPr>
    </w:lvl>
    <w:lvl w:tplc="229291C0" w:ilvl="4">
      <w:numFmt w:val="none"/>
      <w:lvlText w:val=""/>
      <w:lvlJc w:val="left"/>
      <w:pPr>
        <w:tabs>
          <w:tab w:pos="360" w:val="num"/>
        </w:tabs>
      </w:pPr>
    </w:lvl>
    <w:lvl w:tplc="FB58FAEA" w:ilvl="5">
      <w:numFmt w:val="none"/>
      <w:lvlText w:val=""/>
      <w:lvlJc w:val="left"/>
      <w:pPr>
        <w:tabs>
          <w:tab w:pos="360" w:val="num"/>
        </w:tabs>
      </w:pPr>
    </w:lvl>
    <w:lvl w:tplc="8F08CFE6" w:ilvl="6">
      <w:numFmt w:val="none"/>
      <w:lvlText w:val=""/>
      <w:lvlJc w:val="left"/>
      <w:pPr>
        <w:tabs>
          <w:tab w:pos="360" w:val="num"/>
        </w:tabs>
      </w:pPr>
    </w:lvl>
    <w:lvl w:tplc="46E66092" w:ilvl="7">
      <w:numFmt w:val="none"/>
      <w:lvlText w:val=""/>
      <w:lvlJc w:val="left"/>
      <w:pPr>
        <w:tabs>
          <w:tab w:pos="360" w:val="num"/>
        </w:tabs>
      </w:pPr>
    </w:lvl>
    <w:lvl w:tplc="242AAFD8" w:ilvl="8">
      <w:numFmt w:val="none"/>
      <w:lvlText w:val=""/>
      <w:lvlJc w:val="left"/>
      <w:pPr>
        <w:tabs>
          <w:tab w:pos="360" w:val="num"/>
        </w:tabs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5B4893"/>
    <w:multiLevelType w:val="hybridMultilevel"/>
    <w:tmpl w:val="EE781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45B4"/>
    <w:rsid w:val="00036180"/>
    <w:rsid w:val="00056A75"/>
    <w:rsid w:val="00056A79"/>
    <w:rsid w:val="00096A6C"/>
    <w:rsid w:val="000A0B40"/>
    <w:rsid w:val="000B0FB2"/>
    <w:rsid w:val="00100041"/>
    <w:rsid w:val="00152F91"/>
    <w:rsid w:val="00153D87"/>
    <w:rsid w:val="001913D7"/>
    <w:rsid w:val="001D2A30"/>
    <w:rsid w:val="001F52FA"/>
    <w:rsid w:val="00216D8C"/>
    <w:rsid w:val="002201FF"/>
    <w:rsid w:val="00251412"/>
    <w:rsid w:val="002616DE"/>
    <w:rsid w:val="00264938"/>
    <w:rsid w:val="0027237A"/>
    <w:rsid w:val="00287A3A"/>
    <w:rsid w:val="003565B3"/>
    <w:rsid w:val="00374A53"/>
    <w:rsid w:val="003D0B7D"/>
    <w:rsid w:val="00425ADB"/>
    <w:rsid w:val="004333B9"/>
    <w:rsid w:val="004A201D"/>
    <w:rsid w:val="004A44BE"/>
    <w:rsid w:val="00505ABF"/>
    <w:rsid w:val="00562398"/>
    <w:rsid w:val="005E3015"/>
    <w:rsid w:val="006759CF"/>
    <w:rsid w:val="0068789A"/>
    <w:rsid w:val="006A7683"/>
    <w:rsid w:val="006E19E2"/>
    <w:rsid w:val="006F485F"/>
    <w:rsid w:val="006F5717"/>
    <w:rsid w:val="00731CBD"/>
    <w:rsid w:val="0076694A"/>
    <w:rsid w:val="00783E03"/>
    <w:rsid w:val="007A5C57"/>
    <w:rsid w:val="007F2D11"/>
    <w:rsid w:val="0088799E"/>
    <w:rsid w:val="009468B0"/>
    <w:rsid w:val="00970EDF"/>
    <w:rsid w:val="009F0111"/>
    <w:rsid w:val="009F0937"/>
    <w:rsid w:val="00A14DAD"/>
    <w:rsid w:val="00A24BC2"/>
    <w:rsid w:val="00A330A9"/>
    <w:rsid w:val="00A4312C"/>
    <w:rsid w:val="00A45370"/>
    <w:rsid w:val="00A618B3"/>
    <w:rsid w:val="00A6714D"/>
    <w:rsid w:val="00AC19DB"/>
    <w:rsid w:val="00AF58ED"/>
    <w:rsid w:val="00B23D1D"/>
    <w:rsid w:val="00B50EEB"/>
    <w:rsid w:val="00B81753"/>
    <w:rsid w:val="00B95749"/>
    <w:rsid w:val="00BA6ECF"/>
    <w:rsid w:val="00BD2065"/>
    <w:rsid w:val="00BD3394"/>
    <w:rsid w:val="00C07070"/>
    <w:rsid w:val="00C120CE"/>
    <w:rsid w:val="00C15FC6"/>
    <w:rsid w:val="00C60A3B"/>
    <w:rsid w:val="00C65FCF"/>
    <w:rsid w:val="00C951B7"/>
    <w:rsid w:val="00CA1F5B"/>
    <w:rsid w:val="00D26C39"/>
    <w:rsid w:val="00D42104"/>
    <w:rsid w:val="00D7774C"/>
    <w:rsid w:val="00DD055F"/>
    <w:rsid w:val="00E127DC"/>
    <w:rsid w:val="00E51347"/>
    <w:rsid w:val="00E70AE6"/>
    <w:rsid w:val="00EB2C04"/>
    <w:rsid w:val="00EC0260"/>
    <w:rsid w:val="00ED65BF"/>
    <w:rsid w:val="00F51D3B"/>
    <w:rsid w:val="00F9495E"/>
    <w:rsid w:val="00F97D8F"/>
    <w:rsid w:val="00FB052D"/>
    <w:rsid w:val="00FB4ED4"/>
    <w:rsid w:val="00FE1FF4"/>
    <w:rsid w:val="00FF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F2D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F2D11"/>
  </w:style>
  <w:style w:styleId="Tekstbalonia" w:type="paragraph">
    <w:name w:val="Balloon Text"/>
    <w:basedOn w:val="Normal"/>
    <w:link w:val="TekstbaloniaChar"/>
    <w:rsid w:val="00FF44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44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F2D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F2D11"/>
  </w:style>
  <w:style w:styleId="Tekstbalonia" w:type="paragraph">
    <w:name w:val="Balloon Text"/>
    <w:basedOn w:val="Normal"/>
    <w:link w:val="TekstbaloniaChar"/>
    <w:rsid w:val="00FF44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44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UNIFAST GRADNJA d.o.o.</izvorni_sadrzaj>
    <derivirana_varijabla naziv="DomainObject.Predmet.ProtustrankaFormated_1">  UNIFAST GRADNJA d.o.o.</derivirana_varijabla>
  </DomainObject.Predmet.ProtustrankaFormated>
  <DomainObject.Predmet.ProtustrankaFormatedOIB>
    <izvorni_sadrzaj>  UNIFAST GRADNJA d.o.o., OIB 96427133842</izvorni_sadrzaj>
    <derivirana_varijabla naziv="DomainObject.Predmet.ProtustrankaFormatedOIB_1">  UNIFAST GRADNJA d.o.o., OIB 96427133842</derivirana_varijabla>
  </DomainObject.Predmet.ProtustrankaFormatedOIB>
  <DomainObject.Predmet.ProtustrankaFormatedWithAdress>
    <izvorni_sadrzaj> UNIFAST GRADNJA d.o.o., Oporovečka 141, 10000 Zagreb</izvorni_sadrzaj>
    <derivirana_varijabla naziv="DomainObject.Predmet.ProtustrankaFormatedWithAdress_1"> UNIFAST GRADNJA d.o.o., Oporovečka 141, 10000 Zagreb</derivirana_varijabla>
  </DomainObject.Predmet.ProtustrankaFormatedWithAdress>
  <DomainObject.Predmet.ProtustrankaFormatedWithAdressOIB>
    <izvorni_sadrzaj> UNIFAST GRADNJA d.o.o., OIB 96427133842, Oporovečka 141, 10000 Zagreb</izvorni_sadrzaj>
    <derivirana_varijabla naziv="DomainObject.Predmet.ProtustrankaFormatedWithAdressOIB_1"> UNIFAST GRADNJA d.o.o., OIB 96427133842, Oporovečka 141, 10000 Zagreb</derivirana_varijabla>
  </DomainObject.Predmet.ProtustrankaFormatedWithAdressOIB>
  <DomainObject.Predmet.ProtustrankaWithAdress>
    <izvorni_sadrzaj>UNIFAST GRADNJA d.o.o. Oporovečka 141, 10000 Zagreb</izvorni_sadrzaj>
    <derivirana_varijabla naziv="DomainObject.Predmet.ProtustrankaWithAdress_1">UNIFAST GRADNJA d.o.o. Oporovečka 141, 10000 Zagreb</derivirana_varijabla>
  </DomainObject.Predmet.ProtustrankaWithAdress>
  <DomainObject.Predmet.ProtustrankaWithAdressOIB>
    <izvorni_sadrzaj>UNIFAST GRADNJA d.o.o., OIB 96427133842, Oporovečka 141, 10000 Zagreb</izvorni_sadrzaj>
    <derivirana_varijabla naziv="DomainObject.Predmet.ProtustrankaWithAdressOIB_1">UNIFAST GRADNJA d.o.o., OIB 96427133842, Oporovečka 141, 10000 Zagreb</derivirana_varijabla>
  </DomainObject.Predmet.ProtustrankaWithAdressOIB>
  <DomainObject.Predmet.ProtustrankaNazivFormated>
    <izvorni_sadrzaj>UNIFAST GRADNJA d.o.o.</izvorni_sadrzaj>
    <derivirana_varijabla naziv="DomainObject.Predmet.ProtustrankaNazivFormated_1">UNIFAST GRADNJA d.o.o.</derivirana_varijabla>
  </DomainObject.Predmet.ProtustrankaNazivFormated>
  <DomainObject.Predmet.ProtustrankaNazivFormatedOIB>
    <izvorni_sadrzaj>UNIFAST GRADNJA d.o.o., OIB 96427133842</izvorni_sadrzaj>
    <derivirana_varijabla naziv="DomainObject.Predmet.ProtustrankaNazivFormatedOIB_1">UNIFAST GRADNJA d.o.o.,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KARLOVCU</izvorni_sadrzaj>
    <derivirana_varijabla naziv="DomainObject.Predmet.StrankaFormated_1">  RH MF PU zastupanog po punomoćniku ŽDO U KARLOVCU</derivirana_varijabla>
  </DomainObject.Predmet.StrankaFormated>
  <DomainObject.Predmet.StrankaFormatedOIB>
    <izvorni_sadrzaj>  RH MF PU, OIB 18683136487 zastupanog po punomoćniku ŽDO U KARLOVCU</izvorni_sadrzaj>
    <derivirana_varijabla naziv="DomainObject.Predmet.StrankaFormatedOIB_1">  RH MF PU, OIB 18683136487 zastupanog po punomoćniku ŽDO U KARLOVCU</derivirana_varijabla>
  </DomainObject.Predmet.StrankaFormatedOIB>
  <DomainObject.Predmet.StrankaFormatedWithAdress>
    <izvorni_sadrzaj> RH MF PU, Albrechtova 42, 10000 Zagreb zastupanog po punomoćniku ŽDO U KARLOVCU</izvorni_sadrzaj>
    <derivirana_varijabla naziv="DomainObject.Predmet.StrankaFormatedWithAdress_1"> RH MF PU, Albrechtova 42, 10000 Zagreb zastupanog po punomoćniku ŽDO U KARLOVCU</derivirana_varijabla>
  </DomainObject.Predmet.StrankaFormatedWithAdress>
  <DomainObject.Predmet.StrankaFormatedWithAdressOIB>
    <izvorni_sadrzaj> RH MF PU, OIB 18683136487, Albrechtova 42, 10000 Zagreb zastupanog po punomoćniku ŽDO U KARLOVCU</izvorni_sadrzaj>
    <derivirana_varijabla naziv="DomainObject.Predmet.StrankaFormatedWithAdressOIB_1"> RH MF PU, OIB 18683136487, Albrechtova 42, 10000 Zagreb zastupanog po punomoćniku ŽDO U KARLOVCU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MF PU zastupanog po punomoćniku ŽDO U KARLOVCU</item>
    </izvorni_sadrzaj>
    <derivirana_varijabla naziv="DomainObject.Predmet.StrankaListFormated_1">
      <item>RH MF PU zastupanog po punomoćniku ŽDO U KARLOVCU</item>
    </derivirana_varijabla>
  </DomainObject.Predmet.StrankaListFormated>
  <DomainObject.Predmet.StrankaListFormatedOIB>
    <izvorni_sadrzaj>
      <item>RH MF PU, OIB 18683136487 zastupanog po punomoćniku ŽDO U KARLOVCU</item>
    </izvorni_sadrzaj>
    <derivirana_varijabla naziv="DomainObject.Predmet.StrankaListFormatedOIB_1">
      <item>RH MF PU, OIB 18683136487 zastupanog po punomoćniku ŽDO U KARLOVCU</item>
    </derivirana_varijabla>
  </DomainObject.Predmet.StrankaListFormatedOIB>
  <DomainObject.Predmet.StrankaListFormatedWithAdress>
    <izvorni_sadrzaj>
      <item>RH MF PU, Albrechtova 42, 10000 Zagreb zastupanog po punomoćniku ŽDO U KARLOVCU</item>
    </izvorni_sadrzaj>
    <derivirana_varijabla naziv="DomainObject.Predmet.StrankaListFormatedWithAdress_1">
      <item>RH MF PU, Albrechtova 42, 10000 Zagreb zastupanog po punomoćniku ŽDO U KARLOVCU</item>
    </derivirana_varijabla>
  </DomainObject.Predmet.StrankaListFormatedWithAdress>
  <DomainObject.Predmet.StrankaListFormatedWithAdressOIB>
    <izvorni_sadrzaj>
      <item>RH MF PU, OIB 18683136487, Albrechtova 42, 10000 Zagreb zastupanog po punomoćniku ŽDO U KARLOVCU</item>
    </izvorni_sadrzaj>
    <derivirana_varijabla naziv="DomainObject.Predmet.StrankaListFormatedWithAdressOIB_1">
      <item>RH MF PU, OIB 18683136487, Albrechtova 42, 10000 Zagreb zastupanog po punomoćniku ŽDO U KARLOVCU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</item>
    </izvorni_sadrzaj>
    <derivirana_varijabla naziv="DomainObject.Predmet.ProtuStrankaListFormated_1">
      <item>UNIFAST GRADNJA d.o.o.</item>
    </derivirana_varijabla>
  </DomainObject.Predmet.ProtuStrankaListFormated>
  <DomainObject.Predmet.ProtuStrankaListFormatedOIB>
    <izvorni_sadrzaj>
      <item>UNIFAST GRADNJA d.o.o., OIB 96427133842</item>
    </izvorni_sadrzaj>
    <derivirana_varijabla naziv="DomainObject.Predmet.ProtuStrankaListFormatedOIB_1">
      <item>UNIFAST GRADNJA d.o.o., OIB 96427133842</item>
    </derivirana_varijabla>
  </DomainObject.Predmet.ProtuStrankaListFormatedOIB>
  <DomainObject.Predmet.ProtuStrankaListFormatedWithAdress>
    <izvorni_sadrzaj>
      <item>UNIFAST GRADNJA d.o.o., Oporovečka 141, 10000 Zagreb</item>
    </izvorni_sadrzaj>
    <derivirana_varijabla naziv="DomainObject.Predmet.ProtuStrankaListFormatedWithAdress_1">
      <item>UNIFAST GRADNJA d.o.o., Oporovečka 141, 10000 Zagreb</item>
    </derivirana_varijabla>
  </DomainObject.Predmet.ProtuStrankaListFormatedWithAdress>
  <DomainObject.Predmet.ProtuStrankaListFormatedWithAdressOIB>
    <izvorni_sadrzaj>
      <item>UNIFAST GRADNJA d.o.o., OIB 96427133842, Oporovečka 141, 10000 Zagreb</item>
    </izvorni_sadrzaj>
    <derivirana_varijabla naziv="DomainObject.Predmet.ProtuStrankaListFormatedWithAdressOIB_1">
      <item>UNIFAST GRADNJA d.o.o., OIB 96427133842, Oporovečka 141, 10000 Zagreb</item>
    </derivirana_varijabla>
  </DomainObject.Predmet.ProtuStrankaListFormatedWithAdressOIB>
  <DomainObject.Predmet.ProtuStrankaListNazivFormated>
    <izvorni_sadrzaj>
      <item>UNIFAST GRADNJA d.o.o.</item>
    </izvorni_sadrzaj>
    <derivirana_varijabla naziv="DomainObject.Predmet.ProtuStrankaListNazivFormated_1">
      <item>UNIFAST GRADNJA d.o.o.</item>
    </derivirana_varijabla>
  </DomainObject.Predmet.ProtuStrankaListNazivFormated>
  <DomainObject.Predmet.ProtuStrankaListNazivFormatedOIB>
    <izvorni_sadrzaj>
      <item>UNIFAST GRADNJA d.o.o., OIB 96427133842</item>
    </izvorni_sadrzaj>
    <derivirana_varijabla naziv="DomainObject.Predmet.ProtuStrankaListNazivFormatedOIB_1">
      <item>UNIFAST GRADNJA d.o.o., OIB 96427133842</item>
    </derivirana_varijabla>
  </DomainObject.Predmet.ProtuStrankaListNazivFormatedOIB>
  <DomainObject.Predmet.OstaliListFormated>
    <izvorni_sadrzaj>
      <item>IVAN GOLOMEIĆ</item>
      <item>ŽDO U KARLOVCU punomoćnik sudionika u postupku RH MF PU</item>
      <item>Steč.uprav. JASNA BRAJDIĆ</item>
    </izvorni_sadrzaj>
    <derivirana_varijabla naziv="DomainObject.Predmet.OstaliListFormated_1">
      <item>IVAN GOLOMEIĆ</item>
      <item>ŽDO U KARLOVCU punomoćnik sudionika u postupku RH MF PU</item>
      <item>Steč.uprav. JASNA BRAJDIĆ</item>
    </derivirana_varijabla>
  </DomainObject.Predmet.OstaliListFormated>
  <DomainObject.Predmet.OstaliListFormatedOIB>
    <izvorni_sadrzaj>
      <item>IVAN GOLOMEIĆ</item>
      <item>ŽDO U KARLOVCU punomoćnik sudionika u postupku RH MF PU</item>
      <item>Steč.uprav. JASNA BRAJDIĆ</item>
    </izvorni_sadrzaj>
    <derivirana_varijabla naziv="DomainObject.Predmet.OstaliListFormatedOIB_1">
      <item>IVAN GOLOMEIĆ</item>
      <item>ŽDO U KARLOVCU punomoćnik sudionika u postupku RH MF PU</item>
      <item>Steč.uprav. JASNA BRAJDIĆ</item>
    </derivirana_varijabla>
  </DomainObject.Predmet.OstaliListFormatedOIB>
  <DomainObject.Predmet.OstaliListFormatedWithAdress>
    <izvorni_sadrzaj>
      <item>IVAN GOLOMEIĆ, Papučka 7, 10000 Zagreb</item>
      <item>ŽDO U KARLOVCU, Karlovac, 47000 Karlovac punomoćnik sudionika u postupku RH MF PU</item>
      <item>Steč.uprav. JASNA BRAJDIĆ</item>
    </izvorni_sadrzaj>
    <derivirana_varijabla naziv="DomainObject.Predmet.OstaliListFormatedWithAdress_1">
      <item>IVAN GOLOMEIĆ, Papučka 7, 10000 Zagreb</item>
      <item>ŽDO U KARLOVCU, Karlovac, 47000 Karlovac punomoćnik sudionika u postupku RH MF PU</item>
      <item>Steč.uprav. JASNA BRAJDIĆ</item>
    </derivirana_varijabla>
  </DomainObject.Predmet.OstaliListFormatedWithAdress>
  <DomainObject.Predmet.OstaliListFormatedWithAdressOIB>
    <izvorni_sadrzaj>
      <item>IVAN GOLOMEIĆ, Papučka 7, 10000 Zagreb</item>
      <item>ŽDO U KARLOVCU, Karlovac, 47000 Karlovac punomoćnik sudionika u postupku RH MF PU</item>
      <item>Steč.uprav. JASNA BRAJDIĆ</item>
    </izvorni_sadrzaj>
    <derivirana_varijabla naziv="DomainObject.Predmet.OstaliListFormatedWithAdressOIB_1">
      <item>IVAN GOLOMEIĆ, Papučka 7, 10000 Zagreb</item>
      <item>ŽDO U KARLOVCU, Karlovac, 47000 Karlovac punomoćnik sudionika u postupku RH MF PU</item>
      <item>Steč.uprav. JASNA BRAJDIĆ</item>
    </derivirana_varijabla>
  </DomainObject.Predmet.OstaliListFormatedWithAdressOIB>
  <DomainObject.Predmet.OstaliListNazivFormated>
    <izvorni_sadrzaj>
      <item>IVAN GOLOMEIĆ</item>
      <item>ŽDO U KARLOVCU</item>
      <item>Steč.uprav. JASNA BRAJDIĆ</item>
    </izvorni_sadrzaj>
    <derivirana_varijabla naziv="DomainObject.Predmet.OstaliListNazivFormated_1">
      <item>IVAN GOLOMEIĆ</item>
      <item>ŽDO U KARLOVCU</item>
      <item>Steč.uprav. JASNA BRAJDIĆ</item>
    </derivirana_varijabla>
  </DomainObject.Predmet.OstaliListNazivFormated>
  <DomainObject.Predmet.OstaliListNazivFormatedOIB>
    <izvorni_sadrzaj>
      <item>IVAN GOLOMEIĆ</item>
      <item>ŽDO U KARLOVCU</item>
      <item>Steč.uprav. JASNA BRAJDIĆ</item>
    </izvorni_sadrzaj>
    <derivirana_varijabla naziv="DomainObject.Predmet.OstaliListNazivFormatedOIB_1">
      <item>IVAN GOLOMEIĆ</item>
      <item>ŽDO U KARLOVCU</item>
      <item>Steč.uprav. JASNA BRAJDIĆ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</izvorni_sadrzaj>
    <derivirana_varijabla naziv="DomainObject.Predmet.ProtustrankaIDrugi_1">UNIFAST GRADNJA d.o.o.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d.o.o., OIB 96427133842, Oporovečka 141, 10000 Zagreb</izvorni_sadrzaj>
    <derivirana_varijabla naziv="DomainObject.Predmet.ProtustrankaIDrugiAdressOIB_1">UNIFAST GRADNJA d.o.o.,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</item>
      <item>IVAN GOLOMEIĆ</item>
      <item>ŽDO U KARLOVCU</item>
      <item>Steč.uprav. JASNA BRAJDIĆ</item>
    </izvorni_sadrzaj>
    <derivirana_varijabla naziv="DomainObject.Predmet.SudioniciListNaziv_1">
      <item>RH MF PU</item>
      <item>UNIFAST GRADNJA d.o.o.</item>
      <item>IVAN GOLOMEIĆ</item>
      <item>ŽDO U KARLOVCU</item>
      <item>Steč.uprav. JASNA BRAJDIĆ</item>
    </derivirana_varijabla>
  </DomainObject.Predmet.SudioniciListNaziv>
  <DomainObject.Predmet.SudioniciListAdressOIB>
    <izvorni_sadrzaj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</izvorni_sadrzaj>
    <derivirana_varijabla naziv="DomainObject.Predmet.SudioniciListAdressOIB_1"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</izvorni_sadrzaj>
    <derivirana_varijabla naziv="DomainObject.Predmet.SudioniciListNazivOIB_1">
      <item>, OIB 18683136487</item>
      <item>, OIB 96427133842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605</properties:Characters>
  <properties:Lines>30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2016-04-19T10:13:00Z</dcterms:created>
  <dc:creator>Korisnik</dc:creator>
  <cp:lastModifiedBy>Goranka Boljkovac</cp:lastModifiedBy>
  <cp:lastPrinted>2015-06-12T10:53:00Z</cp:lastPrinted>
  <dcterms:modified xmlns:xsi="http://www.w3.org/2001/XMLSchema-instance" xsi:type="dcterms:W3CDTF">2016-04-19T10:13:00Z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