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eab9" w14:paraId="001eab9" w:rsidRDefault="005A4D52" w:rsidP="00A22143" w:rsidR="005A4D5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3122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St-240/2015-154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Slav.Brod,</w:t>
      </w:r>
      <w:r w:rsidR="00380CC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</w:t>
      </w:r>
      <w:r w:rsidR="005C2969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</w:t>
      </w:r>
      <w:r w:rsidR="005C2969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5C2969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</w:t>
      </w:r>
      <w:r w:rsidR="005C2969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</w:t>
      </w:r>
      <w:r w:rsidR="005C2969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LIOR MONTAŽA d.o.o., OIB 56257266862, zast. po odvj. Mijo Kladarić, Pilareva 28, Slav.Brod</w:t>
      </w:r>
      <w:r w:rsidR="005C2969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345.159,20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5A4D52" w:rsidR="005A4D52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5A4D52" w:rsidR="00A22143" w:rsidRPr="005A4D52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5A4D52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F0E85"/>
    <w:rsid w:val="00217AFE"/>
    <w:rsid w:val="00312249"/>
    <w:rsid w:val="00356268"/>
    <w:rsid w:val="00380CC3"/>
    <w:rsid w:val="00484980"/>
    <w:rsid w:val="005A4D52"/>
    <w:rsid w:val="005C2969"/>
    <w:rsid w:val="00713F05"/>
    <w:rsid w:val="00752A94"/>
    <w:rsid w:val="007749B1"/>
    <w:rsid w:val="00793207"/>
    <w:rsid w:val="007C3F7A"/>
    <w:rsid w:val="009A020B"/>
    <w:rsid w:val="009A731F"/>
    <w:rsid w:val="009B4563"/>
    <w:rsid w:val="009C7371"/>
    <w:rsid w:val="00A043CD"/>
    <w:rsid w:val="00A22143"/>
    <w:rsid w:val="00A51847"/>
    <w:rsid w:val="00B10B9B"/>
    <w:rsid w:val="00BD7140"/>
    <w:rsid w:val="00C94C49"/>
    <w:rsid w:val="00E14030"/>
    <w:rsid w:val="00E3791C"/>
    <w:rsid w:val="00E47804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4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D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AFE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AFE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AFE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AFE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4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D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AFE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AFE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AFE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AFE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3742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2017-06-26T11:47:00Z</dcterms:created>
  <dc:creator>Dominik</dc:creator>
  <cp:lastModifiedBy>wsadmin</cp:lastModifiedBy>
  <cp:lastPrinted>2017-06-26T11:38:00Z</cp:lastPrinted>
  <dcterms:modified xmlns:xsi="http://www.w3.org/2001/XMLSchema-instance" xsi:type="dcterms:W3CDTF">2017-06-28T07:05:00Z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