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b2bd" w14:paraId="5b8b2bd" w:rsidRDefault="00946941" w:rsidP="00946941" w:rsidR="00946941">
      <w:pPr>
        <w15:collapsed w:val="false"/>
      </w:pPr>
      <w:bookmarkStart w:name="_GoBack" w:id="0"/>
      <w:bookmarkEnd w:id="0"/>
      <w:r>
        <w:tab/>
      </w:r>
    </w:p>
    <w:p w:rsidRDefault="009F7D46" w:rsidP="00946941" w:rsidR="00946941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946941" w:rsidP="002F303B" w:rsidR="00946941">
      <w:pPr>
        <w:jc w:val="both"/>
      </w:pPr>
      <w:r>
        <w:t>REPUBLIKA HRVATSKA</w:t>
      </w:r>
    </w:p>
    <w:p w:rsidRDefault="00946941" w:rsidP="002F303B" w:rsidR="00946941">
      <w:pPr>
        <w:jc w:val="both"/>
      </w:pPr>
      <w:r>
        <w:t>TRGOVAČKI SUD U ZAGREBU</w:t>
      </w:r>
    </w:p>
    <w:p w:rsidRDefault="00946941" w:rsidP="002F303B" w:rsidR="0094694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6941" w:rsidP="002F303B" w:rsidR="00946941">
      <w:pPr>
        <w:jc w:val="both"/>
      </w:pPr>
    </w:p>
    <w:p w:rsidRDefault="00946941" w:rsidP="002F303B" w:rsidR="0094694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303B">
        <w:t xml:space="preserve">     </w:t>
      </w:r>
      <w:r>
        <w:t xml:space="preserve"> 18. St-3948/16</w:t>
      </w:r>
    </w:p>
    <w:p w:rsidRDefault="00946941" w:rsidP="002F303B" w:rsidR="00946941">
      <w:pPr>
        <w:jc w:val="both"/>
      </w:pPr>
    </w:p>
    <w:p w:rsidRDefault="00946941" w:rsidP="009F7D46" w:rsidR="00946941">
      <w:pPr>
        <w:jc w:val="center"/>
      </w:pPr>
      <w:r>
        <w:t>R E P U B L I K A   H R V A T S K A</w:t>
      </w:r>
    </w:p>
    <w:p w:rsidRDefault="00946941" w:rsidP="009F7D46" w:rsidR="00946941">
      <w:pPr>
        <w:jc w:val="center"/>
      </w:pPr>
    </w:p>
    <w:p w:rsidRDefault="00946941" w:rsidP="009F7D46" w:rsidR="00946941">
      <w:pPr>
        <w:jc w:val="center"/>
      </w:pPr>
      <w:r>
        <w:t>Z A K LJ U Č A K</w:t>
      </w:r>
    </w:p>
    <w:p w:rsidRDefault="00946941" w:rsidP="002F303B" w:rsidR="00946941">
      <w:pPr>
        <w:jc w:val="both"/>
      </w:pPr>
    </w:p>
    <w:p w:rsidRDefault="00946941" w:rsidP="002F303B" w:rsidR="00946941">
      <w:pPr>
        <w:jc w:val="both"/>
      </w:pPr>
    </w:p>
    <w:p w:rsidRDefault="00946941" w:rsidP="002F303B" w:rsidR="00946941">
      <w:pPr>
        <w:ind w:firstLine="708"/>
        <w:jc w:val="both"/>
      </w:pPr>
      <w:r>
        <w:t xml:space="preserve">Trgovački sud u Zagrebu, sudac Danijela Uzelac, u stečajnom postupku nad dužnikom GEOFIZIKA d.d. u stečaju, OIB 92739195684, Samobor, Cvjetno naselje 26, </w:t>
      </w:r>
      <w:r w:rsidR="009F7D46">
        <w:t>1</w:t>
      </w:r>
      <w:r>
        <w:t>. srpnja 2019.</w:t>
      </w:r>
    </w:p>
    <w:p w:rsidRDefault="00946941" w:rsidP="002F303B" w:rsidR="00946941">
      <w:pPr>
        <w:jc w:val="both"/>
      </w:pPr>
    </w:p>
    <w:p w:rsidRDefault="00946941" w:rsidP="009F7D46" w:rsidR="00946941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655248" w:rsidP="002F303B" w:rsidR="00655248">
      <w:pPr>
        <w:jc w:val="both"/>
      </w:pPr>
    </w:p>
    <w:p w:rsidRDefault="00655248" w:rsidP="002F303B" w:rsidR="00655248">
      <w:pPr>
        <w:jc w:val="both"/>
      </w:pPr>
      <w:r>
        <w:tab/>
        <w:t>I.</w:t>
      </w:r>
      <w:r w:rsidR="009F7D46">
        <w:t xml:space="preserve"> </w:t>
      </w:r>
      <w:r>
        <w:t>Odgađa</w:t>
      </w:r>
      <w:r w:rsidR="00360734">
        <w:t>ju</w:t>
      </w:r>
      <w:r>
        <w:t xml:space="preserve"> se nastavak </w:t>
      </w:r>
      <w:r w:rsidR="00AF52B4">
        <w:t xml:space="preserve">ročišta vjerovnika određen </w:t>
      </w:r>
      <w:r>
        <w:t xml:space="preserve">za dan 5. srpnja 2019. u 10,45 </w:t>
      </w:r>
      <w:r w:rsidR="00AF52B4">
        <w:t>sati</w:t>
      </w:r>
      <w:r w:rsidR="002F303B">
        <w:t xml:space="preserve"> </w:t>
      </w:r>
      <w:r>
        <w:t>te skupština vjerovnika određena za dan 5. srpnja 2019. u 11 sati</w:t>
      </w:r>
      <w:r w:rsidR="002F303B">
        <w:t>, zbog spriječenosti suca.</w:t>
      </w:r>
    </w:p>
    <w:p w:rsidRDefault="00946941" w:rsidP="002F303B" w:rsidR="00946941">
      <w:pPr>
        <w:jc w:val="both"/>
      </w:pPr>
    </w:p>
    <w:p w:rsidRDefault="00946941" w:rsidP="002F303B" w:rsidR="00946941" w:rsidRPr="00360734">
      <w:pPr>
        <w:ind w:firstLine="708"/>
        <w:jc w:val="both"/>
        <w:rPr>
          <w:color w:val="FF0000"/>
        </w:rPr>
      </w:pPr>
      <w:r>
        <w:t xml:space="preserve">II. Određuje se nastavak ročišta vjerovnika (ispitnog ročišta) na kojem će se ispitati tražbine prvog višeg isplatnog reda, </w:t>
      </w:r>
      <w:r w:rsidRPr="009F7D46">
        <w:t xml:space="preserve">za dan </w:t>
      </w:r>
      <w:r w:rsidR="00E24EEB" w:rsidRPr="009F7D46">
        <w:t>22</w:t>
      </w:r>
      <w:r w:rsidRPr="009F7D46">
        <w:t>. srpnja 2019. u 10,</w:t>
      </w:r>
      <w:r w:rsidR="00E24EEB" w:rsidRPr="009F7D46">
        <w:t>30</w:t>
      </w:r>
      <w:r w:rsidRPr="009F7D46">
        <w:t xml:space="preserve"> </w:t>
      </w:r>
      <w:r w:rsidR="002F303B" w:rsidRPr="009F7D46">
        <w:t xml:space="preserve">sati, </w:t>
      </w:r>
      <w:r w:rsidRPr="009F7D46">
        <w:t xml:space="preserve">koje će se održati u zgradi ovog suda Petrinjska 8, soba </w:t>
      </w:r>
      <w:r w:rsidR="00E24EEB" w:rsidRPr="009F7D46">
        <w:t>96/II</w:t>
      </w:r>
      <w:r w:rsidRPr="009F7D46">
        <w:t xml:space="preserve">, </w:t>
      </w:r>
      <w:r w:rsidR="00E24EEB" w:rsidRPr="009F7D46">
        <w:t xml:space="preserve">ulična </w:t>
      </w:r>
      <w:r w:rsidRPr="009F7D46">
        <w:t>zgrada.</w:t>
      </w:r>
      <w:r w:rsidR="00360734">
        <w:t xml:space="preserve"> </w:t>
      </w:r>
    </w:p>
    <w:p w:rsidRDefault="00946941" w:rsidP="002F303B" w:rsidR="00946941">
      <w:pPr>
        <w:jc w:val="both"/>
      </w:pPr>
    </w:p>
    <w:p w:rsidRDefault="00946941" w:rsidP="002F303B" w:rsidR="00946941">
      <w:pPr>
        <w:ind w:firstLine="708"/>
        <w:jc w:val="both"/>
      </w:pPr>
      <w:r>
        <w:t>III. Saziva se skupština vjerovnika u stečajnom postupku nad dužnikom</w:t>
      </w:r>
      <w:r w:rsidR="002F303B" w:rsidRPr="002F303B">
        <w:t xml:space="preserve"> </w:t>
      </w:r>
      <w:r w:rsidR="002F303B" w:rsidRPr="009F7D46">
        <w:t>za dan 22. srpnja 2019. u 10,30 sati, koje će se održati u zgradi ovog suda Petrinjska 8, soba 96/II, ulična zgrada</w:t>
      </w:r>
      <w:r w:rsidRPr="009F7D46">
        <w:t>, s Dnevnim redom:</w:t>
      </w:r>
    </w:p>
    <w:p w:rsidRDefault="00946941" w:rsidP="002F303B" w:rsidR="00946941">
      <w:pPr>
        <w:jc w:val="both"/>
      </w:pPr>
    </w:p>
    <w:p w:rsidRDefault="00946941" w:rsidP="002F303B" w:rsidR="00946941">
      <w:pPr>
        <w:jc w:val="both"/>
      </w:pPr>
      <w:r>
        <w:t>1.</w:t>
      </w:r>
      <w:r>
        <w:tab/>
        <w:t>Izvješće stečajnog upravitelja po točkama 4. i 5. Odluke skupštine vjerovnika.</w:t>
      </w:r>
    </w:p>
    <w:p w:rsidRDefault="00946941" w:rsidP="002F303B" w:rsidR="00946941">
      <w:pPr>
        <w:jc w:val="both"/>
      </w:pPr>
      <w:r>
        <w:t>2.</w:t>
      </w:r>
      <w:r>
        <w:tab/>
        <w:t>Izvješće stečajnog upravitelja o stanju stečajne mase.</w:t>
      </w:r>
    </w:p>
    <w:p w:rsidRDefault="00946941" w:rsidP="002F303B" w:rsidR="00946941">
      <w:pPr>
        <w:jc w:val="both"/>
      </w:pPr>
    </w:p>
    <w:p w:rsidRDefault="00946941" w:rsidP="002F303B" w:rsidR="00946941">
      <w:pPr>
        <w:ind w:firstLine="708"/>
        <w:jc w:val="both"/>
      </w:pPr>
      <w:r>
        <w:t xml:space="preserve">IV. Ova odluka objavit će se na mrežnoj stranici e-Oglasna ploča Trgovačkog suda u Zagrebu.            </w:t>
      </w:r>
    </w:p>
    <w:p w:rsidRDefault="00946941" w:rsidP="002F303B" w:rsidR="00946941">
      <w:pPr>
        <w:jc w:val="both"/>
      </w:pPr>
    </w:p>
    <w:p w:rsidRDefault="00946941" w:rsidP="009F7D46" w:rsidR="00946941">
      <w:pPr>
        <w:jc w:val="center"/>
      </w:pPr>
      <w:r>
        <w:t xml:space="preserve">U Zagrebu </w:t>
      </w:r>
      <w:r w:rsidR="009F7D46">
        <w:t>1</w:t>
      </w:r>
      <w:r>
        <w:t>. srpnja 2019.</w:t>
      </w:r>
    </w:p>
    <w:p w:rsidRDefault="00946941" w:rsidP="002F303B" w:rsidR="00946941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F303B">
        <w:t xml:space="preserve">   </w:t>
      </w:r>
      <w:r>
        <w:t xml:space="preserve"> Sudac</w:t>
      </w:r>
    </w:p>
    <w:p w:rsidRDefault="00946941" w:rsidP="002F303B" w:rsidR="0094694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F303B">
        <w:t xml:space="preserve">  </w:t>
      </w:r>
      <w:r>
        <w:t>Danijela Uzelac, v.r.</w:t>
      </w:r>
    </w:p>
    <w:p w:rsidRDefault="00946941" w:rsidP="002F303B" w:rsidR="00946941">
      <w:pPr>
        <w:jc w:val="both"/>
      </w:pPr>
    </w:p>
    <w:p w:rsidRDefault="00946941" w:rsidP="002F303B" w:rsidR="00946941">
      <w:pPr>
        <w:jc w:val="both"/>
      </w:pPr>
      <w:r>
        <w:t xml:space="preserve">Uputa o pravnom lijeku: Protiv ovog zaključka nije dopuštena žalba. </w:t>
      </w:r>
    </w:p>
    <w:p w:rsidRDefault="00946941" w:rsidP="002F303B" w:rsidR="00946941">
      <w:pPr>
        <w:jc w:val="both"/>
      </w:pPr>
    </w:p>
    <w:p w:rsidRDefault="00946941" w:rsidP="002F303B" w:rsidR="00946941">
      <w:pPr>
        <w:jc w:val="both"/>
      </w:pPr>
      <w:r>
        <w:t xml:space="preserve">      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946941" w:rsidP="002F303B" w:rsidR="00946941">
      <w:pPr>
        <w:ind w:firstLine="708" w:left="6372"/>
        <w:jc w:val="both"/>
      </w:pPr>
      <w:r>
        <w:t>Katarina Franjić</w:t>
      </w:r>
    </w:p>
    <w:p w:rsidRDefault="00946941" w:rsidP="002F303B" w:rsidR="00946941">
      <w:pPr>
        <w:jc w:val="both"/>
      </w:pPr>
    </w:p>
    <w:p w:rsidRDefault="006B2BD2" w:rsidR="006B2BD2">
      <w:pPr>
        <w:jc w:val="both"/>
      </w:pPr>
    </w:p>
    <w:sectPr w:rsidR="006B2B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11050"/>
    <w:multiLevelType w:val="hybridMultilevel"/>
    <w:tmpl w:val="ADEE18A0"/>
    <w:lvl w:tplc="E68C18C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D2"/>
    <w:rsid w:val="002F303B"/>
    <w:rsid w:val="00360734"/>
    <w:rsid w:val="00655248"/>
    <w:rsid w:val="006B2BD2"/>
    <w:rsid w:val="00946941"/>
    <w:rsid w:val="009E1BD2"/>
    <w:rsid w:val="009F7D46"/>
    <w:rsid w:val="00A2087B"/>
    <w:rsid w:val="00AF52B4"/>
    <w:rsid w:val="00B01FCD"/>
    <w:rsid w:val="00E2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7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D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7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D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St-3948/2016-60</izvorni_sadrzaj>
    <derivirana_varijabla naziv="DomainObject.PredzadnjaOdlukaIzPredmeta.Oznaka_1">St-3948/2016-60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235</properties:Words>
  <properties:Characters>1103</properties:Characters>
  <properties:Lines>44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2019-06-14T11:51:00Z</dcterms:created>
  <dc:creator>Danijela Uzelac</dc:creator>
  <dc:description/>
  <cp:keywords/>
  <cp:lastModifiedBy>Katarina Franjić</cp:lastModifiedBy>
  <cp:lastPrinted>2019-07-01T07:16:00Z</cp:lastPrinted>
  <dcterms:modified xmlns:xsi="http://www.w3.org/2001/XMLSchema-instance" xsi:type="dcterms:W3CDTF">2019-07-01T10:54:00Z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(st-3948-16 zaključak odgodan i novo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