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4d12" w14:paraId="8484d1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</w:t>
      </w:r>
      <w:r w:rsidR="000E12B8">
        <w:rPr>
          <w:lang w:val="hr-HR"/>
        </w:rPr>
        <w:t>MAKSIMUM d.o.o., OIB: 82943516203, Split, Slavićeva 36</w:t>
      </w:r>
      <w:r w:rsidR="00246878" w:rsidRPr="00246878">
        <w:rPr>
          <w:lang w:val="hr-HR"/>
        </w:rPr>
        <w:t xml:space="preserve">, </w:t>
      </w:r>
      <w:r w:rsidR="003706E9" w:rsidRPr="003706E9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E12B8" w:rsidRPr="000E12B8">
        <w:rPr>
          <w:rFonts w:cs="Times New Roman" w:eastAsia="Times New Roman"/>
          <w:szCs w:val="24"/>
          <w:lang w:eastAsia="hr-HR"/>
        </w:rPr>
        <w:t>MAKSIMUM d.o.o., OIB: 82943516203, Split, Slavićeva 36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23. studenog 2017. </w:t>
      </w:r>
      <w:r w:rsidRPr="00564E07">
        <w:t>u</w:t>
      </w:r>
      <w:r>
        <w:t xml:space="preserve"> </w:t>
      </w:r>
      <w:r w:rsidR="001A0BBF">
        <w:t>1</w:t>
      </w:r>
      <w:r w:rsidR="000E12B8">
        <w:t>1</w:t>
      </w:r>
      <w:r w:rsidR="00622DF9">
        <w:t>:</w:t>
      </w:r>
      <w:r w:rsidR="000E12B8">
        <w:t>4</w:t>
      </w:r>
      <w:r w:rsidR="00DE36B3">
        <w:t>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DE36B3" w:rsidR="000E12B8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0E12B8" w:rsidRPr="000E12B8">
        <w:rPr>
          <w:rFonts w:cs="Times New Roman" w:eastAsia="Times New Roman"/>
          <w:szCs w:val="24"/>
          <w:lang w:eastAsia="hr-HR"/>
        </w:rPr>
        <w:t>Davor Jerkan, Split, Slavićeva 36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592273">
        <w:t xml:space="preserve">dužnika </w:t>
      </w:r>
      <w:r w:rsidR="000E12B8">
        <w:t>Davoru Jerkanu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DB0ECB" w:rsidR="00381069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0E12B8">
        <w:rPr>
          <w:szCs w:val="24"/>
        </w:rPr>
        <w:t>22. svibnja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0E12B8" w:rsidRPr="000E12B8">
        <w:rPr>
          <w:szCs w:val="24"/>
        </w:rPr>
        <w:t>MAKSIMUM d.o.o., OIB: 82943516203, Split, Slavićeva 36</w:t>
      </w:r>
      <w:r w:rsidR="00426310">
        <w:rPr>
          <w:szCs w:val="24"/>
        </w:rPr>
        <w:t>.</w:t>
      </w:r>
    </w:p>
    <w:p w:rsidRDefault="00756350" w:rsidP="00DB0ECB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 w:rsidR="001A0BBF"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0E12B8">
        <w:rPr>
          <w:szCs w:val="24"/>
        </w:rPr>
        <w:t>16. svibnja</w:t>
      </w:r>
      <w:r w:rsidR="00592273"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>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0E12B8">
        <w:rPr>
          <w:szCs w:val="24"/>
        </w:rPr>
        <w:t>30.803,35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</w:t>
      </w:r>
      <w:r w:rsidR="001A0BBF">
        <w:rPr>
          <w:szCs w:val="24"/>
        </w:rPr>
        <w:t>nik ima 2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DB0ECB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DB0ECB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3706E9" w:rsidRPr="003706E9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EE5CA8">
        <w:t>,v.r.</w:t>
      </w:r>
    </w:p>
    <w:p w:rsidRDefault="00EE5CA8" w:rsidP="00EE5CA8" w:rsidR="00EE5CA8">
      <w:pPr>
        <w:jc w:val="right"/>
      </w:pPr>
      <w:r>
        <w:t>za točnost otpravka-ovlašteni službenik</w:t>
      </w:r>
    </w:p>
    <w:p w:rsidRDefault="00EE5CA8" w:rsidP="00756350" w:rsidR="00EE5CA8" w:rsidRPr="00564E07">
      <w:pPr>
        <w:ind w:left="6372"/>
        <w:jc w:val="center"/>
      </w:pPr>
      <w:r>
        <w:t xml:space="preserve">Ivana Hajder 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CA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0E12B8">
      <w:t>590</w:t>
    </w:r>
    <w:r w:rsidR="00592273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0E12B8">
      <w:t>590</w:t>
    </w:r>
    <w:r w:rsidR="0059227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E12B8"/>
    <w:rsid w:val="000F0888"/>
    <w:rsid w:val="000F40B0"/>
    <w:rsid w:val="00116FE0"/>
    <w:rsid w:val="001219C9"/>
    <w:rsid w:val="00142670"/>
    <w:rsid w:val="00167613"/>
    <w:rsid w:val="001709E9"/>
    <w:rsid w:val="001A0BBF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706E9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B0ECB"/>
    <w:rsid w:val="00DD0D50"/>
    <w:rsid w:val="00DE36B3"/>
    <w:rsid w:val="00DE5984"/>
    <w:rsid w:val="00E26289"/>
    <w:rsid w:val="00E34EC7"/>
    <w:rsid w:val="00EB507F"/>
    <w:rsid w:val="00EB6A52"/>
    <w:rsid w:val="00EE5CA8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MAKSIMUM d.o.o. turistička agencija i usluge</izvorni_sadrzaj>
    <derivirana_varijabla naziv="DomainObject.Predmet.ProtustrankaFormated_1">  MAKSIMUM d.o.o. turistička agencija i usluge</derivirana_varijabla>
  </DomainObject.Predmet.ProtustrankaFormated>
  <DomainObject.Predmet.ProtustrankaFormatedOIB>
    <izvorni_sadrzaj>  MAKSIMUM d.o.o. turistička agencija i usluge, OIB 82943516203</izvorni_sadrzaj>
    <derivirana_varijabla naziv="DomainObject.Predmet.ProtustrankaFormatedOIB_1">  MAKSIMUM d.o.o. turistička agencija i usluge, OIB 82943516203</derivirana_varijabla>
  </DomainObject.Predmet.ProtustrankaFormatedOIB>
  <DomainObject.Predmet.ProtustrankaFormatedWithAdress>
    <izvorni_sadrzaj> MAKSIMUM d.o.o. turistička agencija i usluge, Slavićeva 36, 21000 Split</izvorni_sadrzaj>
    <derivirana_varijabla naziv="DomainObject.Predmet.ProtustrankaFormatedWithAdress_1"> MAKSIMUM d.o.o. turistička agencija i usluge, Slavićeva 36, 21000 Split</derivirana_varijabla>
  </DomainObject.Predmet.ProtustrankaFormatedWithAdress>
  <DomainObject.Predmet.ProtustrankaFormatedWithAdressOIB>
    <izvorni_sadrzaj> MAKSIMUM d.o.o. turistička agencija i usluge, OIB 82943516203, Slavićeva 36, 21000 Split</izvorni_sadrzaj>
    <derivirana_varijabla naziv="DomainObject.Predmet.ProtustrankaFormatedWithAdressOIB_1"> MAKSIMUM d.o.o. turistička agencija i usluge, OIB 82943516203, Slavićeva 36, 21000 Split</derivirana_varijabla>
  </DomainObject.Predmet.ProtustrankaFormatedWithAdressOIB>
  <DomainObject.Predmet.ProtustrankaWithAdress>
    <izvorni_sadrzaj>MAKSIMUM d.o.o. turistička agencija i usluge Slavićeva 36, 21000 Split</izvorni_sadrzaj>
    <derivirana_varijabla naziv="DomainObject.Predmet.ProtustrankaWithAdress_1">MAKSIMUM d.o.o. turistička agencija i usluge Slavićeva 36, 21000 Split</derivirana_varijabla>
  </DomainObject.Predmet.ProtustrankaWithAdress>
  <DomainObject.Predmet.ProtustrankaWithAdressOIB>
    <izvorni_sadrzaj>MAKSIMUM d.o.o. turistička agencija i usluge, OIB 82943516203, Slavićeva 36, 21000 Split</izvorni_sadrzaj>
    <derivirana_varijabla naziv="DomainObject.Predmet.ProtustrankaWithAdressOIB_1">MAKSIMUM d.o.o. turistička agencija i usluge, OIB 82943516203, Slavićeva 36, 21000 Split</derivirana_varijabla>
  </DomainObject.Predmet.ProtustrankaWithAdressOIB>
  <DomainObject.Predmet.ProtustrankaNazivFormated>
    <izvorni_sadrzaj>MAKSIMUM d.o.o. turistička agencija i usluge</izvorni_sadrzaj>
    <derivirana_varijabla naziv="DomainObject.Predmet.ProtustrankaNazivFormated_1">MAKSIMUM d.o.o. turistička agencija i usluge</derivirana_varijabla>
  </DomainObject.Predmet.ProtustrankaNazivFormated>
  <DomainObject.Predmet.ProtustrankaNazivFormatedOIB>
    <izvorni_sadrzaj>MAKSIMUM d.o.o. turistička agencija i usluge, OIB 82943516203</izvorni_sadrzaj>
    <derivirana_varijabla naziv="DomainObject.Predmet.ProtustrankaNazivFormatedOIB_1">MAKSIMUM d.o.o. turistička agencija i usluge, OIB 82943516203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30803.35</izvorni_sadrzaj>
    <derivirana_varijabla naziv="DomainObject.Predmet.TrenutnaVrijednost_1">30803.35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MAKSIMUM d.o.o. turistička agencija i usluge</item>
    </izvorni_sadrzaj>
    <derivirana_varijabla naziv="DomainObject.Predmet.ProtuStrankaListFormated_1">
      <item>MAKSIMUM d.o.o. turistička agencija i usluge</item>
    </derivirana_varijabla>
  </DomainObject.Predmet.ProtuStrankaListFormated>
  <DomainObject.Predmet.ProtuStrankaListFormatedOIB>
    <izvorni_sadrzaj>
      <item>MAKSIMUM d.o.o. turistička agencija i usluge, OIB 82943516203</item>
    </izvorni_sadrzaj>
    <derivirana_varijabla naziv="DomainObject.Predmet.ProtuStrankaListFormatedOIB_1">
      <item>MAKSIMUM d.o.o. turistička agencija i usluge, OIB 82943516203</item>
    </derivirana_varijabla>
  </DomainObject.Predmet.ProtuStrankaListFormatedOIB>
  <DomainObject.Predmet.ProtuStrankaListFormatedWithAdress>
    <izvorni_sadrzaj>
      <item>MAKSIMUM d.o.o. turistička agencija i usluge, Slavićeva 36, 21000 Split</item>
    </izvorni_sadrzaj>
    <derivirana_varijabla naziv="DomainObject.Predmet.ProtuStrankaListFormatedWithAdress_1">
      <item>MAKSIMUM d.o.o. turistička agencija i usluge, Slavićeva 36, 21000 Split</item>
    </derivirana_varijabla>
  </DomainObject.Predmet.ProtuStrankaListFormatedWithAdress>
  <DomainObject.Predmet.ProtuStrankaListFormatedWithAdressOIB>
    <izvorni_sadrzaj>
      <item>MAKSIMUM d.o.o. turistička agencija i usluge, OIB 82943516203, Slavićeva 36, 21000 Split</item>
    </izvorni_sadrzaj>
    <derivirana_varijabla naziv="DomainObject.Predmet.ProtuStrankaListFormatedWithAdressOIB_1">
      <item>MAKSIMUM d.o.o. turistička agencija i usluge, OIB 82943516203, Slavićeva 36, 21000 Split</item>
    </derivirana_varijabla>
  </DomainObject.Predmet.ProtuStrankaListFormatedWithAdressOIB>
  <DomainObject.Predmet.ProtuStrankaListNazivFormated>
    <izvorni_sadrzaj>
      <item>MAKSIMUM d.o.o. turistička agencija i usluge</item>
    </izvorni_sadrzaj>
    <derivirana_varijabla naziv="DomainObject.Predmet.ProtuStrankaListNazivFormated_1">
      <item>MAKSIMUM d.o.o. turistička agencija i usluge</item>
    </derivirana_varijabla>
  </DomainObject.Predmet.ProtuStrankaListNazivFormated>
  <DomainObject.Predmet.ProtuStrankaListNazivFormatedOIB>
    <izvorni_sadrzaj>
      <item>MAKSIMUM d.o.o. turistička agencija i usluge, OIB 82943516203</item>
    </izvorni_sadrzaj>
    <derivirana_varijabla naziv="DomainObject.Predmet.ProtuStrankaListNazivFormatedOIB_1">
      <item>MAKSIMUM d.o.o. turistička agencija i usluge, OIB 82943516203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Jerkan, Slavićeva 36, 21000 Split</item>
    </izvorni_sadrzaj>
    <derivirana_varijabla naziv="DomainObject.Predmet.OstaliListFormatedWithAdress_1">
      <item>Davor Jerkan, Slavićeva 36, 21000 Split</item>
    </derivirana_varijabla>
  </DomainObject.Predmet.OstaliListFormatedWithAdress>
  <DomainObject.Predmet.OstaliListFormatedWithAdressOIB>
    <izvorni_sadrzaj>
      <item>Davor Jerkan, OIB 37572864713, Slavićeva 36, 21000 Split</item>
    </izvorni_sadrzaj>
    <derivirana_varijabla naziv="DomainObject.Predmet.OstaliListFormatedWithAdressOIB_1">
      <item>Davor Jerkan, OIB 37572864713, Slavićeva 36, 21000 Split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MAKSIMUM d.o.o. turistička agencija i usluge</izvorni_sadrzaj>
    <derivirana_varijabla naziv="DomainObject.Predmet.ProtustrankaIDrugi_1">MAKSIMUM d.o.o.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MAKSIMUM d.o.o. turistička agencija i usluge, OIB 82943516203, Slavićeva 36, 21000 Split</izvorni_sadrzaj>
    <derivirana_varijabla naziv="DomainObject.Predmet.ProtustrankaIDrugiAdressOIB_1">MAKSIMUM d.o.o. turistička agencija i usluge, OIB 82943516203, Slavićeva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MAKSIMUM d.o.o. turistička agencija i usluge</item>
      <item>FINANCIJSKA AGENCIJA, RC SPLIT</item>
      <item>Davor Jerkan</item>
    </izvorni_sadrzaj>
    <derivirana_varijabla naziv="DomainObject.Predmet.SudioniciListNaziv_1">
      <item>MAKSIMUM d.o.o. turistička agencija i usluge</item>
      <item>FINANCIJSKA AGENCIJA, RC SPLIT</item>
      <item>Davor Jerkan</item>
    </derivirana_varijabla>
  </DomainObject.Predmet.SudioniciListNaziv>
  <DomainObject.Predmet.SudioniciListAdressOIB>
    <izvorni_sadrzaj>
      <item>MAKSIMUM d.o.o. turistička agencija i usluge, OIB 82943516203, Slavićeva 36,21000 Split</item>
      <item>FINANCIJSKA AGENCIJA, RC SPLIT, OIB 85821130368, Mažuranićevo šetalište 24 b,21000 Split</item>
      <item>Davor Jerkan, OIB 37572864713, Slavićeva 36,21000 Split</item>
    </izvorni_sadrzaj>
    <derivirana_varijabla naziv="DomainObject.Predmet.SudioniciListAdressOIB_1">
      <item>MAKSIMUM d.o.o. turistička agencija i usluge, OIB 82943516203, Slavićeva 36,21000 Split</item>
      <item>FINANCIJSKA AGENCIJA, RC SPLIT, OIB 85821130368, Mažuranićevo šetalište 24 b,21000 Split</item>
      <item>Davor Jerkan, OIB 37572864713, Slavićeva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82943516203</item>
      <item>, OIB 85821130368</item>
      <item>, OIB 37572864713</item>
    </izvorni_sadrzaj>
    <derivirana_varijabla naziv="DomainObject.Predmet.SudioniciListNazivOIB_1">
      <item>, OIB 82943516203</item>
      <item>, OIB 85821130368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7F20B-618B-4BD8-A51D-479AC8C2BE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850</properties:Words>
  <properties:Characters>4594</properties:Characters>
  <properties:Lines>89</properties:Lines>
  <properties:Paragraphs>44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2017-11-03T11:09:00Z</cp:lastPrinted>
  <dcterms:modified xmlns:xsi="http://www.w3.org/2001/XMLSchema-instance" xsi:type="dcterms:W3CDTF">2017-11-03T11:09:00Z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