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1abb" w14:paraId="db51ab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4E36">
        <w:t>1603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364FE">
        <w:t>19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3127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C4E36">
        <w:t xml:space="preserve">PREMIUM CONSULTING </w:t>
      </w:r>
      <w:r w:rsidR="00231274">
        <w:t xml:space="preserve">j.d.o.o.,  Zagreb, Ulica Nikole Škrlca 16, OIB </w:t>
      </w:r>
      <w:r w:rsidR="00231274" w:rsidRPr="00231274">
        <w:t>57075282050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31274">
        <w:t>39.589,06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64FE">
        <w:t>19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DB6A5E">
        <w:t>,v.r.</w:t>
      </w:r>
      <w:r w:rsidR="00997C6E">
        <w:t xml:space="preserve"> </w:t>
      </w:r>
    </w:p>
    <w:p w:rsidRDefault="00DB6A5E" w:rsidP="007D25E4" w:rsidR="00DB6A5E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DB6A5E" w:rsidP="007D25E4" w:rsidR="00DB6A5E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DB6A5E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6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St-1603/2018</izvorni_sadrzaj>
    <derivirana_varijabla naziv="DomainObject.Predmet.OznakaBroj_1">St-1603/2018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CONSULTING jednostavno društvo s ograničenom odgovornošću za savjetovanje i usluge zastupanog po punomoćniku Martina Horvat</izvorni_sadrzaj>
    <derivirana_varijabla naziv="DomainObject.Predmet.ProtustrankaFormated_1">  PREMIUM CONSULTING jednostavno društvo s ograničenom odgovornošću za savjetovanje i usluge zastupanog po punomoćniku Martina Horvat</derivirana_varijabla>
  </DomainObject.Predmet.ProtustrankaFormated>
  <DomainObject.Predmet.ProtustrankaFormatedOIB>
    <izvorni_sadrzaj>  PREMIUM CONSULTING jednostavno društvo s ograničenom odgovornošću za savjetovanje i usluge, OIB 57075282050 zastupanog po punomoćniku Martina Horvat</izvorni_sadrzaj>
    <derivirana_varijabla naziv="DomainObject.Predmet.ProtustrankaFormatedOIB_1">  PREMIUM CONSULTING jednostavno društvo s ograničenom odgovornošću za savjetovanje i usluge, OIB 57075282050 zastupanog po punomoćniku Martina Horvat</derivirana_varijabla>
  </DomainObject.Predmet.ProtustrankaFormatedOIB>
  <DomainObject.Predmet.ProtustrankaFormatedWithAdress>
    <izvorni_sadrzaj> PREMIUM CONSULTING jednostavno društvo s ograničenom odgovornošću za savjetovanje i usluge, Ulica Nikole Škrlca 16, 10000 Zagreb zastupanog po punomoćniku Martina Horvat</izvorni_sadrzaj>
    <derivirana_varijabla naziv="DomainObject.Predmet.ProtustrankaFormatedWithAdress_1"> PREMIUM CONSULTING jednostavno društvo s ograničenom odgovornošću za savjetovanje i usluge, Ulica Nikole Škrlca 16, 10000 Zagreb zastupanog po punomoćniku Martina Horvat</derivirana_varijabla>
  </DomainObject.Predmet.ProtustrankaFormatedWithAdress>
  <DomainObject.Predmet.ProtustrankaFormatedWithAdressOIB>
    <izvorni_sadrzaj> PREMIUM CONSULTING jednostavno društvo s ograničenom odgovornošću za savjetovanje i usluge, OIB 57075282050, Ulica Nikole Škrlca 16, 10000 Zagreb zastupanog po punomoćniku Martina Horvat</izvorni_sadrzaj>
    <derivirana_varijabla naziv="DomainObject.Predmet.ProtustrankaFormatedWithAdressOIB_1"> PREMIUM CONSULTING jednostavno društvo s ograničenom odgovornošću za savjetovanje i usluge, OIB 57075282050, Ulica Nikole Škrlca 16, 10000 Zagreb zastupanog po punomoćniku Martina Horvat</derivirana_varijabla>
  </DomainObject.Predmet.ProtustrankaFormatedWithAdressOIB>
  <DomainObject.Predmet.ProtustrankaWithAdress>
    <izvorni_sadrzaj>PREMIUM CONSULTING jednostavno društvo s ograničenom odgovornošću za savjetovanje i usluge Ulica Nikole Škrlca 16, 10000 Zagreb</izvorni_sadrzaj>
    <derivirana_varijabla naziv="DomainObject.Predmet.ProtustrankaWithAdress_1">PREMIUM CONSULTING jednostavno društvo s ograničenom odgovornošću za savjetovanje i usluge Ulica Nikole Škrlca 16, 10000 Zagreb</derivirana_varijabla>
  </DomainObject.Predmet.ProtustrankaWithAdress>
  <DomainObject.Predmet.ProtustrankaWithAdressOIB>
    <izvorni_sadrzaj>PREMIUM CONSULTING jednostavno društvo s ograničenom odgovornošću za savjetovanje i usluge, OIB 57075282050, Ulica Nikole Škrlca 16, 10000 Zagreb</izvorni_sadrzaj>
    <derivirana_varijabla naziv="DomainObject.Predmet.ProtustrankaWithAdressOIB_1">PREMIUM CONSULTING jednostavno društvo s ograničenom odgovornošću za savjetovanje i usluge, OIB 57075282050, Ulica Nikole Škrlca 16, 10000 Zagreb</derivirana_varijabla>
  </DomainObject.Predmet.ProtustrankaWithAdressOIB>
  <DomainObject.Predmet.ProtustrankaNazivFormated>
    <izvorni_sadrzaj>PREMIUM CONSULTING jednostavno društvo s ograničenom odgovornošću za savjetovanje i usluge</izvorni_sadrzaj>
    <derivirana_varijabla naziv="DomainObject.Predmet.ProtustrankaNazivFormated_1">PREMIUM CONSULTING jednostavno društvo s ograničenom odgovornošću za savjetovanje i usluge</derivirana_varijabla>
  </DomainObject.Predmet.ProtustrankaNazivFormated>
  <DomainObject.Predmet.ProtustrankaNazivFormatedOIB>
    <izvorni_sadrzaj>PREMIUM CONSULTING jednostavno društvo s ograničenom odgovornošću za savjetovanje i usluge, OIB 57075282050</izvorni_sadrzaj>
    <derivirana_varijabla naziv="DomainObject.Predmet.ProtustrankaNazivFormatedOIB_1">PREMIUM CONSULTING jednostavno društvo s ograničenom odgovornošću za savjetovanje i usluge, OIB 57075282050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CONSULTING jednostavno društvo s ograničenom odgovornošću za savjetovanje i usluge zastupanog po punomoćniku Martina Horvat</item>
    </izvorni_sadrzaj>
    <derivirana_varijabla naziv="DomainObject.Predmet.ProtuStrankaListFormated_1">
      <item>PREMIUM CONSULTING jednostavno društvo s ograničenom odgovornošću za savjetovanje i usluge zastupanog po punomoćniku Martina Horvat</item>
    </derivirana_varijabla>
  </DomainObject.Predmet.ProtuStrankaListFormated>
  <DomainObject.Predmet.ProtuStrankaListFormatedOIB>
    <izvorni_sadrzaj>
      <item>PREMIUM CONSULTING jednostavno društvo s ograničenom odgovornošću za savjetovanje i usluge, OIB 57075282050 zastupanog po punomoćniku Martina Horvat</item>
    </izvorni_sadrzaj>
    <derivirana_varijabla naziv="DomainObject.Predmet.ProtuStrankaListFormatedOIB_1">
      <item>PREMIUM CONSULTING jednostavno društvo s ograničenom odgovornošću za savjetovanje i usluge, OIB 57075282050 zastupanog po punomoćniku Martina Horvat</item>
    </derivirana_varijabla>
  </DomainObject.Predmet.ProtuStrankaListFormatedOIB>
  <DomainObject.Predmet.ProtuStrankaListFormatedWithAdress>
    <izvorni_sadrzaj>
      <item>PREMIUM CONSULTING jednostavno društvo s ograničenom odgovornošću za savjetovanje i usluge, Ulica Nikole Škrlca 16, 10000 Zagreb zastupanog po punomoćniku Martina Horvat</item>
    </izvorni_sadrzaj>
    <derivirana_varijabla naziv="DomainObject.Predmet.ProtuStrankaListFormatedWithAdress_1">
      <item>PREMIUM CONSULTING jednostavno društvo s ograničenom odgovornošću za savjetovanje i usluge, Ulica Nikole Škrlca 16, 10000 Zagreb zastupanog po punomoćniku Martina Horvat</item>
    </derivirana_varijabla>
  </DomainObject.Predmet.ProtuStrankaListFormatedWithAdress>
  <DomainObject.Predmet.ProtuStrankaListFormatedWithAdressOIB>
    <izvorni_sadrzaj>
      <item>PREMIUM CONSULTING jednostavno društvo s ograničenom odgovornošću za savjetovanje i usluge, OIB 57075282050, Ulica Nikole Škrlca 16, 10000 Zagreb zastupanog po punomoćniku Martina Horvat</item>
    </izvorni_sadrzaj>
    <derivirana_varijabla naziv="DomainObject.Predmet.ProtuStrankaListFormatedWithAdressOIB_1">
      <item>PREMIUM CONSULTING jednostavno društvo s ograničenom odgovornošću za savjetovanje i usluge, OIB 57075282050, Ulica Nikole Škrlca 16, 10000 Zagreb zastupanog po punomoćniku Martina Horvat</item>
    </derivirana_varijabla>
  </DomainObject.Predmet.ProtuStrankaListFormatedWithAdressOIB>
  <DomainObject.Predmet.ProtuStrankaListNazivFormated>
    <izvorni_sadrzaj>
      <item>PREMIUM CONSULTING jednostavno društvo s ograničenom odgovornošću za savjetovanje i usluge</item>
    </izvorni_sadrzaj>
    <derivirana_varijabla naziv="DomainObject.Predmet.ProtuStrankaListNazivFormated_1">
      <item>PREMIUM CONSULTING jednostavno društvo s ograničenom odgovornošću za savjetovanje i usluge</item>
    </derivirana_varijabla>
  </DomainObject.Predmet.ProtuStrankaListNazivFormated>
  <DomainObject.Predmet.ProtuStrankaListNazivFormatedOIB>
    <izvorni_sadrzaj>
      <item>PREMIUM CONSULTING jednostavno društvo s ograničenom odgovornošću za savjetovanje i usluge, OIB 57075282050</item>
    </izvorni_sadrzaj>
    <derivirana_varijabla naziv="DomainObject.Predmet.ProtuStrankaListNazivFormatedOIB_1">
      <item>PREMIUM CONSULTING jednostavno društvo s ograničenom odgovornošću za savjetovanje i usluge, OIB 57075282050</item>
    </derivirana_varijabla>
  </DomainObject.Predmet.ProtuStrankaListNazivFormatedOIB>
  <DomainObject.Predmet.OstaliListFormated>
    <izvorni_sadrzaj>
      <item>Martina Horvat punomoćnica sudionika u postupku PREMIUM CONSULTING jednostavno društvo s ograničenom odgovornošću za savjetovanje i usluge</item>
    </izvorni_sadrzaj>
    <derivirana_varijabla naziv="DomainObject.Predmet.OstaliListFormated_1">
      <item>Martina Horvat punomoćnica sudionika u postupku PREMIUM CONSULTING jednostavno društvo s ograničenom odgovornošću za savjetovanje i usluge</item>
    </derivirana_varijabla>
  </DomainObject.Predmet.OstaliListFormated>
  <DomainObject.Predmet.OstaliListFormatedOIB>
    <izvorni_sadrzaj>
      <item>Martina Horvat, OIB 45313018299 punomoćnica sudionika u postupku PREMIUM CONSULTING jednostavno društvo s ograničenom odgovornošću za savjetovanje i usluge</item>
    </izvorni_sadrzaj>
    <derivirana_varijabla naziv="DomainObject.Predmet.OstaliListFormatedOIB_1">
      <item>Martina Horvat, OIB 45313018299 punomoćnica sudionika u postupku PREMIUM CONSULTING jednostavno društvo s ograničenom odgovornošću za savjetovanje i usluge</item>
    </derivirana_varijabla>
  </DomainObject.Predmet.OstaliListFormatedOIB>
  <DomainObject.Predmet.OstaliListFormatedWithAdress>
    <izvorni_sadrzaj>
      <item>Martina Horvat, Škrlčeva 16, 10000 Zagreb punomoćnica sudionika u postupku PREMIUM CONSULTING jednostavno društvo s ograničenom odgovornošću za savjetovanje i usluge</item>
    </izvorni_sadrzaj>
    <derivirana_varijabla naziv="DomainObject.Predmet.OstaliListFormatedWithAdress_1">
      <item>Martina Horvat, Škrlčeva 16, 10000 Zagreb punomoćnica sudionika u postupku PREMIUM CONSULTING jednostavno društvo s ograničenom odgovornošću za savjetovanje i usluge</item>
    </derivirana_varijabla>
  </DomainObject.Predmet.OstaliListFormatedWithAdress>
  <DomainObject.Predmet.OstaliListFormatedWithAdressOIB>
    <izvorni_sadrzaj>
      <item>Martina Horvat, OIB 45313018299, Škrlčeva 16, 10000 Zagreb punomoćnica sudionika u postupku PREMIUM CONSULTING jednostavno društvo s ograničenom odgovornošću za savjetovanje i usluge</item>
    </izvorni_sadrzaj>
    <derivirana_varijabla naziv="DomainObject.Predmet.OstaliListFormatedWithAdressOIB_1">
      <item>Martina Horvat, OIB 45313018299, Škrlčeva 16, 10000 Zagreb punomoćnica sudionika u postupku PREMIUM CONSULTING jednostavno društvo s ograničenom odgovornošću za savjetovanje i usluge</item>
    </derivirana_varijabla>
  </DomainObject.Predmet.OstaliListFormatedWithAdressOIB>
  <DomainObject.Predmet.OstaliListNazivFormated>
    <izvorni_sadrzaj>
      <item>Martina Horvat</item>
    </izvorni_sadrzaj>
    <derivirana_varijabla naziv="DomainObject.Predmet.OstaliListNazivFormated_1">
      <item>Martina Horvat</item>
    </derivirana_varijabla>
  </DomainObject.Predmet.OstaliListNazivFormated>
  <DomainObject.Predmet.OstaliListNazivFormatedOIB>
    <izvorni_sadrzaj>
      <item>Martina Horvat, OIB 45313018299</item>
    </izvorni_sadrzaj>
    <derivirana_varijabla naziv="DomainObject.Predmet.OstaliListNazivFormatedOIB_1">
      <item>Martina Horvat, OIB 45313018299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CONSULTING jednostavno društvo s ograničenom odgovornošću za savjetovanje i usluge</izvorni_sadrzaj>
    <derivirana_varijabla naziv="DomainObject.Predmet.ProtustrankaIDrugi_1">PREMIUM CONSULTING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PREMIUM CONSULTING jednostavno društvo s ograničenom odgovornošću za savjetovanje i usluge, OIB 57075282050, Ulica Nikole Škrlca 16, 10000 Zagreb</izvorni_sadrzaj>
    <derivirana_varijabla naziv="DomainObject.Predmet.ProtustrankaIDrugiAdressOIB_1">PREMIUM CONSULTING jednostavno društvo s ograničenom odgovornošću za savjetovanje i usluge, OIB 57075282050, Ulica Nikole Škrlca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CONSULTING jednostavno društvo s ograničenom odgovornošću za savjetovanje i usluge</item>
      <item>Martina Horvat</item>
    </izvorni_sadrzaj>
    <derivirana_varijabla naziv="DomainObject.Predmet.SudioniciListNaziv_1">
      <item>FINA Regionalni centar Zagreb</item>
      <item>PREMIUM CONSULTING jednostavno društvo s ograničenom odgovornošću za savjetovanje i usluge</item>
      <item>Martina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PREMIUM CONSULTING jednostavno društvo s ograničenom odgovornošću za savjetovanje i usluge, OIB 57075282050, Ulica Nikole Škrlca 16,10000 Zagreb</item>
      <item>Martina Horvat, OIB 45313018299, Škrlčeva 16,10000 Zagreb</item>
    </izvorni_sadrzaj>
    <derivirana_varijabla naziv="DomainObject.Predmet.SudioniciListAdressOIB_1">
      <item>FINA Regionalni centar Zagreb, OIB 85821130368, Trg svibanjskih žrtava 1995. br. 1,10000 Zagreb</item>
      <item>PREMIUM CONSULTING jednostavno društvo s ograničenom odgovornošću za savjetovanje i usluge, OIB 57075282050, Ulica Nikole Škrlca 16,10000 Zagreb</item>
      <item>Martina Horvat, OIB 45313018299, Škrlčeva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57075282050</item>
      <item>, OIB 45313018299</item>
    </izvorni_sadrzaj>
    <derivirana_varijabla naziv="DomainObject.Predmet.SudioniciListNazivOIB_1">
      <item>, OIB 85821130368</item>
      <item>, OIB 57075282050</item>
      <item>, OIB 45313018299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2018-07-19T09:36:00Z</dcterms:created>
  <dc:creator>ilukac</dc:creator>
  <cp:lastModifiedBy>Višnja Svečak</cp:lastModifiedBy>
  <cp:lastPrinted>2018-07-19T09:36:00Z</cp:lastPrinted>
  <dcterms:modified xmlns:xsi="http://www.w3.org/2001/XMLSchema-instance" xsi:type="dcterms:W3CDTF">2018-07-19T11:27:00Z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1603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