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4692" w14:paraId="e62469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37643F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TRGOVAČKOG </w:t>
      </w:r>
    </w:p>
    <w:p w:rsidRDefault="007D0C9A" w:rsidP="007D0C9A" w:rsidR="007D0C9A">
      <w:r>
        <w:t>SUDA U OSIJEKU</w:t>
      </w:r>
    </w:p>
    <w:p w:rsidRDefault="007D0C9A" w:rsidP="007D0C9A" w:rsidR="007D0C9A">
      <w:r>
        <w:t>Trg Pobjede 13.</w:t>
      </w:r>
    </w:p>
    <w:p w:rsidRDefault="007D0C9A" w:rsidP="007D0C9A" w:rsidR="007D0C9A">
      <w:r>
        <w:t>35000 Slavonski Brod                                                         Broj:St-19</w:t>
      </w:r>
      <w:r w:rsidR="004B7268">
        <w:t>78</w:t>
      </w:r>
      <w:r>
        <w:t>/201</w:t>
      </w:r>
      <w:r w:rsidR="004B7268">
        <w:t>6</w:t>
      </w:r>
      <w:r>
        <w:t>-</w:t>
      </w:r>
      <w:r w:rsidR="00DB71A5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7D0C9A">
      <w:r>
        <w:t xml:space="preserve">      TRGOVAČKI SUD U OSIJEKU STALNA SLUŽBA TRGOVAČKOG SUDA U OSIJEKU,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4B7268">
        <w:t xml:space="preserve">VALENS </w:t>
      </w:r>
      <w:proofErr w:type="spellStart"/>
      <w:r w:rsidR="004B7268">
        <w:t>Int</w:t>
      </w:r>
      <w:proofErr w:type="spellEnd"/>
      <w:r>
        <w:t>.</w:t>
      </w:r>
      <w:r w:rsidR="004B7268">
        <w:t xml:space="preserve"> Trgovina d.o.o.,</w:t>
      </w:r>
      <w:r>
        <w:t xml:space="preserve"> OIB: </w:t>
      </w:r>
      <w:r w:rsidR="004B7268">
        <w:t>78843509122</w:t>
      </w:r>
      <w:r>
        <w:t xml:space="preserve"> sa sjedištem </w:t>
      </w:r>
      <w:r w:rsidR="004B7268">
        <w:t>u Samoborska 253,</w:t>
      </w:r>
      <w:r>
        <w:t xml:space="preserve"> </w:t>
      </w:r>
      <w:r w:rsidR="004B7268">
        <w:t>10000 Zagreb</w:t>
      </w:r>
      <w:r>
        <w:t xml:space="preserve"> , dana </w:t>
      </w:r>
      <w:r w:rsidR="004B7268">
        <w:t>22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4B7268">
        <w:t xml:space="preserve">VALENS </w:t>
      </w:r>
      <w:proofErr w:type="spellStart"/>
      <w:r w:rsidR="004B7268">
        <w:t>Int</w:t>
      </w:r>
      <w:proofErr w:type="spellEnd"/>
      <w:r w:rsidR="004B7268">
        <w:t>. Trgovina d.o.o., OIB: 78843509122 sa sjedištem u Samoborska 253,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ED28CA" w:rsidRPr="00603428">
        <w:t xml:space="preserve">Siniša </w:t>
      </w:r>
      <w:proofErr w:type="spellStart"/>
      <w:r w:rsidR="00ED28CA" w:rsidRPr="00603428">
        <w:t>Rajnović</w:t>
      </w:r>
      <w:proofErr w:type="spellEnd"/>
      <w:r w:rsidR="000875F3" w:rsidRPr="00603428">
        <w:t xml:space="preserve">, </w:t>
      </w:r>
      <w:proofErr w:type="spellStart"/>
      <w:r w:rsidR="00B61E50" w:rsidRPr="00603428">
        <w:t>Sv.Trojstva</w:t>
      </w:r>
      <w:proofErr w:type="spellEnd"/>
      <w:r w:rsidR="00B61E50" w:rsidRPr="00603428">
        <w:t xml:space="preserve"> 87, </w:t>
      </w:r>
      <w:proofErr w:type="spellStart"/>
      <w:r w:rsidR="00B61E50" w:rsidRPr="00603428">
        <w:t>Milanovac</w:t>
      </w:r>
      <w:proofErr w:type="spellEnd"/>
      <w:r w:rsidR="00B61E50" w:rsidRPr="00603428">
        <w:t>, Virovitica</w:t>
      </w:r>
      <w:r w:rsidR="000875F3" w:rsidRPr="00603428">
        <w:t xml:space="preserve">., OIB: </w:t>
      </w:r>
      <w:r w:rsidR="00603428" w:rsidRPr="00603428">
        <w:t>86217384445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4B7268">
        <w:t xml:space="preserve">VALENS </w:t>
      </w:r>
      <w:proofErr w:type="spellStart"/>
      <w:r w:rsidR="004B7268">
        <w:t>Int</w:t>
      </w:r>
      <w:proofErr w:type="spellEnd"/>
      <w:r w:rsidR="004B7268">
        <w:t>. Trgovina d.o.o., OIB: 78843509122 sa sjedištem u Samoborska 253,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4B7268">
        <w:t>28</w:t>
      </w:r>
      <w:r>
        <w:t xml:space="preserve">. </w:t>
      </w:r>
      <w:r w:rsidR="004B726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22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603428">
        <w:t xml:space="preserve"> </w:t>
      </w:r>
      <w:proofErr w:type="spellStart"/>
      <w:r w:rsidR="00E2780D">
        <w:t>Matjaž</w:t>
      </w:r>
      <w:proofErr w:type="spellEnd"/>
      <w:r w:rsidR="00E2780D">
        <w:t xml:space="preserve"> Jakša, Slovenija, Ljubljana, </w:t>
      </w:r>
      <w:proofErr w:type="spellStart"/>
      <w:r w:rsidR="00E2780D">
        <w:t>Vinterca</w:t>
      </w:r>
      <w:proofErr w:type="spellEnd"/>
      <w:r w:rsidR="00E2780D">
        <w:t xml:space="preserve"> 8</w:t>
      </w:r>
      <w:r w:rsidR="00603428" w:rsidRPr="00603428">
        <w:t>.</w:t>
      </w:r>
      <w:r>
        <w:t xml:space="preserve"> 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37643F"/>
    <w:rsid w:val="00396F19"/>
    <w:rsid w:val="003E051E"/>
    <w:rsid w:val="004B7268"/>
    <w:rsid w:val="00603428"/>
    <w:rsid w:val="007A3E3B"/>
    <w:rsid w:val="007D0C9A"/>
    <w:rsid w:val="008D41BF"/>
    <w:rsid w:val="00992253"/>
    <w:rsid w:val="009C72A9"/>
    <w:rsid w:val="00B61E50"/>
    <w:rsid w:val="00C25D83"/>
    <w:rsid w:val="00C74209"/>
    <w:rsid w:val="00DB71A5"/>
    <w:rsid w:val="00E2780D"/>
    <w:rsid w:val="00ED1BDB"/>
    <w:rsid w:val="00ED28CA"/>
    <w:rsid w:val="00ED402A"/>
    <w:rsid w:val="00F5382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ED1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1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1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ED1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1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1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St-1978/2016</izvorni_sadrzaj>
    <derivirana_varijabla naziv="DomainObject.Predmet.OznakaBroj_1">St-1978/2016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Int. trgovina d.o.o.</izvorni_sadrzaj>
    <derivirana_varijabla naziv="DomainObject.Predmet.ProtustrankaFormated_1">  VALENS Int. trgovina d.o.o.</derivirana_varijabla>
  </DomainObject.Predmet.ProtustrankaFormated>
  <DomainObject.Predmet.ProtustrankaFormatedOIB>
    <izvorni_sadrzaj>  VALENS Int. trgovina d.o.o., OIB 78843509122</izvorni_sadrzaj>
    <derivirana_varijabla naziv="DomainObject.Predmet.ProtustrankaFormatedOIB_1">  VALENS Int. trgovina d.o.o., OIB 78843509122</derivirana_varijabla>
  </DomainObject.Predmet.ProtustrankaFormatedOIB>
  <DomainObject.Predmet.ProtustrankaFormatedWithAdress>
    <izvorni_sadrzaj> VALENS Int. trgovina d.o.o., Samoborska 253, 10000 Zagreb</izvorni_sadrzaj>
    <derivirana_varijabla naziv="DomainObject.Predmet.ProtustrankaFormatedWithAdress_1"> VALENS Int. trgovina d.o.o., Samoborska 253, 10000 Zagreb</derivirana_varijabla>
  </DomainObject.Predmet.ProtustrankaFormatedWithAdress>
  <DomainObject.Predmet.ProtustrankaFormatedWithAdressOIB>
    <izvorni_sadrzaj> VALENS Int. trgovina d.o.o., OIB 78843509122, Samoborska 253, 10000 Zagreb</izvorni_sadrzaj>
    <derivirana_varijabla naziv="DomainObject.Predmet.ProtustrankaFormatedWithAdressOIB_1"> VALENS Int. trgovina d.o.o., OIB 78843509122, Samoborska 253, 10000 Zagreb</derivirana_varijabla>
  </DomainObject.Predmet.ProtustrankaFormatedWithAdressOIB>
  <DomainObject.Predmet.ProtustrankaWithAdress>
    <izvorni_sadrzaj>VALENS Int. trgovina d.o.o. Samoborska 253, 10000 Zagreb</izvorni_sadrzaj>
    <derivirana_varijabla naziv="DomainObject.Predmet.ProtustrankaWithAdress_1">VALENS Int. trgovina d.o.o. Samoborska 253, 10000 Zagreb</derivirana_varijabla>
  </DomainObject.Predmet.ProtustrankaWithAdress>
  <DomainObject.Predmet.ProtustrankaWithAdressOIB>
    <izvorni_sadrzaj>VALENS Int. trgovina d.o.o., OIB 78843509122, Samoborska 253, 10000 Zagreb</izvorni_sadrzaj>
    <derivirana_varijabla naziv="DomainObject.Predmet.ProtustrankaWithAdressOIB_1">VALENS Int. trgovina d.o.o., OIB 78843509122, Samoborska 253, 10000 Zagreb</derivirana_varijabla>
  </DomainObject.Predmet.ProtustrankaWithAdressOIB>
  <DomainObject.Predmet.ProtustrankaNazivFormated>
    <izvorni_sadrzaj>VALENS Int. trgovina d.o.o.</izvorni_sadrzaj>
    <derivirana_varijabla naziv="DomainObject.Predmet.ProtustrankaNazivFormated_1">VALENS Int. trgovina d.o.o.</derivirana_varijabla>
  </DomainObject.Predmet.ProtustrankaNazivFormated>
  <DomainObject.Predmet.ProtustrankaNazivFormatedOIB>
    <izvorni_sadrzaj>VALENS Int. trgovina d.o.o., OIB 78843509122</izvorni_sadrzaj>
    <derivirana_varijabla naziv="DomainObject.Predmet.ProtustrankaNazivFormatedOIB_1">VALENS Int. trgovina d.o.o., OIB 78843509122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20366.32</izvorni_sadrzaj>
    <derivirana_varijabla naziv="DomainObject.Predmet.TrenutnaVrijednost_1">20366.32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VALENS Int. trgovina d.o.o.</item>
    </izvorni_sadrzaj>
    <derivirana_varijabla naziv="DomainObject.Predmet.ProtuStrankaListFormated_1">
      <item>VALENS Int. trgovina d.o.o.</item>
    </derivirana_varijabla>
  </DomainObject.Predmet.ProtuStrankaListFormated>
  <DomainObject.Predmet.ProtuStrankaListFormatedOIB>
    <izvorni_sadrzaj>
      <item>VALENS Int. trgovina d.o.o., OIB 78843509122</item>
    </izvorni_sadrzaj>
    <derivirana_varijabla naziv="DomainObject.Predmet.ProtuStrankaListFormatedOIB_1">
      <item>VALENS Int. trgovina d.o.o., OIB 78843509122</item>
    </derivirana_varijabla>
  </DomainObject.Predmet.ProtuStrankaListFormatedOIB>
  <DomainObject.Predmet.ProtuStrankaListFormatedWithAdress>
    <izvorni_sadrzaj>
      <item>VALENS Int. trgovina d.o.o., Samoborska 253, 10000 Zagreb</item>
    </izvorni_sadrzaj>
    <derivirana_varijabla naziv="DomainObject.Predmet.ProtuStrankaListFormatedWithAdress_1">
      <item>VALENS Int. trgovina d.o.o., Samoborska 253, 10000 Zagreb</item>
    </derivirana_varijabla>
  </DomainObject.Predmet.ProtuStrankaListFormatedWithAdress>
  <DomainObject.Predmet.ProtuStrankaListFormatedWithAdressOIB>
    <izvorni_sadrzaj>
      <item>VALENS Int. trgovina d.o.o., OIB 78843509122, Samoborska 253, 10000 Zagreb</item>
    </izvorni_sadrzaj>
    <derivirana_varijabla naziv="DomainObject.Predmet.ProtuStrankaListFormatedWithAdressOIB_1">
      <item>VALENS Int. trgovina d.o.o., OIB 78843509122, Samoborska 253, 10000 Zagreb</item>
    </derivirana_varijabla>
  </DomainObject.Predmet.ProtuStrankaListFormatedWithAdressOIB>
  <DomainObject.Predmet.ProtuStrankaListNazivFormated>
    <izvorni_sadrzaj>
      <item>VALENS Int. trgovina d.o.o.</item>
    </izvorni_sadrzaj>
    <derivirana_varijabla naziv="DomainObject.Predmet.ProtuStrankaListNazivFormated_1">
      <item>VALENS Int. trgovina d.o.o.</item>
    </derivirana_varijabla>
  </DomainObject.Predmet.ProtuStrankaListNazivFormated>
  <DomainObject.Predmet.ProtuStrankaListNazivFormatedOIB>
    <izvorni_sadrzaj>
      <item>VALENS Int. trgovina d.o.o., OIB 78843509122</item>
    </izvorni_sadrzaj>
    <derivirana_varijabla naziv="DomainObject.Predmet.ProtuStrankaListNazivFormatedOIB_1">
      <item>VALENS Int. trgovina d.o.o., OIB 78843509122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VALENS Int. trgovina d.o.o.</izvorni_sadrzaj>
    <derivirana_varijabla naziv="DomainObject.Predmet.ProtustrankaIDrugi_1">VALENS Int.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VALENS Int. trgovina d.o.o., OIB 78843509122, Samoborska 253, 10000 Zagreb</izvorni_sadrzaj>
    <derivirana_varijabla naziv="DomainObject.Predmet.ProtustrankaIDrugiAdressOIB_1">VALENS Int. trgovina d.o.o., OIB 78843509122, Samoborska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VALENS Int. trgovina d.o.o.</item>
      <item>FINA Regionalni centar Zagreb</item>
    </izvorni_sadrzaj>
    <derivirana_varijabla naziv="DomainObject.Predmet.SudioniciListNaziv_1">
      <item>VALENS Int. trgovina d.o.o.</item>
      <item>FINA Regionalni centar Zagreb</item>
    </derivirana_varijabla>
  </DomainObject.Predmet.SudioniciListNaziv>
  <DomainObject.Predmet.SudioniciListAdressOIB>
    <izvorni_sadrzaj>
      <item>VALENS Int. trgovina d.o.o., OIB 78843509122, Samoborska 253,10000 Zagreb</item>
      <item>FINA Regionalni centar Zagreb, OIB 85821130368, Trg svibanjskih žrtava 1995. 1,10000 Zagreb</item>
    </izvorni_sadrzaj>
    <derivirana_varijabla naziv="DomainObject.Predmet.SudioniciListAdressOIB_1">
      <item>VALENS Int. trgovina d.o.o., OIB 78843509122, Samoborska 253,10000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78843509122</item>
      <item>, OIB 85821130368</item>
    </izvorni_sadrzaj>
    <derivirana_varijabla naziv="DomainObject.Predmet.SudioniciListNazivOIB_1">
      <item>, OIB 78843509122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838</properties:Words>
  <properties:Characters>4575</properties:Characters>
  <properties:Lines>162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2016-08-22T12:00:00Z</dcterms:created>
  <dc:creator>bconka</dc:creator>
  <cp:keywords/>
  <cp:lastModifiedBy>Davorin Pavičić</cp:lastModifiedBy>
  <cp:lastPrinted>2015-12-30T09:40:00Z</cp:lastPrinted>
  <dcterms:modified xmlns:xsi="http://www.w3.org/2001/XMLSchema-instance" xsi:type="dcterms:W3CDTF">2016-08-22T12:01:00Z</dcterms:modified>
  <cp:revision>3</cp:revision>
  <dc:subject/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