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e040" w14:paraId="053e040" w:rsidRDefault="002865E1" w:rsidP="00B73237" w:rsidR="00005397" w:rsidRPr="00AC725E">
      <w:pPr>
        <w:pStyle w:val="Naslov1"/>
        <w:jc w:val="right"/>
        <w15:collapsed w:val="false"/>
      </w:pPr>
      <w:bookmarkStart w:name="_GoBack" w:id="0"/>
      <w:bookmarkEnd w:id="0"/>
      <w:r>
        <w:t>13.</w:t>
      </w:r>
      <w:r w:rsidR="0010536B">
        <w:t xml:space="preserve"> Sp-</w:t>
      </w:r>
      <w:r w:rsidR="00504700">
        <w:t>8/</w:t>
      </w:r>
      <w:r w:rsidR="0010536B">
        <w:t xml:space="preserve">2016-2 </w:t>
      </w:r>
      <w:r w:rsidR="00E15DCB">
        <w:t xml:space="preserve"> 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3D73E7" w:rsidR="00AB7442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</w:t>
      </w:r>
      <w:r w:rsidR="00525E89" w:rsidRPr="00AC725E">
        <w:rPr>
          <w:sz w:val="24"/>
          <w:lang w:val="hr-HR"/>
        </w:rPr>
        <w:t>vatska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186536" w:rsidR="00186536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E748F8" w:rsidR="0010536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</w:t>
      </w:r>
      <w:r w:rsidR="0010536B">
        <w:rPr>
          <w:sz w:val="24"/>
          <w:szCs w:val="24"/>
          <w:lang w:val="hr-HR"/>
        </w:rPr>
        <w:t>predlagatelja – potrošača</w:t>
      </w:r>
      <w:r w:rsidR="00A160A5">
        <w:rPr>
          <w:sz w:val="24"/>
          <w:szCs w:val="24"/>
          <w:lang w:val="hr-HR"/>
        </w:rPr>
        <w:t xml:space="preserve"> </w:t>
      </w:r>
      <w:r w:rsidR="00504700">
        <w:rPr>
          <w:sz w:val="24"/>
          <w:szCs w:val="24"/>
          <w:lang w:val="hr-HR"/>
        </w:rPr>
        <w:t xml:space="preserve">Alena Ivankovića </w:t>
      </w:r>
      <w:r w:rsidR="00A160A5">
        <w:rPr>
          <w:sz w:val="24"/>
          <w:szCs w:val="24"/>
          <w:lang w:val="hr-HR"/>
        </w:rPr>
        <w:t xml:space="preserve">iz </w:t>
      </w:r>
      <w:r w:rsidR="00504700">
        <w:rPr>
          <w:sz w:val="24"/>
          <w:szCs w:val="24"/>
          <w:lang w:val="hr-HR"/>
        </w:rPr>
        <w:t xml:space="preserve">Petrijevaca,J. Užarevića 10, </w:t>
      </w:r>
      <w:r w:rsidR="00A160A5">
        <w:rPr>
          <w:sz w:val="24"/>
          <w:szCs w:val="24"/>
          <w:lang w:val="hr-HR"/>
        </w:rPr>
        <w:t xml:space="preserve">OIB: </w:t>
      </w:r>
      <w:r w:rsidR="00504700">
        <w:rPr>
          <w:sz w:val="24"/>
          <w:szCs w:val="24"/>
          <w:lang w:val="hr-HR"/>
        </w:rPr>
        <w:t>81239262154</w:t>
      </w:r>
      <w:r w:rsidR="0002247F">
        <w:rPr>
          <w:sz w:val="24"/>
          <w:szCs w:val="24"/>
          <w:lang w:val="hr-HR"/>
        </w:rPr>
        <w:t>,</w:t>
      </w:r>
      <w:r w:rsidR="0010536B">
        <w:rPr>
          <w:sz w:val="24"/>
          <w:szCs w:val="24"/>
          <w:lang w:val="hr-HR"/>
        </w:rPr>
        <w:t xml:space="preserve"> radi stečaja potrošača, izvan ročišta, dana </w:t>
      </w:r>
      <w:r w:rsidR="0071141A">
        <w:rPr>
          <w:sz w:val="24"/>
          <w:szCs w:val="24"/>
          <w:lang w:val="hr-HR"/>
        </w:rPr>
        <w:t>6. listopada 2016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02247F">
        <w:rPr>
          <w:sz w:val="24"/>
          <w:szCs w:val="24"/>
          <w:lang w:val="hr-HR"/>
        </w:rPr>
        <w:t>predlagatelju – potrošaču</w:t>
      </w:r>
      <w:r w:rsidR="00A160A5">
        <w:rPr>
          <w:sz w:val="24"/>
          <w:szCs w:val="24"/>
          <w:lang w:val="hr-HR"/>
        </w:rPr>
        <w:t xml:space="preserve"> </w:t>
      </w:r>
      <w:r w:rsidR="00504700">
        <w:rPr>
          <w:sz w:val="24"/>
          <w:szCs w:val="24"/>
          <w:lang w:val="hr-HR"/>
        </w:rPr>
        <w:t>Alenu Ivankoviću</w:t>
      </w:r>
      <w:r w:rsidR="00A160A5">
        <w:rPr>
          <w:sz w:val="24"/>
          <w:szCs w:val="24"/>
          <w:lang w:val="hr-HR"/>
        </w:rPr>
        <w:t xml:space="preserve">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504700">
        <w:rPr>
          <w:sz w:val="24"/>
          <w:szCs w:val="24"/>
        </w:rPr>
        <w:t>8</w:t>
      </w:r>
      <w:r w:rsidRPr="0071141A">
        <w:rPr>
          <w:sz w:val="24"/>
          <w:szCs w:val="24"/>
        </w:rPr>
        <w:t>-2016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504700">
        <w:rPr>
          <w:sz w:val="24"/>
          <w:lang w:val="hr-HR"/>
        </w:rPr>
        <w:t>8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2016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71141A">
        <w:rPr>
          <w:sz w:val="24"/>
          <w:lang w:val="hr-HR"/>
        </w:rPr>
        <w:t xml:space="preserve">6. listopada </w:t>
      </w:r>
      <w:r w:rsidR="007F2A55">
        <w:rPr>
          <w:sz w:val="24"/>
          <w:lang w:val="hr-HR"/>
        </w:rPr>
        <w:t xml:space="preserve">2016.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DALMOSLAVA GRGIĆ</w:t>
      </w:r>
      <w:r w:rsidR="007F7210">
        <w:rPr>
          <w:sz w:val="24"/>
          <w:lang w:val="hr-HR"/>
        </w:rPr>
        <w:t>,v.r.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CC51E5" w:rsidP="0023091E" w:rsidR="00CC51E5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1. </w:t>
      </w:r>
      <w:r w:rsidR="0071141A">
        <w:rPr>
          <w:sz w:val="24"/>
          <w:lang w:val="hr-HR"/>
        </w:rPr>
        <w:t>predlagatelju – p</w:t>
      </w:r>
      <w:r w:rsidRPr="009E158A">
        <w:rPr>
          <w:sz w:val="24"/>
          <w:lang w:val="hr-HR"/>
        </w:rPr>
        <w:t>otrošaču na adresu</w:t>
      </w:r>
    </w:p>
    <w:p w:rsidRDefault="009E158A" w:rsidP="009E158A" w:rsidR="007F2A55" w:rsidRP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2. </w:t>
      </w:r>
      <w:r w:rsidR="0071141A">
        <w:rPr>
          <w:sz w:val="24"/>
          <w:lang w:val="hr-HR"/>
        </w:rPr>
        <w:t xml:space="preserve">predlagatelju – </w:t>
      </w:r>
      <w:r>
        <w:rPr>
          <w:sz w:val="24"/>
          <w:lang w:val="hr-HR"/>
        </w:rPr>
        <w:t>po</w:t>
      </w:r>
      <w:r w:rsidRPr="009E158A">
        <w:rPr>
          <w:sz w:val="24"/>
          <w:lang w:val="hr-HR"/>
        </w:rPr>
        <w:t xml:space="preserve">trošaču putem e-oglasne ploče </w:t>
      </w: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ED54AF" w:rsidR="00ED54AF" w:rsidRPr="00A2322A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504700">
      <w:rPr>
        <w:bCs/>
        <w:sz w:val="24"/>
      </w:rPr>
      <w:t>8</w:t>
    </w:r>
    <w:r w:rsidR="0071141A">
      <w:rPr>
        <w:bCs/>
        <w:sz w:val="24"/>
      </w:rPr>
      <w:t xml:space="preserve">/2016-2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21BD8"/>
    <w:rsid w:val="00133418"/>
    <w:rsid w:val="00133AF7"/>
    <w:rsid w:val="001347F9"/>
    <w:rsid w:val="00146E1E"/>
    <w:rsid w:val="00167D7A"/>
    <w:rsid w:val="0017676D"/>
    <w:rsid w:val="00186536"/>
    <w:rsid w:val="00193559"/>
    <w:rsid w:val="001A5607"/>
    <w:rsid w:val="001C119C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451B7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60A5"/>
    <w:rsid w:val="00A2322A"/>
    <w:rsid w:val="00A57002"/>
    <w:rsid w:val="00A71C22"/>
    <w:rsid w:val="00A84F04"/>
    <w:rsid w:val="00A91CED"/>
    <w:rsid w:val="00A927B5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81D5B"/>
    <w:rsid w:val="00C83BFF"/>
    <w:rsid w:val="00C92052"/>
    <w:rsid w:val="00C9287B"/>
    <w:rsid w:val="00C95F8C"/>
    <w:rsid w:val="00CA1447"/>
    <w:rsid w:val="00CA32C4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ED54A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4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4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4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4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4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4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4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4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 Ivanković</izvorni_sadrzaj>
    <derivirana_varijabla naziv="DomainObject.Predmet.StrankaFormated_1">  Alen Ivanković</derivirana_varijabla>
  </DomainObject.Predmet.StrankaFormated>
  <DomainObject.Predmet.StrankaFormatedOIB>
    <izvorni_sadrzaj>  Alen Ivanković, OIB 81239262154</izvorni_sadrzaj>
    <derivirana_varijabla naziv="DomainObject.Predmet.StrankaFormatedOIB_1">  Alen Ivanković, OIB 81239262154</derivirana_varijabla>
  </DomainObject.Predmet.StrankaFormatedOIB>
  <DomainObject.Predmet.StrankaFormatedWithAdress>
    <izvorni_sadrzaj> Alen Ivanković, Jakoba Užarevića 10, 31208 Petrijevci</izvorni_sadrzaj>
    <derivirana_varijabla naziv="DomainObject.Predmet.StrankaFormatedWithAdress_1"> Alen Ivanković, Jakoba Užarevića 10, 31208 Petrijevci</derivirana_varijabla>
  </DomainObject.Predmet.StrankaFormatedWithAdress>
  <DomainObject.Predmet.StrankaFormatedWithAdressOIB>
    <izvorni_sadrzaj> Alen Ivanković, OIB 81239262154, Jakoba Užarevića 10, 31208 Petrijevci</izvorni_sadrzaj>
    <derivirana_varijabla naziv="DomainObject.Predmet.StrankaFormatedWithAdressOIB_1"> Alen Ivanković, OIB 81239262154, Jakoba Užarevića 10, 31208 Petrijevci</derivirana_varijabla>
  </DomainObject.Predmet.StrankaFormatedWithAdressOIB>
  <DomainObject.Predmet.StrankaWithAdress>
    <izvorni_sadrzaj>Alen Ivanković Jakoba Užarevića 10,31208 Petrijevci</izvorni_sadrzaj>
    <derivirana_varijabla naziv="DomainObject.Predmet.StrankaWithAdress_1">Alen Ivanković Jakoba Užarevića 10,31208 Petrijevci</derivirana_varijabla>
  </DomainObject.Predmet.StrankaWithAdress>
  <DomainObject.Predmet.StrankaWithAdressOIB>
    <izvorni_sadrzaj>Alen Ivanković, OIB 81239262154, Jakoba Užarevića 10,31208 Petrijevci</izvorni_sadrzaj>
    <derivirana_varijabla naziv="DomainObject.Predmet.StrankaWithAdressOIB_1">Alen Ivanković, OIB 81239262154, Jakoba Užarevića 10,31208 Petrijevci</derivirana_varijabla>
  </DomainObject.Predmet.StrankaWithAdressOIB>
  <DomainObject.Predmet.StrankaNazivFormated>
    <izvorni_sadrzaj>Alen Ivanković</izvorni_sadrzaj>
    <derivirana_varijabla naziv="DomainObject.Predmet.StrankaNazivFormated_1">Alen Ivanković</derivirana_varijabla>
  </DomainObject.Predmet.StrankaNazivFormated>
  <DomainObject.Predmet.StrankaNazivFormatedOIB>
    <izvorni_sadrzaj>Alen Ivanković, OIB 81239262154</izvorni_sadrzaj>
    <derivirana_varijabla naziv="DomainObject.Predmet.StrankaNazivFormatedOIB_1">Alen Ivanković, OIB 81239262154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Alen Ivanković</item>
    </izvorni_sadrzaj>
    <derivirana_varijabla naziv="DomainObject.Predmet.StrankaListFormated_1">
      <item>Alen Ivanković</item>
    </derivirana_varijabla>
  </DomainObject.Predmet.StrankaListFormated>
  <DomainObject.Predmet.StrankaListFormatedOIB>
    <izvorni_sadrzaj>
      <item>Alen Ivanković, OIB 81239262154</item>
    </izvorni_sadrzaj>
    <derivirana_varijabla naziv="DomainObject.Predmet.StrankaListFormatedOIB_1">
      <item>Alen Ivanković, OIB 81239262154</item>
    </derivirana_varijabla>
  </DomainObject.Predmet.StrankaListFormatedOIB>
  <DomainObject.Predmet.StrankaListFormatedWithAdress>
    <izvorni_sadrzaj>
      <item>Alen Ivanković, Jakoba Užarevića 10, 31208 Petrijevci</item>
    </izvorni_sadrzaj>
    <derivirana_varijabla naziv="DomainObject.Predmet.StrankaListFormatedWithAdress_1">
      <item>Alen Ivanković, Jakoba Užarevića 10, 31208 Petrijevci</item>
    </derivirana_varijabla>
  </DomainObject.Predmet.StrankaListFormatedWithAdress>
  <DomainObject.Predmet.StrankaListFormatedWithAdressOIB>
    <izvorni_sadrzaj>
      <item>Alen Ivanković, OIB 81239262154, Jakoba Užarevića 10, 31208 Petrijevci</item>
    </izvorni_sadrzaj>
    <derivirana_varijabla naziv="DomainObject.Predmet.StrankaListFormatedWithAdressOIB_1">
      <item>Alen Ivanković, OIB 81239262154, Jakoba Užarevića 10, 31208 Petrijevci</item>
    </derivirana_varijabla>
  </DomainObject.Predmet.StrankaListFormatedWithAdressOIB>
  <DomainObject.Predmet.StrankaListNazivFormated>
    <izvorni_sadrzaj>
      <item>Alen Ivanković</item>
    </izvorni_sadrzaj>
    <derivirana_varijabla naziv="DomainObject.Predmet.StrankaListNazivFormated_1">
      <item>Alen Ivanković</item>
    </derivirana_varijabla>
  </DomainObject.Predmet.StrankaListNazivFormated>
  <DomainObject.Predmet.StrankaListNazivFormatedOIB>
    <izvorni_sadrzaj>
      <item>Alen Ivanković, OIB 81239262154</item>
    </izvorni_sadrzaj>
    <derivirana_varijabla naziv="DomainObject.Predmet.StrankaListNazivFormatedOIB_1">
      <item>Alen Ivanković, OIB 81239262154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Alen Ivanković</izvorni_sadrzaj>
    <derivirana_varijabla naziv="DomainObject.Predmet.StrankaIDrugi_1">Alen Ivanković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Alen Ivanković, OIB 81239262154, Jakoba Užarevića 10, 31208 Petrijevci</izvorni_sadrzaj>
    <derivirana_varijabla naziv="DomainObject.Predmet.StrankaIDrugiAdressOIB_1">Alen Ivanković, OIB 81239262154, Jakoba Užarevića 10, 31208 Petrijevci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 Ivanković</item>
    </izvorni_sadrzaj>
    <derivirana_varijabla naziv="DomainObject.Predmet.SudioniciListNaziv_1">
      <item>Alen Ivanković</item>
    </derivirana_varijabla>
  </DomainObject.Predmet.SudioniciListNaziv>
  <DomainObject.Predmet.SudioniciListAdressOIB>
    <izvorni_sadrzaj>
      <item>Alen Ivanković, OIB 81239262154, Jakoba Užarevića 10,31208 Petrijevci</item>
    </izvorni_sadrzaj>
    <derivirana_varijabla naziv="DomainObject.Predmet.SudioniciListAdressOIB_1">
      <item>Alen Ivanković, OIB 81239262154, Jakoba Užarevića 10,31208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81239262154</item>
    </izvorni_sadrzaj>
    <derivirana_varijabla naziv="DomainObject.Predmet.SudioniciListNazivOIB_1">
      <item>, OIB 81239262154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7E7E92-F23C-40ED-953A-D96E8E2E9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253</properties:Words>
  <properties:Characters>1479</properties:Characters>
  <properties:Lines>74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2016-10-06T07:07:00Z</cp:lastPrinted>
  <dcterms:modified xmlns:xsi="http://www.w3.org/2001/XMLSchema-instance" xsi:type="dcterms:W3CDTF">2016-10-06T07:16:00Z</dcterms:modified>
  <cp:revision>15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