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468b" w14:paraId="5a9468b" w:rsidRDefault="00346AF5" w:rsidP="00346AF5" w:rsidR="00346AF5">
      <w:pPr>
        <w:jc w:val="both"/>
        <w15:collapsed w:val="false"/>
      </w:pPr>
      <w:bookmarkStart w:name="_GoBack" w:id="0"/>
      <w:bookmarkEnd w:id="0"/>
    </w:p>
    <w:p w:rsidRDefault="00346AF5" w:rsidP="00346AF5" w:rsidR="00346AF5">
      <w:pPr>
        <w:jc w:val="both"/>
      </w:pPr>
      <w:r>
        <w:rPr>
          <w:noProof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Broj: 7/St-</w:t>
      </w:r>
      <w:r w:rsidR="00863989">
        <w:rPr>
          <w:b/>
        </w:rPr>
        <w:t>613/2017-3</w:t>
      </w:r>
    </w:p>
    <w:p w:rsidRDefault="00346AF5" w:rsidP="00346AF5" w:rsidR="00346AF5">
      <w:pPr>
        <w:ind w:hanging="360" w:left="360"/>
        <w:rPr>
          <w:b/>
        </w:rPr>
      </w:pPr>
      <w:r>
        <w:rPr>
          <w:b/>
        </w:rPr>
        <w:t>REPUBLIKA HRVATSKA</w:t>
      </w:r>
    </w:p>
    <w:p w:rsidRDefault="00346AF5" w:rsidP="00346AF5" w:rsidR="00346AF5">
      <w:pPr>
        <w:rPr>
          <w:b/>
        </w:rPr>
      </w:pPr>
      <w:r>
        <w:rPr>
          <w:b/>
        </w:rPr>
        <w:t>TRGOVAČKI SUD U OSIJEKU</w:t>
      </w:r>
    </w:p>
    <w:p w:rsidRDefault="00346AF5" w:rsidP="00346AF5" w:rsidR="00346AF5">
      <w:pPr>
        <w:rPr>
          <w:b/>
        </w:rPr>
      </w:pPr>
      <w:r>
        <w:rPr>
          <w:b/>
        </w:rPr>
        <w:t>STALNA SLUŽBA U SLAVONSKOM BRODU</w:t>
      </w:r>
    </w:p>
    <w:p w:rsidRDefault="00346AF5" w:rsidP="00346AF5" w:rsidR="00346AF5">
      <w:pPr>
        <w:rPr>
          <w:b/>
        </w:rPr>
      </w:pPr>
      <w:r>
        <w:rPr>
          <w:b/>
        </w:rPr>
        <w:t>Trg pobjede 13</w:t>
      </w:r>
    </w:p>
    <w:p w:rsidRDefault="00346AF5" w:rsidP="00346AF5" w:rsidR="00346AF5">
      <w:pPr>
        <w:ind w:hanging="360" w:left="360"/>
        <w:rPr>
          <w:b/>
        </w:rPr>
      </w:pPr>
      <w:r>
        <w:rPr>
          <w:b/>
        </w:rPr>
        <w:t xml:space="preserve">Slavonski Brod                                                                             </w:t>
      </w:r>
    </w:p>
    <w:p w:rsidRDefault="00346AF5" w:rsidP="00346AF5" w:rsidR="00346AF5">
      <w:pPr>
        <w:ind w:hanging="360" w:left="360"/>
        <w:rPr>
          <w:b/>
        </w:rPr>
      </w:pPr>
    </w:p>
    <w:p w:rsidRDefault="00346AF5" w:rsidP="00346AF5" w:rsidR="00346AF5">
      <w:pPr>
        <w:ind w:firstLine="1440"/>
        <w:jc w:val="both"/>
      </w:pPr>
      <w:r>
        <w:rPr>
          <w:b/>
        </w:rPr>
        <w:t>TRGOVAČKI SUD U OSIJEKU, STALNA SLUŽBA U SLAVONSKOM BRODU</w:t>
      </w:r>
      <w:r>
        <w:t xml:space="preserve">, po sutkinji Mirni Vujčić, u stečajnom predmetu povodom zahtjeva Financijske agencije, Regionalnog centra </w:t>
      </w:r>
      <w:r w:rsidR="00863989">
        <w:t>Osijek</w:t>
      </w:r>
      <w:r>
        <w:t xml:space="preserve">, Podružnice </w:t>
      </w:r>
      <w:r w:rsidR="00863989">
        <w:t>Slavonski Brod</w:t>
      </w:r>
      <w:r>
        <w:t xml:space="preserve">, </w:t>
      </w:r>
      <w:r w:rsidR="00863989">
        <w:t>Ulica Petra Krešimira IV 20,</w:t>
      </w:r>
      <w:r>
        <w:t xml:space="preserve"> za pokretanje skraćenog stečajnog postupka nad dužnikom </w:t>
      </w:r>
      <w:r w:rsidR="00863989">
        <w:t>AGRO CORN j.d.o.o. za proizvodnju i usluge, OIB 43300705717,</w:t>
      </w:r>
      <w:r w:rsidR="008F715B">
        <w:t xml:space="preserve"> skraćena tvrtka: AGRO CORN j.d.o.o.,</w:t>
      </w:r>
      <w:r w:rsidR="00863989">
        <w:t xml:space="preserve"> sa sjedištem u Josipa </w:t>
      </w:r>
      <w:proofErr w:type="spellStart"/>
      <w:r w:rsidR="00863989">
        <w:t>Jurja</w:t>
      </w:r>
      <w:proofErr w:type="spellEnd"/>
      <w:r w:rsidR="00863989">
        <w:t xml:space="preserve"> Strossmayera 7, Slavonski Brod</w:t>
      </w:r>
      <w:r>
        <w:t xml:space="preserve">, temeljem članka 430. Stečajnog zakona ( </w:t>
      </w:r>
      <w:r w:rsidR="00863989">
        <w:t>„Narodne novine“ 71/15), dana 28</w:t>
      </w:r>
      <w:r>
        <w:t xml:space="preserve">. </w:t>
      </w:r>
      <w:r w:rsidR="00863989">
        <w:t>lipnja 2017</w:t>
      </w:r>
      <w:r>
        <w:t>. godine, objavljuje sljedeći</w:t>
      </w:r>
    </w:p>
    <w:p w:rsidRDefault="007F5370" w:rsidP="00346AF5" w:rsidR="007F5370">
      <w:pPr>
        <w:ind w:firstLine="1440"/>
        <w:jc w:val="both"/>
      </w:pPr>
    </w:p>
    <w:p w:rsidRDefault="00346AF5" w:rsidP="00346AF5" w:rsidR="00346AF5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346AF5" w:rsidP="00346AF5" w:rsidR="00346AF5">
      <w:pPr>
        <w:jc w:val="both"/>
        <w:rPr>
          <w:bCs/>
        </w:rPr>
      </w:pPr>
    </w:p>
    <w:p w:rsidRDefault="00346AF5" w:rsidP="00346AF5" w:rsidR="00346AF5">
      <w:pPr>
        <w:ind w:firstLine="1440"/>
        <w:jc w:val="both"/>
      </w:pPr>
      <w:r>
        <w:rPr>
          <w:bCs/>
        </w:rPr>
        <w:t>I. Utvrđuje se da ukupni iznos evidentiranog duga dužnika</w:t>
      </w:r>
      <w:r>
        <w:t xml:space="preserve"> </w:t>
      </w:r>
      <w:r w:rsidR="00863989">
        <w:t xml:space="preserve">AGRO CORN j.d.o.o. za proizvodnju i usluge, OIB 43300705717, </w:t>
      </w:r>
      <w:r w:rsidR="008F715B">
        <w:t xml:space="preserve">skraćena tvrtka: AGRO CORN j.d.o.o. </w:t>
      </w:r>
      <w:r w:rsidR="00863989">
        <w:t xml:space="preserve">sa sjedištem u Josipa </w:t>
      </w:r>
      <w:proofErr w:type="spellStart"/>
      <w:r w:rsidR="00863989">
        <w:t>Jurja</w:t>
      </w:r>
      <w:proofErr w:type="spellEnd"/>
      <w:r w:rsidR="00863989">
        <w:t xml:space="preserve"> Strossmayera 7, Slavonski Brod,</w:t>
      </w:r>
      <w:r>
        <w:t xml:space="preserve">, iznosi </w:t>
      </w:r>
      <w:r w:rsidR="00863989">
        <w:t>112.423,15 k</w:t>
      </w:r>
      <w:r>
        <w:t>n.</w:t>
      </w:r>
    </w:p>
    <w:p w:rsidRDefault="00346AF5" w:rsidP="00346AF5" w:rsidR="00346AF5">
      <w:pPr>
        <w:ind w:firstLine="1440"/>
        <w:jc w:val="both"/>
      </w:pPr>
    </w:p>
    <w:p w:rsidRDefault="00346AF5" w:rsidP="00346AF5" w:rsidR="00346AF5">
      <w:pPr>
        <w:ind w:firstLine="1440"/>
        <w:jc w:val="both"/>
      </w:pPr>
      <w:r>
        <w:t xml:space="preserve">II. Poziva se zakonski zastupnik dužnika </w:t>
      </w:r>
      <w:r w:rsidR="00863989">
        <w:t>Antun Grgić, OIB 46646003435, Zbjeg, Zbjeg 30/A</w:t>
      </w:r>
      <w:r>
        <w:t xml:space="preserve">  da u roku od 15 dana od dana objave ovog oglasa na mrežnoj stranici e-Oglasna ploča sudova podnese ovom sudu, pozivom na gornji broj spisa, javnobilježnički ovjerovljeni popis imovine i obveza dužnika na propisanom obrascu.</w:t>
      </w:r>
    </w:p>
    <w:p w:rsidRDefault="00346AF5" w:rsidP="00346AF5" w:rsidR="00346AF5">
      <w:pPr>
        <w:jc w:val="both"/>
      </w:pPr>
    </w:p>
    <w:p w:rsidRDefault="00346AF5" w:rsidP="00346AF5" w:rsidR="00346AF5">
      <w:pPr>
        <w:ind w:firstLine="1440"/>
        <w:jc w:val="both"/>
      </w:pPr>
      <w:r>
        <w:t xml:space="preserve">III. Pozivaju se vjerovnici dužnika da najkasnije u roku od 45 dana od dana objave ovog oglasa na mrežnoj stranici e-Oglasna ploča sudova predlože otvaranje stečajnog postupka nad dužnikom te da solidarno uplate predujam u iznosu od 10.000,00 kn za pokriće troškova toga postupka na žiro račun IBAN : HR31 2390 0011 3000 0020 0 s pozivom na broj HR05 </w:t>
      </w:r>
      <w:r>
        <w:rPr>
          <w:b/>
        </w:rPr>
        <w:t>221-</w:t>
      </w:r>
      <w:r w:rsidR="00863989">
        <w:rPr>
          <w:b/>
        </w:rPr>
        <w:t>613-17</w:t>
      </w:r>
      <w:r>
        <w:t xml:space="preserve"> (članak 430 Stečajnog zakona u vezi s člankom 132. Stečajnog zakona Narodne novine broj 71/15).</w:t>
      </w:r>
    </w:p>
    <w:p w:rsidRDefault="00346AF5" w:rsidP="00346AF5" w:rsidR="00346AF5">
      <w:pPr>
        <w:jc w:val="both"/>
      </w:pPr>
    </w:p>
    <w:p w:rsidRDefault="00346AF5" w:rsidP="00346AF5" w:rsidR="00346AF5">
      <w:pPr>
        <w:ind w:firstLine="1440"/>
        <w:jc w:val="both"/>
      </w:pPr>
      <w:r>
        <w:t>IV. Ako osobe iz točke II, ovlaštene za zastupanje dužnika po zakonu,  u roku od 15 dana od dana objave ovog oglasa na mrežnoj stranici e-Oglasna ploča sudova ne podnesu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46AF5" w:rsidP="00346AF5" w:rsidR="00346AF5">
      <w:pPr>
        <w:ind w:left="708"/>
        <w:jc w:val="both"/>
      </w:pPr>
    </w:p>
    <w:p w:rsidRDefault="00346AF5" w:rsidP="00863989" w:rsidR="00346AF5">
      <w:pPr>
        <w:jc w:val="center"/>
      </w:pPr>
      <w:r>
        <w:t>U Slavon</w:t>
      </w:r>
      <w:r w:rsidR="00863989">
        <w:t>skom Brodu, 28</w:t>
      </w:r>
      <w:r>
        <w:t xml:space="preserve">. </w:t>
      </w:r>
      <w:r w:rsidR="00863989">
        <w:t>lipnja 2017</w:t>
      </w:r>
      <w:r>
        <w:t>. godine</w:t>
      </w:r>
    </w:p>
    <w:p w:rsidRDefault="00346AF5" w:rsidP="00346AF5" w:rsidR="00863989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863989">
        <w:rPr>
          <w:bCs/>
        </w:rPr>
        <w:t xml:space="preserve">             </w:t>
      </w:r>
      <w:r>
        <w:rPr>
          <w:bCs/>
        </w:rPr>
        <w:t>Sutkinja:</w:t>
      </w:r>
    </w:p>
    <w:p w:rsidRDefault="00346AF5" w:rsidP="00346AF5" w:rsidR="00346AF5">
      <w:pPr>
        <w:ind w:left="6372"/>
        <w:jc w:val="both"/>
        <w:rPr>
          <w:bCs/>
        </w:rPr>
      </w:pPr>
      <w:r>
        <w:rPr>
          <w:bCs/>
        </w:rPr>
        <w:t xml:space="preserve">  </w:t>
      </w:r>
      <w:r w:rsidR="00863989">
        <w:rPr>
          <w:bCs/>
        </w:rPr>
        <w:t xml:space="preserve">           </w:t>
      </w:r>
      <w:r>
        <w:rPr>
          <w:bCs/>
        </w:rPr>
        <w:t xml:space="preserve"> Mirna Vujčić </w:t>
      </w:r>
    </w:p>
    <w:p w:rsidRDefault="00346AF5" w:rsidP="00346AF5" w:rsidR="00346AF5">
      <w:r>
        <w:lastRenderedPageBreak/>
        <w:t>DNA:</w:t>
      </w:r>
    </w:p>
    <w:p w:rsidRDefault="00346AF5" w:rsidP="00346AF5" w:rsidR="00346AF5">
      <w:pPr>
        <w:numPr>
          <w:ilvl w:val="0"/>
          <w:numId w:val="1"/>
        </w:numPr>
        <w:jc w:val="both"/>
      </w:pPr>
      <w:r>
        <w:t>objaviti na mrežnoj stranici e-Oglasna ploča sudova (45 dana)</w:t>
      </w:r>
    </w:p>
    <w:p w:rsidRDefault="00346AF5" w:rsidP="00346AF5" w:rsidR="00346AF5">
      <w:pPr>
        <w:numPr>
          <w:ilvl w:val="0"/>
          <w:numId w:val="1"/>
        </w:numPr>
        <w:jc w:val="both"/>
      </w:pPr>
      <w:r>
        <w:t>zahtjev objaviti na mrežnoj stranici e-Oglasna ploča sudova</w:t>
      </w:r>
    </w:p>
    <w:p w:rsidRDefault="00346AF5" w:rsidP="00346AF5" w:rsidR="00346AF5">
      <w:pPr>
        <w:ind w:firstLine="360"/>
      </w:pPr>
      <w:r>
        <w:t>3. kalendar 55 dana</w:t>
      </w:r>
    </w:p>
    <w:p w:rsidRDefault="00346AF5" w:rsidP="00346AF5" w:rsidR="00346AF5">
      <w:pPr>
        <w:ind w:left="6372"/>
        <w:jc w:val="both"/>
      </w:pP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6AF5"/>
    <w:rsid w:val="00346AF5"/>
    <w:rsid w:val="007F5370"/>
    <w:rsid w:val="00863989"/>
    <w:rsid w:val="008F715B"/>
    <w:rsid w:val="009E5E2D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6A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46AF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46AF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A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6AF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5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E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E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E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E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6A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46AF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46AF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A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6AF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5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E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E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E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E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324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112423.15</izvorni_sadrzaj>
    <derivirana_varijabla naziv="DomainObject.Predmet.InicijalnaVrijednost_1">112423.15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St-613/2017</izvorni_sadrzaj>
    <derivirana_varijabla naziv="DomainObject.Predmet.OznakaBroj_1">St-613/2017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AGRO CORN j.d.o.o. za proizvodnju i usluge</izvorni_sadrzaj>
    <derivirana_varijabla naziv="DomainObject.Predmet.ProtustrankaFormated_1">  AGRO CORN j.d.o.o. za proizvodnju i usluge</derivirana_varijabla>
  </DomainObject.Predmet.ProtustrankaFormated>
  <DomainObject.Predmet.ProtustrankaFormatedOIB>
    <izvorni_sadrzaj>  AGRO CORN j.d.o.o. za proizvodnju i usluge, OIB 43300705717</izvorni_sadrzaj>
    <derivirana_varijabla naziv="DomainObject.Predmet.ProtustrankaFormatedOIB_1">  AGRO CORN j.d.o.o. za proizvodnju i usluge, OIB 43300705717</derivirana_varijabla>
  </DomainObject.Predmet.ProtustrankaFormatedOIB>
  <DomainObject.Predmet.ProtustrankaFormatedWithAdress>
    <izvorni_sadrzaj> AGRO CORN j.d.o.o. za proizvodnju i usluge, Josipa Jurja Strossmayera 7, 35000 Slavonski Brod</izvorni_sadrzaj>
    <derivirana_varijabla naziv="DomainObject.Predmet.ProtustrankaFormatedWithAdress_1"> AGRO CORN j.d.o.o. za proizvodnju i usluge, Josipa Jurja Strossmayera 7, 35000 Slavonski Brod</derivirana_varijabla>
  </DomainObject.Predmet.ProtustrankaFormatedWithAdress>
  <DomainObject.Predmet.ProtustrankaFormatedWithAdressOIB>
    <izvorni_sadrzaj> AGRO CORN j.d.o.o. za proizvodnju i usluge, OIB 43300705717, Josipa Jurja Strossmayera 7, 35000 Slavonski Brod</izvorni_sadrzaj>
    <derivirana_varijabla naziv="DomainObject.Predmet.ProtustrankaFormatedWithAdressOIB_1"> AGRO CORN j.d.o.o. za proizvodnju i usluge, OIB 43300705717, Josipa Jurja Strossmayera 7, 35000 Slavonski Brod</derivirana_varijabla>
  </DomainObject.Predmet.ProtustrankaFormatedWithAdressOIB>
  <DomainObject.Predmet.ProtustrankaWithAdress>
    <izvorni_sadrzaj>AGRO CORN j.d.o.o. za proizvodnju i usluge Josipa Jurja Strossmayera 7, 35000 Slavonski Brod</izvorni_sadrzaj>
    <derivirana_varijabla naziv="DomainObject.Predmet.ProtustrankaWithAdress_1">AGRO CORN j.d.o.o. za proizvodnju i usluge Josipa Jurja Strossmayera 7, 35000 Slavonski Brod</derivirana_varijabla>
  </DomainObject.Predmet.ProtustrankaWithAdress>
  <DomainObject.Predmet.ProtustrankaWithAdressOIB>
    <izvorni_sadrzaj>AGRO CORN j.d.o.o. za proizvodnju i usluge, OIB 43300705717, Josipa Jurja Strossmayera 7, 35000 Slavonski Brod</izvorni_sadrzaj>
    <derivirana_varijabla naziv="DomainObject.Predmet.ProtustrankaWithAdressOIB_1">AGRO CORN j.d.o.o. za proizvodnju i usluge, OIB 43300705717, Josipa Jurja Strossmayera 7, 35000 Slavonski Brod</derivirana_varijabla>
  </DomainObject.Predmet.ProtustrankaWithAdressOIB>
  <DomainObject.Predmet.ProtustrankaNazivFormated>
    <izvorni_sadrzaj>AGRO CORN j.d.o.o. za proizvodnju i usluge</izvorni_sadrzaj>
    <derivirana_varijabla naziv="DomainObject.Predmet.ProtustrankaNazivFormated_1">AGRO CORN j.d.o.o. za proizvodnju i usluge</derivirana_varijabla>
  </DomainObject.Predmet.ProtustrankaNazivFormated>
  <DomainObject.Predmet.ProtustrankaNazivFormatedOIB>
    <izvorni_sadrzaj>AGRO CORN j.d.o.o. za proizvodnju i usluge, OIB 43300705717</izvorni_sadrzaj>
    <derivirana_varijabla naziv="DomainObject.Predmet.ProtustrankaNazivFormatedOIB_1">AGRO CORN j.d.o.o. za proizvodnju i usluge, OIB 43300705717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CORN j.d.o.o. za proizvodnju i usluge</item>
    </izvorni_sadrzaj>
    <derivirana_varijabla naziv="DomainObject.Predmet.ProtuStrankaListFormated_1">
      <item>AGRO CORN j.d.o.o. za proizvodnju i usluge</item>
    </derivirana_varijabla>
  </DomainObject.Predmet.ProtuStrankaListFormated>
  <DomainObject.Predmet.ProtuStrankaListFormatedOIB>
    <izvorni_sadrzaj>
      <item>AGRO CORN j.d.o.o. za proizvodnju i usluge, OIB 43300705717</item>
    </izvorni_sadrzaj>
    <derivirana_varijabla naziv="DomainObject.Predmet.ProtuStrankaListFormatedOIB_1">
      <item>AGRO CORN j.d.o.o. za proizvodnju i usluge, OIB 43300705717</item>
    </derivirana_varijabla>
  </DomainObject.Predmet.ProtuStrankaListFormatedOIB>
  <DomainObject.Predmet.ProtuStrankaListFormatedWithAdress>
    <izvorni_sadrzaj>
      <item>AGRO CORN j.d.o.o. za proizvodnju i usluge, Josipa Jurja Strossmayera 7, 35000 Slavonski Brod</item>
    </izvorni_sadrzaj>
    <derivirana_varijabla naziv="DomainObject.Predmet.ProtuStrankaListFormatedWithAdress_1">
      <item>AGRO CORN j.d.o.o. za proizvodnju i usluge, Josipa Jurja Strossmayera 7, 35000 Slavonski Brod</item>
    </derivirana_varijabla>
  </DomainObject.Predmet.ProtuStrankaListFormatedWithAdress>
  <DomainObject.Predmet.ProtuStrankaListFormatedWithAdressOIB>
    <izvorni_sadrzaj>
      <item>AGRO CORN j.d.o.o. za proizvodnju i usluge, OIB 43300705717, Josipa Jurja Strossmayera 7, 35000 Slavonski Brod</item>
    </izvorni_sadrzaj>
    <derivirana_varijabla naziv="DomainObject.Predmet.ProtuStrankaListFormatedWithAdressOIB_1">
      <item>AGRO CORN j.d.o.o. za proizvodnju i usluge, OIB 43300705717, Josipa Jurja Strossmayera 7, 35000 Slavonski Brod</item>
    </derivirana_varijabla>
  </DomainObject.Predmet.ProtuStrankaListFormatedWithAdressOIB>
  <DomainObject.Predmet.ProtuStrankaListNazivFormated>
    <izvorni_sadrzaj>
      <item>AGRO CORN j.d.o.o. za proizvodnju i usluge</item>
    </izvorni_sadrzaj>
    <derivirana_varijabla naziv="DomainObject.Predmet.ProtuStrankaListNazivFormated_1">
      <item>AGRO CORN j.d.o.o. za proizvodnju i usluge</item>
    </derivirana_varijabla>
  </DomainObject.Predmet.ProtuStrankaListNazivFormated>
  <DomainObject.Predmet.ProtuStrankaListNazivFormatedOIB>
    <izvorni_sadrzaj>
      <item>AGRO CORN j.d.o.o. za proizvodnju i usluge, OIB 43300705717</item>
    </izvorni_sadrzaj>
    <derivirana_varijabla naziv="DomainObject.Predmet.ProtuStrankaListNazivFormatedOIB_1">
      <item>AGRO CORN j.d.o.o. za proizvodnju i usluge, OIB 43300705717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CORN j.d.o.o. za proizvodnju i usluge</izvorni_sadrzaj>
    <derivirana_varijabla naziv="DomainObject.Predmet.ProtustrankaIDrugi_1">AGRO CORN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 CORN j.d.o.o. za proizvodnju i usluge, OIB 43300705717, Josipa Jurja Strossmayera 7, 35000 Slavonski Brod</izvorni_sadrzaj>
    <derivirana_varijabla naziv="DomainObject.Predmet.ProtustrankaIDrugiAdressOIB_1">AGRO CORN j.d.o.o. za proizvodnju i usluge, OIB 43300705717, Josipa Jurja Strossmayera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CORN j.d.o.o. za proizvodnju i usluge</item>
    </izvorni_sadrzaj>
    <derivirana_varijabla naziv="DomainObject.Predmet.SudioniciListNaziv_1">
      <item>Financijska agencija</item>
      <item>AGRO CORN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AGRO CORN j.d.o.o. za proizvodnju i usluge, OIB 43300705717, Josipa Jurja Strossmayera 7,35000 Slavonski Brod</item>
    </izvorni_sadrzaj>
    <derivirana_varijabla naziv="DomainObject.Predmet.SudioniciListAdressOIB_1">
      <item>Financijska agencija, OIB 85821130368, Ulica grada Vukovara 70,10000 Zagreb</item>
      <item>AGRO CORN j.d.o.o. za proizvodnju i usluge, OIB 43300705717, Josipa Jurja Strossmayera 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43300705717</item>
    </izvorni_sadrzaj>
    <derivirana_varijabla naziv="DomainObject.Predmet.SudioniciListNazivOIB_1">
      <item>, OIB 85821130368</item>
      <item>, OIB 43300705717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413</properties:Words>
  <properties:Characters>2249</properties:Characters>
  <properties:Lines>52</properties:Lines>
  <properties:Paragraphs>19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2017-06-28T07:46:00Z</dcterms:created>
  <dc:creator>wsadmin</dc:creator>
  <cp:lastModifiedBy>wsadmin</cp:lastModifiedBy>
  <cp:lastPrinted>2017-06-28T09:44:00Z</cp:lastPrinted>
  <dcterms:modified xmlns:xsi="http://www.w3.org/2001/XMLSchema-instance" xsi:type="dcterms:W3CDTF">2017-06-28T09:57:00Z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