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e944" w14:paraId="fa5e944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8A1300">
        <w:rPr>
          <w:lang w:val="hr-HR"/>
        </w:rPr>
        <w:t>406/2016-2</w:t>
      </w:r>
      <w:r>
        <w:rPr>
          <w:lang w:val="hr-HR"/>
        </w:rPr>
        <w:t>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0867D3">
        <w:rPr>
          <w:lang w:val="hr-HR"/>
        </w:rPr>
        <w:t>DIJALOG</w:t>
      </w:r>
      <w:r w:rsidR="00E56CC8">
        <w:rPr>
          <w:lang w:val="hr-HR"/>
        </w:rPr>
        <w:t xml:space="preserve"> </w:t>
      </w:r>
      <w:r w:rsidR="00EB3CC0">
        <w:rPr>
          <w:lang w:val="hr-HR"/>
        </w:rPr>
        <w:t>društvo s ograničenom od</w:t>
      </w:r>
      <w:r w:rsidR="00E00C37">
        <w:rPr>
          <w:lang w:val="hr-HR"/>
        </w:rPr>
        <w:t>govornošću</w:t>
      </w:r>
      <w:r w:rsidR="000867D3">
        <w:rPr>
          <w:lang w:val="hr-HR"/>
        </w:rPr>
        <w:t xml:space="preserve"> STALNA KAZALIŠNA DRUŽINA, Zagreb, </w:t>
      </w:r>
      <w:proofErr w:type="spellStart"/>
      <w:r w:rsidR="000867D3">
        <w:rPr>
          <w:lang w:val="hr-HR"/>
        </w:rPr>
        <w:t>Božidarevićeva</w:t>
      </w:r>
      <w:proofErr w:type="spellEnd"/>
      <w:r w:rsidR="000867D3">
        <w:rPr>
          <w:lang w:val="hr-HR"/>
        </w:rPr>
        <w:t xml:space="preserve"> 9,</w:t>
      </w:r>
      <w:r w:rsidR="00E00C37">
        <w:rPr>
          <w:lang w:val="hr-HR"/>
        </w:rPr>
        <w:t xml:space="preserve"> </w:t>
      </w:r>
      <w:r>
        <w:rPr>
          <w:lang w:val="hr-HR"/>
        </w:rPr>
        <w:t>MBS:</w:t>
      </w:r>
      <w:r w:rsidR="00A94982">
        <w:rPr>
          <w:lang w:val="hr-HR"/>
        </w:rPr>
        <w:t xml:space="preserve"> 03783855</w:t>
      </w:r>
      <w:r>
        <w:rPr>
          <w:lang w:val="hr-HR"/>
        </w:rPr>
        <w:t xml:space="preserve"> , OIB: </w:t>
      </w:r>
      <w:r w:rsidR="000867D3">
        <w:rPr>
          <w:lang w:val="hr-HR"/>
        </w:rPr>
        <w:t>97042796595</w:t>
      </w:r>
      <w:r>
        <w:rPr>
          <w:lang w:val="hr-HR"/>
        </w:rPr>
        <w:t>, koji se vodi kod ovoga suda pod brojem St-</w:t>
      </w:r>
      <w:r w:rsidR="000867D3">
        <w:rPr>
          <w:lang w:val="hr-HR"/>
        </w:rPr>
        <w:t>406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0867D3">
        <w:rPr>
          <w:lang w:val="hr-HR"/>
        </w:rPr>
        <w:t>01. rujna 2015</w:t>
      </w:r>
      <w:r>
        <w:rPr>
          <w:lang w:val="hr-HR"/>
        </w:rPr>
        <w:t>.</w:t>
      </w:r>
      <w:r w:rsidR="000867D3">
        <w:rPr>
          <w:lang w:val="hr-HR"/>
        </w:rPr>
        <w:t xml:space="preserve"> godine</w:t>
      </w:r>
      <w:r>
        <w:rPr>
          <w:lang w:val="hr-HR"/>
        </w:rPr>
        <w:t xml:space="preserve"> dužnik u Očevidniku redoslijeda osnova za plaćanje ima evidentirane neizvršene osnove za plaćanje u ukupnom iznosu od </w:t>
      </w:r>
      <w:r w:rsidR="000867D3">
        <w:rPr>
          <w:lang w:val="hr-HR"/>
        </w:rPr>
        <w:t>18.330,67</w:t>
      </w:r>
      <w:r w:rsidR="00D757B6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>II. Poziva se osoba o</w:t>
      </w:r>
      <w:r w:rsidR="000F46C9">
        <w:rPr>
          <w:lang w:val="hr-HR"/>
        </w:rPr>
        <w:t xml:space="preserve">vlaštena za zastupanje dužnika </w:t>
      </w:r>
      <w:r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0F46C9">
        <w:rPr>
          <w:lang w:val="hr-HR"/>
        </w:rPr>
        <w:t>20. veljače</w:t>
      </w:r>
      <w:r w:rsidR="0046139F">
        <w:rPr>
          <w:lang w:val="hr-HR"/>
        </w:rPr>
        <w:t xml:space="preserve">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sectPr w:rsid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05F" w:rsidR="002B505F">
      <w:r>
        <w:separator/>
      </w:r>
    </w:p>
  </w:endnote>
  <w:endnote w:id="0" w:type="continuationSeparator">
    <w:p w:rsidRDefault="002B505F" w:rsidR="002B5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05F" w:rsidR="002B505F">
      <w:r>
        <w:separator/>
      </w:r>
    </w:p>
  </w:footnote>
  <w:footnote w:id="0" w:type="continuationSeparator">
    <w:p w:rsidRDefault="002B505F" w:rsidR="002B50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F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1391B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867D3"/>
    <w:rsid w:val="000A4FCA"/>
    <w:rsid w:val="000B44F3"/>
    <w:rsid w:val="000B6A05"/>
    <w:rsid w:val="000D117D"/>
    <w:rsid w:val="000E2229"/>
    <w:rsid w:val="000E2494"/>
    <w:rsid w:val="000E6101"/>
    <w:rsid w:val="000E6E53"/>
    <w:rsid w:val="000F0F34"/>
    <w:rsid w:val="000F2BAA"/>
    <w:rsid w:val="000F46C9"/>
    <w:rsid w:val="00100095"/>
    <w:rsid w:val="00110AAF"/>
    <w:rsid w:val="00137AA5"/>
    <w:rsid w:val="00145A21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8497A"/>
    <w:rsid w:val="00285EBB"/>
    <w:rsid w:val="0029271A"/>
    <w:rsid w:val="00292D5A"/>
    <w:rsid w:val="002965AB"/>
    <w:rsid w:val="002A5F34"/>
    <w:rsid w:val="002B318E"/>
    <w:rsid w:val="002B505F"/>
    <w:rsid w:val="002B51F9"/>
    <w:rsid w:val="002D1416"/>
    <w:rsid w:val="002D6CEF"/>
    <w:rsid w:val="002E367E"/>
    <w:rsid w:val="002E77A1"/>
    <w:rsid w:val="00305265"/>
    <w:rsid w:val="0032457F"/>
    <w:rsid w:val="00325F30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0D8A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E0EFE"/>
    <w:rsid w:val="004F7B32"/>
    <w:rsid w:val="00512247"/>
    <w:rsid w:val="00512896"/>
    <w:rsid w:val="0052619D"/>
    <w:rsid w:val="005351C7"/>
    <w:rsid w:val="00540414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504B4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1104D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1300"/>
    <w:rsid w:val="008A217A"/>
    <w:rsid w:val="008D663C"/>
    <w:rsid w:val="008E00AB"/>
    <w:rsid w:val="008E1678"/>
    <w:rsid w:val="008E3DB0"/>
    <w:rsid w:val="008F0048"/>
    <w:rsid w:val="008F1621"/>
    <w:rsid w:val="009112F2"/>
    <w:rsid w:val="00920EF0"/>
    <w:rsid w:val="009468CE"/>
    <w:rsid w:val="00951775"/>
    <w:rsid w:val="0095190E"/>
    <w:rsid w:val="009527B7"/>
    <w:rsid w:val="00961C2D"/>
    <w:rsid w:val="0096398D"/>
    <w:rsid w:val="009646BB"/>
    <w:rsid w:val="009665DE"/>
    <w:rsid w:val="0097587E"/>
    <w:rsid w:val="00983BE8"/>
    <w:rsid w:val="009848A8"/>
    <w:rsid w:val="00985844"/>
    <w:rsid w:val="009E5718"/>
    <w:rsid w:val="009E7EE5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1474"/>
    <w:rsid w:val="00A92DDD"/>
    <w:rsid w:val="00A94982"/>
    <w:rsid w:val="00AB4255"/>
    <w:rsid w:val="00AB44F1"/>
    <w:rsid w:val="00AB5FE6"/>
    <w:rsid w:val="00AD386F"/>
    <w:rsid w:val="00AE064F"/>
    <w:rsid w:val="00B029FF"/>
    <w:rsid w:val="00B052EF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77379"/>
    <w:rsid w:val="00CA2F00"/>
    <w:rsid w:val="00CA6057"/>
    <w:rsid w:val="00CB4775"/>
    <w:rsid w:val="00CD08D1"/>
    <w:rsid w:val="00CD55C0"/>
    <w:rsid w:val="00CD6B0C"/>
    <w:rsid w:val="00CF4A9B"/>
    <w:rsid w:val="00D22A7E"/>
    <w:rsid w:val="00D35E3B"/>
    <w:rsid w:val="00D372EC"/>
    <w:rsid w:val="00D430AE"/>
    <w:rsid w:val="00D46E25"/>
    <w:rsid w:val="00D60A8D"/>
    <w:rsid w:val="00D71110"/>
    <w:rsid w:val="00D724BA"/>
    <w:rsid w:val="00D757B6"/>
    <w:rsid w:val="00D81A66"/>
    <w:rsid w:val="00DA1B61"/>
    <w:rsid w:val="00DB0C73"/>
    <w:rsid w:val="00DC072E"/>
    <w:rsid w:val="00DC7979"/>
    <w:rsid w:val="00DE6D0B"/>
    <w:rsid w:val="00DF6806"/>
    <w:rsid w:val="00E00C37"/>
    <w:rsid w:val="00E0278D"/>
    <w:rsid w:val="00E03E18"/>
    <w:rsid w:val="00E07AF1"/>
    <w:rsid w:val="00E13739"/>
    <w:rsid w:val="00E27C24"/>
    <w:rsid w:val="00E56CC8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1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3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3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3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3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1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3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3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3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3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St-406/2016</izvorni_sadrzaj>
    <derivirana_varijabla naziv="DomainObject.Predmet.OznakaBroj_1">St-406/2016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otustrankaFormated>
    <izvorni_sadrzaj>  DIJALOG d.o.o.</izvorni_sadrzaj>
    <derivirana_varijabla naziv="DomainObject.Predmet.ProtustrankaFormated_1">  DIJALOG d.o.o.</derivirana_varijabla>
  </DomainObject.Predmet.ProtustrankaFormated>
  <DomainObject.Predmet.ProtustrankaFormatedOIB>
    <izvorni_sadrzaj>  DIJALOG d.o.o., OIB 97042796595</izvorni_sadrzaj>
    <derivirana_varijabla naziv="DomainObject.Predmet.ProtustrankaFormatedOIB_1">  DIJALOG d.o.o., OIB 97042796595</derivirana_varijabla>
  </DomainObject.Predmet.ProtustrankaFormatedOIB>
  <DomainObject.Predmet.ProtustrankaFormatedWithAdress>
    <izvorni_sadrzaj> DIJALOG d.o.o., BOŽIDAREVIĆEVA 9/10, 10000 Zagreb</izvorni_sadrzaj>
    <derivirana_varijabla naziv="DomainObject.Predmet.ProtustrankaFormatedWithAdress_1"> DIJALOG d.o.o., BOŽIDAREVIĆEVA 9/10, 10000 Zagreb</derivirana_varijabla>
  </DomainObject.Predmet.ProtustrankaFormatedWithAdress>
  <DomainObject.Predmet.ProtustrankaFormatedWithAdressOIB>
    <izvorni_sadrzaj> DIJALOG d.o.o., OIB 97042796595, BOŽIDAREVIĆEVA 9/10, 10000 Zagreb</izvorni_sadrzaj>
    <derivirana_varijabla naziv="DomainObject.Predmet.ProtustrankaFormatedWithAdressOIB_1"> DIJALOG d.o.o., OIB 97042796595, BOŽIDAREVIĆEVA 9/10, 10000 Zagreb</derivirana_varijabla>
  </DomainObject.Predmet.ProtustrankaFormatedWithAdressOIB>
  <DomainObject.Predmet.ProtustrankaWithAdress>
    <izvorni_sadrzaj>DIJALOG d.o.o. BOŽIDAREVIĆEVA 9/10, 10000 Zagreb</izvorni_sadrzaj>
    <derivirana_varijabla naziv="DomainObject.Predmet.ProtustrankaWithAdress_1">DIJALOG d.o.o. BOŽIDAREVIĆEVA 9/10, 10000 Zagreb</derivirana_varijabla>
  </DomainObject.Predmet.ProtustrankaWithAdress>
  <DomainObject.Predmet.ProtustrankaWithAdressOIB>
    <izvorni_sadrzaj>DIJALOG d.o.o., OIB 97042796595, BOŽIDAREVIĆEVA 9/10, 10000 Zagreb</izvorni_sadrzaj>
    <derivirana_varijabla naziv="DomainObject.Predmet.ProtustrankaWithAdressOIB_1">DIJALOG d.o.o., OIB 97042796595, BOŽIDAREVIĆEVA 9/10, 10000 Zagreb</derivirana_varijabla>
  </DomainObject.Predmet.ProtustrankaWithAdressOIB>
  <DomainObject.Predmet.ProtustrankaNazivFormated>
    <izvorni_sadrzaj>DIJALOG d.o.o.</izvorni_sadrzaj>
    <derivirana_varijabla naziv="DomainObject.Predmet.ProtustrankaNazivFormated_1">DIJALOG d.o.o.</derivirana_varijabla>
  </DomainObject.Predmet.ProtustrankaNazivFormated>
  <DomainObject.Predmet.ProtustrankaNazivFormatedOIB>
    <izvorni_sadrzaj>DIJALOG d.o.o., OIB 97042796595</izvorni_sadrzaj>
    <derivirana_varijabla naziv="DomainObject.Predmet.ProtustrankaNazivFormatedOIB_1">DIJALOG d.o.o., OIB 97042796595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DIJALOG d.o.o.</item>
    </izvorni_sadrzaj>
    <derivirana_varijabla naziv="DomainObject.Predmet.ProtuStrankaListFormated_1">
      <item>DIJALOG d.o.o.</item>
    </derivirana_varijabla>
  </DomainObject.Predmet.ProtuStrankaListFormated>
  <DomainObject.Predmet.ProtuStrankaListFormatedOIB>
    <izvorni_sadrzaj>
      <item>DIJALOG d.o.o., OIB 97042796595</item>
    </izvorni_sadrzaj>
    <derivirana_varijabla naziv="DomainObject.Predmet.ProtuStrankaListFormatedOIB_1">
      <item>DIJALOG d.o.o., OIB 97042796595</item>
    </derivirana_varijabla>
  </DomainObject.Predmet.ProtuStrankaListFormatedOIB>
  <DomainObject.Predmet.ProtuStrankaListFormatedWithAdress>
    <izvorni_sadrzaj>
      <item>DIJALOG d.o.o., BOŽIDAREVIĆEVA 9/10, 10000 Zagreb</item>
    </izvorni_sadrzaj>
    <derivirana_varijabla naziv="DomainObject.Predmet.ProtuStrankaListFormatedWithAdress_1">
      <item>DIJALOG d.o.o., BOŽIDAREVIĆEVA 9/10, 10000 Zagreb</item>
    </derivirana_varijabla>
  </DomainObject.Predmet.ProtuStrankaListFormatedWithAdress>
  <DomainObject.Predmet.ProtuStrankaListFormatedWithAdressOIB>
    <izvorni_sadrzaj>
      <item>DIJALOG d.o.o., OIB 97042796595, BOŽIDAREVIĆEVA 9/10, 10000 Zagreb</item>
    </izvorni_sadrzaj>
    <derivirana_varijabla naziv="DomainObject.Predmet.ProtuStrankaListFormatedWithAdressOIB_1">
      <item>DIJALOG d.o.o., OIB 97042796595, BOŽIDAREVIĆEVA 9/10, 10000 Zagreb</item>
    </derivirana_varijabla>
  </DomainObject.Predmet.ProtuStrankaListFormatedWithAdressOIB>
  <DomainObject.Predmet.ProtuStrankaListNazivFormated>
    <izvorni_sadrzaj>
      <item>DIJALOG d.o.o.</item>
    </izvorni_sadrzaj>
    <derivirana_varijabla naziv="DomainObject.Predmet.ProtuStrankaListNazivFormated_1">
      <item>DIJALOG d.o.o.</item>
    </derivirana_varijabla>
  </DomainObject.Predmet.ProtuStrankaListNazivFormated>
  <DomainObject.Predmet.ProtuStrankaListNazivFormatedOIB>
    <izvorni_sadrzaj>
      <item>DIJALOG d.o.o., OIB 97042796595</item>
    </izvorni_sadrzaj>
    <derivirana_varijabla naziv="DomainObject.Predmet.ProtuStrankaListNazivFormatedOIB_1">
      <item>DIJALOG d.o.o., OIB 97042796595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DIJALOG d.o.o.</izvorni_sadrzaj>
    <derivirana_varijabla naziv="DomainObject.Predmet.ProtustrankaIDrugi_1">DIJALOG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DIJALOG d.o.o., OIB 97042796595, BOŽIDAREVIĆEVA 9/10, 10000 Zagreb</izvorni_sadrzaj>
    <derivirana_varijabla naziv="DomainObject.Predmet.ProtustrankaIDrugiAdressOIB_1">DIJALOG d.o.o., OIB 97042796595, BOŽIDAREVIĆEVA 9/10,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DIJALOG d.o.o.</item>
      <item>FINA Regionalni centar Zagreb</item>
    </izvorni_sadrzaj>
    <derivirana_varijabla naziv="DomainObject.Predmet.SudioniciListNaziv_1">
      <item>DIJALOG d.o.o.</item>
      <item>FINA Regionalni centar Zagreb</item>
    </derivirana_varijabla>
  </DomainObject.Predmet.SudioniciListNaziv>
  <DomainObject.Predmet.SudioniciListAdressOIB>
    <izvorni_sadrzaj>
      <item>DIJALOG d.o.o., OIB 97042796595, BOŽIDAREVIĆEVA 9/10,10000 Zagreb</item>
      <item>FINA Regionalni centar Zagreb, OIB 85821130368, Trg svibanjskih žrtava 1995. 1,10000 Zagreb</item>
    </izvorni_sadrzaj>
    <derivirana_varijabla naziv="DomainObject.Predmet.SudioniciListAdressOIB_1">
      <item>DIJALOG d.o.o., OIB 97042796595, BOŽIDAREVIĆEVA 9/10,10000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97042796595</item>
      <item>, OIB 85821130368</item>
    </izvorni_sadrzaj>
    <derivirana_varijabla naziv="DomainObject.Predmet.SudioniciListNazivOIB_1">
      <item>, OIB 97042796595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3B7B7B-E378-4809-ABED-46918393E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1583</properties:Characters>
  <properties:Lines>42</properties:Lines>
  <properties:Paragraphs>10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2017-02-20T11:25:00Z</dcterms:created>
  <dc:creator>ssabljic</dc:creator>
  <cp:lastModifiedBy>Miroslav Lovreković</cp:lastModifiedBy>
  <cp:lastPrinted>2017-02-20T13:04:00Z</cp:lastPrinted>
  <dcterms:modified xmlns:xsi="http://www.w3.org/2001/XMLSchema-instance" xsi:type="dcterms:W3CDTF">2017-02-20T13:06:00Z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