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1747" w14:paraId="8d8174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    3 St-12/2017-2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ADO jednostavno društvo s ograničenom odgovornošću za proizvodnju, trgovinu i usluge, Bjelovar, </w:t>
      </w:r>
      <w:proofErr w:type="spellStart"/>
      <w:r>
        <w:rPr>
          <w:rFonts w:cs="Times New Roman" w:eastAsia="Times New Roman"/>
          <w:szCs w:val="20"/>
          <w:lang w:eastAsia="hr-HR"/>
        </w:rPr>
        <w:t>Jurja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Haulika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5, OIB: 51488271898, MBS: 010086971, dana 9. veljače 2017. godine 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ADO jednostavno društvo s ograničenom odgovornošću za proizvodnju, trgovinu i usluge, Bjelovar, </w:t>
      </w:r>
      <w:proofErr w:type="spellStart"/>
      <w:r>
        <w:rPr>
          <w:rFonts w:cs="Times New Roman" w:eastAsia="Times New Roman"/>
          <w:szCs w:val="20"/>
          <w:lang w:eastAsia="hr-HR"/>
        </w:rPr>
        <w:t>Jurja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Haulika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5, OIB: 51488271898, MBS: 010086971.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9. ožujka 2017. godine u 10,00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Albert </w:t>
      </w:r>
      <w:proofErr w:type="spellStart"/>
      <w:r>
        <w:rPr>
          <w:rFonts w:cs="Times New Roman" w:eastAsia="Times New Roman"/>
          <w:szCs w:val="20"/>
          <w:lang w:eastAsia="hr-HR"/>
        </w:rPr>
        <w:t>Berisha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Albertu </w:t>
      </w:r>
      <w:proofErr w:type="spellStart"/>
      <w:r>
        <w:rPr>
          <w:rFonts w:cs="Times New Roman" w:eastAsia="Times New Roman"/>
          <w:szCs w:val="20"/>
          <w:lang w:eastAsia="hr-HR"/>
        </w:rPr>
        <w:t>Berishi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13. siječnja 2017. godine u Očevidniku redoslijeda osnova za plaćanje dužnik ima evidentirane neizvršene osnove za plaćanje u neprekinutom razdoblju od 120 dana u ukupnom iznosu od 22.112,36 kn. Također je u prijedlogu navedeno da dužnik ima pet zaposlenih osoba, a da u Jedinstvenom registru računa ima otvoren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  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St-12/2017-2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9. veljače 2017. godine 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C47DC7" w:rsidP="00C47DC7" w:rsidR="00C47DC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C47DC7" w:rsidP="00C47DC7" w:rsidR="00C47DC7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C47DC7" w:rsidP="00C47DC7" w:rsidR="00C47DC7">
      <w:pPr>
        <w:pStyle w:val="Bezproreda"/>
      </w:pPr>
      <w:r>
        <w:t>2. Sc. ročište</w:t>
      </w:r>
    </w:p>
    <w:p w:rsidRDefault="00C47DC7" w:rsidP="00C47DC7" w:rsidR="00C47DC7">
      <w:pPr>
        <w:pStyle w:val="Bezproreda"/>
      </w:pPr>
      <w:proofErr w:type="spellStart"/>
      <w:r>
        <w:t>Bj</w:t>
      </w:r>
      <w:proofErr w:type="spellEnd"/>
      <w:r>
        <w:t>. 9.2.2017.</w:t>
      </w:r>
    </w:p>
    <w:p w:rsidRDefault="00CB0EA4" w:rsidP="00C47DC7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DC7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237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St-12/2017-2</izvorni_sadrzaj>
    <derivirana_varijabla naziv="DomainObject.Oznaka_1">St-12/2017-2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ADO jednostavno društvo s ograničenom odgovornošću za proizvodnju, trgovinu i usluge</izvorni_sadrzaj>
    <derivirana_varijabla naziv="DomainObject.Predmet.ProtustrankaFormated_1">  ADO jednostavno društvo s ograničenom odgovornošću za proizvodnju, trgovinu i usluge</derivirana_varijabla>
  </DomainObject.Predmet.ProtustrankaFormated>
  <DomainObject.Predmet.ProtustrankaFormatedOIB>
    <izvorni_sadrzaj>  ADO jednostavno društvo s ograničenom odgovornošću za proizvodnju, trgovinu i usluge, OIB 51488271898</izvorni_sadrzaj>
    <derivirana_varijabla naziv="DomainObject.Predmet.ProtustrankaFormatedOIB_1">  ADO jednostavno društvo s ograničenom odgovornošću za proizvodnju, trgovinu i usluge, OIB 51488271898</derivirana_varijabla>
  </DomainObject.Predmet.ProtustrankaFormatedOIB>
  <DomainObject.Predmet.ProtustrankaFormatedWithAdress>
    <izvorni_sadrzaj> ADO jednostavno društvo s ograničenom odgovornošću za proizvodnju, trgovinu i usluge, Jurja Haulika 5, 43000 Bjelovar</izvorni_sadrzaj>
    <derivirana_varijabla naziv="DomainObject.Predmet.ProtustrankaFormatedWithAdress_1"> ADO jednostavno društvo s ograničenom odgovornošću za proizvodnju, trgovinu i usluge, Jurja Haulika 5, 43000 Bjelovar</derivirana_varijabla>
  </DomainObject.Predmet.ProtustrankaFormatedWithAdress>
  <DomainObject.Predmet.ProtustrankaFormatedWithAdressOIB>
    <izvorni_sadrzaj> ADO jednostavno društvo s ograničenom odgovornošću za proizvodnju, trgovinu i usluge, OIB 51488271898, Jurja Haulika 5, 43000 Bjelovar</izvorni_sadrzaj>
    <derivirana_varijabla naziv="DomainObject.Predmet.ProtustrankaFormatedWithAdressOIB_1"> ADO jednostavno društvo s ograničenom odgovornošću za proizvodnju, trgovinu i usluge, OIB 51488271898, Jurja Haulika 5, 43000 Bjelovar</derivirana_varijabla>
  </DomainObject.Predmet.ProtustrankaFormatedWithAdressOIB>
  <DomainObject.Predmet.ProtustrankaWithAdress>
    <izvorni_sadrzaj>ADO jednostavno društvo s ograničenom odgovornošću za proizvodnju, trgovinu i usluge Jurja Haulika 5, 43000 Bjelovar</izvorni_sadrzaj>
    <derivirana_varijabla naziv="DomainObject.Predmet.ProtustrankaWithAdress_1">ADO jednostavno društvo s ograničenom odgovornošću za proizvodnju, trgovinu i usluge Jurja Haulika 5, 43000 Bjelovar</derivirana_varijabla>
  </DomainObject.Predmet.ProtustrankaWithAdress>
  <DomainObject.Predmet.ProtustrankaWithAdressOIB>
    <izvorni_sadrzaj>ADO jednostavno društvo s ograničenom odgovornošću za proizvodnju, trgovinu i usluge, OIB 51488271898, Jurja Haulika 5, 43000 Bjelovar</izvorni_sadrzaj>
    <derivirana_varijabla naziv="DomainObject.Predmet.ProtustrankaWithAdressOIB_1">ADO jednostavno društvo s ograničenom odgovornošću za proizvodnju, trgovinu i usluge, OIB 51488271898, Jurja Haulika 5, 43000 Bjelovar</derivirana_varijabla>
  </DomainObject.Predmet.ProtustrankaWithAdressOIB>
  <DomainObject.Predmet.ProtustrankaNazivFormated>
    <izvorni_sadrzaj>ADO jednostavno društvo s ograničenom odgovornošću za proizvodnju, trgovinu i usluge</izvorni_sadrzaj>
    <derivirana_varijabla naziv="DomainObject.Predmet.ProtustrankaNazivFormated_1">ADO jednostavno društvo s ograničenom odgovornošću za proizvodnju, trgovinu i usluge</derivirana_varijabla>
  </DomainObject.Predmet.ProtustrankaNazivFormated>
  <DomainObject.Predmet.ProtustrankaNazivFormatedOIB>
    <izvorni_sadrzaj>ADO jednostavno društvo s ograničenom odgovornošću za proizvodnju, trgovinu i usluge, OIB 51488271898</izvorni_sadrzaj>
    <derivirana_varijabla naziv="DomainObject.Predmet.ProtustrankaNazivFormatedOIB_1">ADO jednostavno društvo s ograničenom odgovornošću za proizvodnju, trgovinu i usluge, OIB 51488271898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ADO jednostavno društvo s ograničenom odgovornošću za proizvodnju, trgovinu i usluge</item>
    </izvorni_sadrzaj>
    <derivirana_varijabla naziv="DomainObject.Predmet.ProtuStrankaListFormated_1">
      <item>ADO jednostavno društvo s ograničenom odgovornošću za proizvodnju, trgovinu i usluge</item>
    </derivirana_varijabla>
  </DomainObject.Predmet.ProtuStrankaListFormated>
  <DomainObject.Predmet.ProtuStrankaListFormatedOIB>
    <izvorni_sadrzaj>
      <item>ADO jednostavno društvo s ograničenom odgovornošću za proizvodnju, trgovinu i usluge, OIB 51488271898</item>
    </izvorni_sadrzaj>
    <derivirana_varijabla naziv="DomainObject.Predmet.ProtuStrankaListFormatedOIB_1">
      <item>ADO jednostavno društvo s ograničenom odgovornošću za proizvodnju, trgovinu i usluge, OIB 51488271898</item>
    </derivirana_varijabla>
  </DomainObject.Predmet.ProtuStrankaListFormatedOIB>
  <DomainObject.Predmet.ProtuStrankaListFormatedWithAdress>
    <izvorni_sadrzaj>
      <item>ADO jednostavno društvo s ograničenom odgovornošću za proizvodnju, trgovinu i usluge, Jurja Haulika 5, 43000 Bjelovar</item>
    </izvorni_sadrzaj>
    <derivirana_varijabla naziv="DomainObject.Predmet.ProtuStrankaListFormatedWithAdress_1">
      <item>ADO jednostavno društvo s ograničenom odgovornošću za proizvodnju, trgovinu i usluge, Jurja Haulika 5, 43000 Bjelovar</item>
    </derivirana_varijabla>
  </DomainObject.Predmet.ProtuStrankaListFormatedWithAdress>
  <DomainObject.Predmet.ProtuStrankaListFormatedWithAdressOIB>
    <izvorni_sadrzaj>
      <item>ADO jednostavno društvo s ograničenom odgovornošću za proizvodnju, trgovinu i usluge, OIB 51488271898, Jurja Haulika 5, 43000 Bjelovar</item>
    </izvorni_sadrzaj>
    <derivirana_varijabla naziv="DomainObject.Predmet.ProtuStrankaListFormatedWithAdressOIB_1">
      <item>ADO jednostavno društvo s ograničenom odgovornošću za proizvodnju, trgovinu i usluge, OIB 51488271898, Jurja Haulika 5, 43000 Bjelovar</item>
    </derivirana_varijabla>
  </DomainObject.Predmet.ProtuStrankaListFormatedWithAdressOIB>
  <DomainObject.Predmet.ProtuStrankaListNazivFormated>
    <izvorni_sadrzaj>
      <item>ADO jednostavno društvo s ograničenom odgovornošću za proizvodnju, trgovinu i usluge</item>
    </izvorni_sadrzaj>
    <derivirana_varijabla naziv="DomainObject.Predmet.ProtuStrankaListNazivFormated_1">
      <item>ADO jednostavno društvo s ograničenom odgovornošću za proizvodnju, trgovinu i usluge</item>
    </derivirana_varijabla>
  </DomainObject.Predmet.ProtuStrankaListNazivFormated>
  <DomainObject.Predmet.ProtuStrankaListNazivFormatedOIB>
    <izvorni_sadrzaj>
      <item>ADO jednostavno društvo s ograničenom odgovornošću za proizvodnju, trgovinu i usluge, OIB 51488271898</item>
    </izvorni_sadrzaj>
    <derivirana_varijabla naziv="DomainObject.Predmet.ProtuStrankaListNazivFormatedOIB_1">
      <item>ADO jednostavno društvo s ograničenom odgovornošću za proizvodnju, trgovinu i usluge, OIB 51488271898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St-12/2017-2</izvorni_sadrzaj>
    <derivirana_varijabla naziv="DomainObject.PoslovniBrojDokumenta_1">St-12/2017-2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ADO jednostavno društvo s ograničenom odgovornošću za proizvodnju, trgovinu i usluge</izvorni_sadrzaj>
    <derivirana_varijabla naziv="DomainObject.Predmet.ProtustrankaIDrugi_1">ADO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ADO jednostavno društvo s ograničenom odgovornošću za proizvodnju, trgovinu i usluge, OIB 51488271898, Jurja Haulika 5, 43000 Bjelovar</izvorni_sadrzaj>
    <derivirana_varijabla naziv="DomainObject.Predmet.ProtustrankaIDrugiAdressOIB_1">ADO jednostavno društvo s ograničenom odgovornošću za proizvodnju, trgovinu i usluge, OIB 51488271898, Jurja Haulika 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ADO jednostavno društvo s ograničenom odgovornošću za proizvodnju, trgovinu i usluge</item>
    </izvorni_sadrzaj>
    <derivirana_varijabla naziv="DomainObject.Predmet.SudioniciListNaziv_1">
      <item>FINA, RC ZAGREB, Podružnica Bjelovar</item>
      <item>ADO jednostavno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ADO jednostavno društvo s ograničenom odgovornošću za proizvodnju, trgovinu i usluge, OIB 51488271898, Jurja Haulika 5,43000 Bjelovar</item>
    </izvorni_sadrzaj>
    <derivirana_varijabla naziv="DomainObject.Predmet.SudioniciListAdressOIB_1">
      <item>FINA, RC ZAGREB, Podružnica Bjelovar, OIB 85821130368, F. Supila 4,43000 Bjelovar</item>
      <item>ADO jednostavno društvo s ograničenom odgovornošću za proizvodnju, trgovinu i usluge, OIB 51488271898, Jurja Haulika 5,43000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58CA5-8CAB-4D19-B067-FDC255D57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2756</properties:Characters>
  <properties:Lines>86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2017-02-09T12:26:00Z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