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fe7a300" w14:paraId="fe7a300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6C4CCC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St-70/2018-14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6C4CCC">
        <w:t xml:space="preserve">HANA j.d.o.o., </w:t>
      </w:r>
      <w:proofErr w:type="spellStart"/>
      <w:r w:rsidR="006C4CCC">
        <w:t>Pribislavec</w:t>
      </w:r>
      <w:proofErr w:type="spellEnd"/>
      <w:r w:rsidR="006C4CCC">
        <w:t xml:space="preserve">, Ulica Zvonimira </w:t>
      </w:r>
      <w:proofErr w:type="spellStart"/>
      <w:r w:rsidR="006C4CCC">
        <w:t>Baloga</w:t>
      </w:r>
      <w:proofErr w:type="spellEnd"/>
      <w:r w:rsidR="006C4CCC">
        <w:t xml:space="preserve"> 15, OIB: 29491234790, dana 6. lipnja 2018. </w:t>
      </w:r>
      <w:r w:rsidR="00682925" w:rsidRPr="001B1EDE">
        <w:t xml:space="preserve">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C4CCC">
        <w:t xml:space="preserve">HANA j.d.o.o., </w:t>
      </w:r>
      <w:proofErr w:type="spellStart"/>
      <w:r w:rsidR="006C4CCC">
        <w:t>Pribislavec</w:t>
      </w:r>
      <w:proofErr w:type="spellEnd"/>
      <w:r w:rsidR="006C4CCC">
        <w:t xml:space="preserve">, Ulica Zvonimira </w:t>
      </w:r>
      <w:proofErr w:type="spellStart"/>
      <w:r w:rsidR="006C4CCC">
        <w:t>Baloga</w:t>
      </w:r>
      <w:proofErr w:type="spellEnd"/>
      <w:r w:rsidR="006C4CCC">
        <w:t xml:space="preserve"> 15, OIB: 29491234790,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6C4CCC">
        <w:t xml:space="preserve">6. lipnja 2018. u 15,00 sati.  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Sanja </w:t>
      </w:r>
      <w:proofErr w:type="spellStart"/>
      <w:r w:rsidR="00AA6DB5">
        <w:t>Janči</w:t>
      </w:r>
      <w:proofErr w:type="spellEnd"/>
      <w:r w:rsidR="00AA6DB5">
        <w:t xml:space="preserve">, iz Čakovca, Mihovila </w:t>
      </w:r>
      <w:proofErr w:type="spellStart"/>
      <w:r w:rsidR="00AA6DB5">
        <w:t>Pavleka</w:t>
      </w:r>
      <w:proofErr w:type="spellEnd"/>
      <w:r w:rsidR="00AA6DB5">
        <w:t xml:space="preserve"> </w:t>
      </w:r>
      <w:proofErr w:type="spellStart"/>
      <w:r w:rsidR="00AA6DB5">
        <w:t>Miškine</w:t>
      </w:r>
      <w:proofErr w:type="spellEnd"/>
      <w:r w:rsidR="00AA6DB5">
        <w:t xml:space="preserve"> 25, OIB: 93345021703.</w:t>
      </w:r>
      <w:r w:rsidR="00231967">
        <w:t xml:space="preserve">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6C4CCC">
        <w:t xml:space="preserve">HANA j.d.o.o., </w:t>
      </w:r>
      <w:proofErr w:type="spellStart"/>
      <w:r w:rsidR="006C4CCC">
        <w:t>Pribislavec</w:t>
      </w:r>
      <w:proofErr w:type="spellEnd"/>
      <w:r w:rsidR="006C4CCC">
        <w:t xml:space="preserve">, Ulica Zvonimira </w:t>
      </w:r>
      <w:proofErr w:type="spellStart"/>
      <w:r w:rsidR="006C4CCC">
        <w:t>Baloga</w:t>
      </w:r>
      <w:proofErr w:type="spellEnd"/>
      <w:r w:rsidR="006C4CCC">
        <w:t xml:space="preserve"> 15, OIB: 29491234790</w:t>
      </w:r>
      <w:r w:rsidR="006C4CCC">
        <w:t>.</w:t>
      </w:r>
      <w:r w:rsidR="00F2339C">
        <w:t xml:space="preserve">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6C4CCC">
        <w:t xml:space="preserve"> </w:t>
      </w:r>
      <w:r w:rsidR="006C4CCC">
        <w:t xml:space="preserve">HANA j.d.o.o., </w:t>
      </w:r>
      <w:proofErr w:type="spellStart"/>
      <w:r w:rsidR="006C4CCC">
        <w:t>Pribislavec</w:t>
      </w:r>
      <w:proofErr w:type="spellEnd"/>
      <w:r w:rsidR="006C4CCC">
        <w:t xml:space="preserve">, Ulica Zvonimira </w:t>
      </w:r>
      <w:proofErr w:type="spellStart"/>
      <w:r w:rsidR="006C4CCC">
        <w:t>Baloga</w:t>
      </w:r>
      <w:proofErr w:type="spellEnd"/>
      <w:r w:rsidR="006C4CCC">
        <w:t xml:space="preserve"> 15, OIB: 29491234790</w:t>
      </w:r>
      <w:r w:rsidR="006C4CCC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6C4CCC">
        <w:t>20</w:t>
      </w:r>
      <w:r w:rsidR="00AA6DB5">
        <w:t>. veljače 2018</w:t>
      </w:r>
      <w:r w:rsidR="00BF5A43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6C4CCC">
        <w:t>16</w:t>
      </w:r>
      <w:r w:rsidR="00AA6DB5">
        <w:t xml:space="preserve">. </w:t>
      </w:r>
      <w:r w:rsidR="006C4CCC">
        <w:t>veljače</w:t>
      </w:r>
      <w:r w:rsidR="00AA6DB5">
        <w:t xml:space="preserve"> 2018.</w:t>
      </w:r>
      <w:r w:rsidR="00F3222E">
        <w:t xml:space="preserve"> ima evidentirane neizvršene osnove za plaćanje u ukupnom iznosu od </w:t>
      </w:r>
      <w:r w:rsidR="006C4CCC">
        <w:t>32</w:t>
      </w:r>
      <w:r w:rsidR="00231967">
        <w:t>.</w:t>
      </w:r>
      <w:r w:rsidR="006C4CCC">
        <w:t>841,27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B60D8A">
        <w:t>70</w:t>
      </w:r>
      <w:r w:rsidR="00AA6DB5">
        <w:t xml:space="preserve">/2018-3 od </w:t>
      </w:r>
      <w:r w:rsidR="00B60D8A">
        <w:t>23.</w:t>
      </w:r>
      <w:r w:rsidR="00AA6DB5">
        <w:t>2.2018.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B60D8A">
        <w:t>70</w:t>
      </w:r>
      <w:r w:rsidR="00AA6DB5">
        <w:t>/2018-</w:t>
      </w:r>
      <w:r w:rsidR="00B60D8A">
        <w:t>13</w:t>
      </w:r>
      <w:r w:rsidR="00AA6DB5">
        <w:t xml:space="preserve"> od </w:t>
      </w:r>
      <w:r w:rsidR="00B60D8A">
        <w:t>17. svibnja 2</w:t>
      </w:r>
      <w:r w:rsidR="00AA6DB5">
        <w:t xml:space="preserve">018.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B60D8A">
        <w:t xml:space="preserve">6. lipnja 2018.    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D35E7E">
        <w:t>, v.r.</w:t>
      </w:r>
    </w:p>
    <w:p w:rsidRDefault="00D35E7E" w:rsidP="00703FE2" w:rsidR="00D35E7E">
      <w:pPr>
        <w:spacing w:lineRule="auto" w:line="240" w:after="0"/>
        <w:ind w:left="4956"/>
        <w:jc w:val="center"/>
      </w:pPr>
    </w:p>
    <w:p w:rsidRDefault="00D35E7E" w:rsidP="00703FE2" w:rsidR="00D35E7E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31967" w:rsidP="00703FE2" w:rsidR="00231967">
      <w:pPr>
        <w:spacing w:lineRule="auto" w:line="240" w:after="0"/>
        <w:ind w:left="4956"/>
        <w:jc w:val="center"/>
      </w:pP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AA6DB5">
        <w:t xml:space="preserve">a upraviteljica Sanja </w:t>
      </w:r>
      <w:proofErr w:type="spellStart"/>
      <w:r w:rsidR="00AA6DB5">
        <w:t>Janči</w:t>
      </w:r>
      <w:proofErr w:type="spellEnd"/>
      <w:r w:rsidR="00AA6DB5">
        <w:t xml:space="preserve">, iz Čakovca, Mihovila </w:t>
      </w:r>
      <w:proofErr w:type="spellStart"/>
      <w:r w:rsidR="00AA6DB5">
        <w:t>Pavleka</w:t>
      </w:r>
      <w:proofErr w:type="spellEnd"/>
      <w:r w:rsidR="00AA6DB5">
        <w:t xml:space="preserve"> </w:t>
      </w:r>
      <w:proofErr w:type="spellStart"/>
      <w:r w:rsidR="00AA6DB5">
        <w:t>Miškine</w:t>
      </w:r>
      <w:proofErr w:type="spellEnd"/>
      <w:r w:rsidR="00AA6DB5">
        <w:t xml:space="preserve"> 25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B60D8A">
        <w:t>HANA j.d.o.o.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5B5336">
        <w:t xml:space="preserve">Čakovec, </w:t>
      </w:r>
      <w:proofErr w:type="spellStart"/>
      <w:r w:rsidR="005B5336">
        <w:t>Otokara</w:t>
      </w:r>
      <w:proofErr w:type="spellEnd"/>
      <w:r w:rsidR="005B5336">
        <w:t xml:space="preserve"> </w:t>
      </w:r>
      <w:proofErr w:type="spellStart"/>
      <w:r w:rsidR="005B5336">
        <w:t>Keršovanija</w:t>
      </w:r>
      <w:proofErr w:type="spellEnd"/>
      <w:r w:rsidR="005B5336">
        <w:t xml:space="preserve"> 11</w:t>
      </w:r>
      <w:r w:rsidR="00CD3B4C">
        <w:t xml:space="preserve">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Sudski </w:t>
      </w:r>
      <w:bookmarkStart w:name="_GoBack" w:id="0"/>
      <w:bookmarkEnd w:id="0"/>
      <w:r w:rsidRPr="000B019C">
        <w:t>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E7E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92663" w:rsidR="006C4CCC" w:rsidRPr="00703FE2">
      <w:trPr>
        <w:jc w:val="right"/>
      </w:trPr>
      <w:tc>
        <w:tcPr>
          <w:tcW w:type="dxa" w:w="4320"/>
        </w:tcPr>
        <w:p w:rsidRDefault="006C4CCC" w:rsidP="00192663" w:rsidR="006C4CCC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St-70/2018-14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0D8A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B75A7-6CA3-4110-AA42-CB8E18648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3388</properties:Characters>
  <properties:Lines>28</properties:Lines>
  <properties:Paragraphs>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2018-06-06T06:31:00Z</cp:lastPrinted>
  <dcterms:modified xmlns:xsi="http://www.w3.org/2001/XMLSchema-instance" xsi:type="dcterms:W3CDTF">2018-06-06T06:31:00Z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