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e171" w14:paraId="db6e171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F24313">
        <w:rPr>
          <w:lang w:val="hr-HR"/>
        </w:rPr>
        <w:t>St-384/15-4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24313">
        <w:t>VILEMA BRANITELJSKA ZADRUGA ZA USLUGE, OIB: 33311985126 sa sjedištem u Novigradska 46, 48326 Virje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24313">
        <w:t>VILEMA BRANITELJSKA ZADRUGA ZA USLUGE, OIB: 33311985126 sa sjedištem u Novigradska 46, 48326 Virje</w:t>
      </w:r>
      <w:r w:rsidR="00830E49">
        <w:t xml:space="preserve">, iznosi </w:t>
      </w:r>
      <w:r w:rsidR="00F24313">
        <w:t>202.841,03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24313">
        <w:t>upravitelj</w:t>
      </w:r>
      <w:r w:rsidR="002E00D7">
        <w:t xml:space="preserve"> dužnika </w:t>
      </w:r>
      <w:r w:rsidR="00F24313">
        <w:t>Vladimir Horvat, Virje, Novigradska 46, OIB: 01846424250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24313">
        <w:t>upravitelj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24313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24313">
        <w:t>VILEMA BRANITELJSKA ZADRUGA ZA USLUGE, OIB: 33311985126 sa sjedištem u Novigradska 46, 48326 Virje</w:t>
      </w:r>
      <w:r>
        <w:t>, navodeći da du</w:t>
      </w:r>
      <w:r w:rsidR="00715C85">
        <w:t xml:space="preserve">žnik na dan </w:t>
      </w:r>
      <w:r w:rsidR="00F24313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24313">
        <w:t>202.841,03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19C" w:rsidP="007F64E0" w:rsidR="0083619C">
      <w:r>
        <w:separator/>
      </w:r>
    </w:p>
  </w:endnote>
  <w:endnote w:id="0" w:type="continuationSeparator">
    <w:p w:rsidRDefault="0083619C" w:rsidP="007F64E0" w:rsidR="008361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19C" w:rsidP="007F64E0" w:rsidR="0083619C">
      <w:r>
        <w:separator/>
      </w:r>
    </w:p>
  </w:footnote>
  <w:footnote w:id="0" w:type="continuationSeparator">
    <w:p w:rsidRDefault="0083619C" w:rsidP="007F64E0" w:rsidR="008361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4312F" w:rsidRPr="0014312F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F24313">
      <w:rPr>
        <w:lang w:val="hr-HR"/>
      </w:rPr>
      <w:t>St-384/15-4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4312F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19C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4313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VILEMA BRANITELJSKA ZADRUGA ZA USLUGE</izvorni_sadrzaj>
    <derivirana_varijabla naziv="DomainObject.Predmet.ProtustrankaFormated_1">  VILEMA BRANITELJSKA ZADRUGA ZA USLUGE</derivirana_varijabla>
  </DomainObject.Predmet.ProtustrankaFormated>
  <DomainObject.Predmet.ProtustrankaFormatedOIB>
    <izvorni_sadrzaj>  VILEMA BRANITELJSKA ZADRUGA ZA USLUGE, OIB 33311985126</izvorni_sadrzaj>
    <derivirana_varijabla naziv="DomainObject.Predmet.ProtustrankaFormatedOIB_1">  VILEMA BRANITELJSKA ZADRUGA ZA USLUGE, OIB 33311985126</derivirana_varijabla>
  </DomainObject.Predmet.ProtustrankaFormatedOIB>
  <DomainObject.Predmet.ProtustrankaFormatedWithAdress>
    <izvorni_sadrzaj> VILEMA BRANITELJSKA ZADRUGA ZA USLUGE, Novigradska 46, 48350 Virje</izvorni_sadrzaj>
    <derivirana_varijabla naziv="DomainObject.Predmet.ProtustrankaFormatedWithAdress_1"> VILEMA BRANITELJSKA ZADRUGA ZA USLUGE, Novigradska 46, 48350 Virje</derivirana_varijabla>
  </DomainObject.Predmet.ProtustrankaFormatedWithAdress>
  <DomainObject.Predmet.ProtustrankaFormatedWithAdressOIB>
    <izvorni_sadrzaj> VILEMA BRANITELJSKA ZADRUGA ZA USLUGE, OIB 33311985126, Novigradska 46, 48350 Virje</izvorni_sadrzaj>
    <derivirana_varijabla naziv="DomainObject.Predmet.ProtustrankaFormatedWithAdressOIB_1"> VILEMA BRANITELJSKA ZADRUGA ZA USLUGE, OIB 33311985126, Novigradska 46, 48350 Virje</derivirana_varijabla>
  </DomainObject.Predmet.ProtustrankaFormatedWithAdressOIB>
  <DomainObject.Predmet.ProtustrankaWithAdress>
    <izvorni_sadrzaj>VILEMA BRANITELJSKA ZADRUGA ZA USLUGE Novigradska 46, 48350 Virje</izvorni_sadrzaj>
    <derivirana_varijabla naziv="DomainObject.Predmet.ProtustrankaWithAdress_1">VILEMA BRANITELJSKA ZADRUGA ZA USLUGE Novigradska 46, 48350 Virje</derivirana_varijabla>
  </DomainObject.Predmet.ProtustrankaWithAdress>
  <DomainObject.Predmet.ProtustrankaWithAdressOIB>
    <izvorni_sadrzaj>VILEMA BRANITELJSKA ZADRUGA ZA USLUGE, OIB 33311985126, Novigradska 46, 48350 Virje</izvorni_sadrzaj>
    <derivirana_varijabla naziv="DomainObject.Predmet.ProtustrankaWithAdressOIB_1">VILEMA BRANITELJSKA ZADRUGA ZA USLUGE, OIB 33311985126, Novigradska 46, 48350 Virje</derivirana_varijabla>
  </DomainObject.Predmet.ProtustrankaWithAdressOIB>
  <DomainObject.Predmet.ProtustrankaNazivFormated>
    <izvorni_sadrzaj>VILEMA BRANITELJSKA ZADRUGA ZA USLUGE</izvorni_sadrzaj>
    <derivirana_varijabla naziv="DomainObject.Predmet.ProtustrankaNazivFormated_1">VILEMA BRANITELJSKA ZADRUGA ZA USLUGE</derivirana_varijabla>
  </DomainObject.Predmet.ProtustrankaNazivFormated>
  <DomainObject.Predmet.ProtustrankaNazivFormatedOIB>
    <izvorni_sadrzaj>VILEMA BRANITELJSKA ZADRUGA ZA USLUGE, OIB 33311985126</izvorni_sadrzaj>
    <derivirana_varijabla naziv="DomainObject.Predmet.ProtustrankaNazivFormatedOIB_1">VILEMA BRANITELJSKA ZADRUGA ZA USLUGE, OIB 33311985126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202841.03</izvorni_sadrzaj>
    <derivirana_varijabla naziv="DomainObject.Predmet.TrenutnaVrijednost_1">202841.03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VILEMA BRANITELJSKA ZADRUGA ZA USLUGE</item>
    </izvorni_sadrzaj>
    <derivirana_varijabla naziv="DomainObject.Predmet.ProtuStrankaListFormated_1">
      <item>VILEMA BRANITELJSKA ZADRUGA ZA USLUGE</item>
    </derivirana_varijabla>
  </DomainObject.Predmet.ProtuStrankaListFormated>
  <DomainObject.Predmet.ProtuStrankaListFormatedOIB>
    <izvorni_sadrzaj>
      <item>VILEMA BRANITELJSKA ZADRUGA ZA USLUGE, OIB 33311985126</item>
    </izvorni_sadrzaj>
    <derivirana_varijabla naziv="DomainObject.Predmet.ProtuStrankaListFormatedOIB_1">
      <item>VILEMA BRANITELJSKA ZADRUGA ZA USLUGE, OIB 33311985126</item>
    </derivirana_varijabla>
  </DomainObject.Predmet.ProtuStrankaListFormatedOIB>
  <DomainObject.Predmet.ProtuStrankaListFormatedWithAdress>
    <izvorni_sadrzaj>
      <item>VILEMA BRANITELJSKA ZADRUGA ZA USLUGE, Novigradska 46, 48350 Virje</item>
    </izvorni_sadrzaj>
    <derivirana_varijabla naziv="DomainObject.Predmet.ProtuStrankaListFormatedWithAdress_1">
      <item>VILEMA BRANITELJSKA ZADRUGA ZA USLUGE, Novigradska 46, 48350 Virje</item>
    </derivirana_varijabla>
  </DomainObject.Predmet.ProtuStrankaListFormatedWithAdress>
  <DomainObject.Predmet.ProtuStrankaListFormatedWithAdressOIB>
    <izvorni_sadrzaj>
      <item>VILEMA BRANITELJSKA ZADRUGA ZA USLUGE, OIB 33311985126, Novigradska 46, 48350 Virje</item>
    </izvorni_sadrzaj>
    <derivirana_varijabla naziv="DomainObject.Predmet.ProtuStrankaListFormatedWithAdressOIB_1">
      <item>VILEMA BRANITELJSKA ZADRUGA ZA USLUGE, OIB 33311985126, Novigradska 46, 48350 Virje</item>
    </derivirana_varijabla>
  </DomainObject.Predmet.ProtuStrankaListFormatedWithAdressOIB>
  <DomainObject.Predmet.ProtuStrankaListNazivFormated>
    <izvorni_sadrzaj>
      <item>VILEMA BRANITELJSKA ZADRUGA ZA USLUGE</item>
    </izvorni_sadrzaj>
    <derivirana_varijabla naziv="DomainObject.Predmet.ProtuStrankaListNazivFormated_1">
      <item>VILEMA BRANITELJSKA ZADRUGA ZA USLUGE</item>
    </derivirana_varijabla>
  </DomainObject.Predmet.ProtuStrankaListNazivFormated>
  <DomainObject.Predmet.ProtuStrankaListNazivFormatedOIB>
    <izvorni_sadrzaj>
      <item>VILEMA BRANITELJSKA ZADRUGA ZA USLUGE, OIB 33311985126</item>
    </izvorni_sadrzaj>
    <derivirana_varijabla naziv="DomainObject.Predmet.ProtuStrankaListNazivFormatedOIB_1">
      <item>VILEMA BRANITELJSKA ZADRUGA ZA USLUGE, OIB 33311985126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VILEMA BRANITELJSKA ZADRUGA ZA USLUGE</izvorni_sadrzaj>
    <derivirana_varijabla naziv="DomainObject.Predmet.ProtustrankaIDrugi_1">VILEMA BRANITELJSKA ZADRUGA ZA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VILEMA BRANITELJSKA ZADRUGA ZA USLUGE, OIB 33311985126, Novigradska 46, 48350 Virje</izvorni_sadrzaj>
    <derivirana_varijabla naziv="DomainObject.Predmet.ProtustrankaIDrugiAdressOIB_1">VILEMA BRANITELJSKA ZADRUGA ZA USLUGE, OIB 33311985126, Novigradska 46,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VILEMA BRANITELJSKA ZADRUGA ZA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VILEMA BRANITELJSKA ZADRUGA ZA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VILEMA BRANITELJSKA ZADRUGA ZA USLUGE, OIB 33311985126, Novigradska 46,48350 Virje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VILEMA BRANITELJSKA ZADRUGA ZA USLUGE, OIB 33311985126, Novigradska 46,48350 Virje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33311985126</item>
      <item>, OIB null</item>
      <item>, OIB null</item>
    </izvorni_sadrzaj>
    <derivirana_varijabla naziv="DomainObject.Predmet.SudioniciListNazivOIB_1">
      <item>, OIB null</item>
      <item>, OIB 33311985126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2571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2015-11-05T08:56:00Z</dcterms:created>
  <dc:creator>user</dc:creator>
  <cp:lastModifiedBy>Marko Makaj</cp:lastModifiedBy>
  <cp:lastPrinted>2015-10-21T08:01:00Z</cp:lastPrinted>
  <dcterms:modified xmlns:xsi="http://www.w3.org/2001/XMLSchema-instance" xsi:type="dcterms:W3CDTF">2015-11-05T09:00:00Z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