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d1d2" w14:paraId="7a4d1d2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2D3A46">
        <w:t>29. studenog</w:t>
      </w:r>
      <w:r w:rsidR="0082107F">
        <w:t xml:space="preserve"> </w:t>
      </w:r>
      <w:r w:rsidR="001F57A3">
        <w:t>2017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2D3A46">
        <w:rPr>
          <w:b/>
        </w:rPr>
        <w:t>devetnaesto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1F57A3" w:rsidP="00EE028C" w:rsidR="00EE028C">
      <w:pPr>
        <w:ind w:left="709"/>
        <w:jc w:val="both"/>
      </w:pPr>
      <w:r>
        <w:lastRenderedPageBreak/>
        <w:t>Ovo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2D3A46" w:rsidP="00EE028C" w:rsidR="00DA1DB6" w:rsidRPr="0046665A">
      <w:pPr>
        <w:jc w:val="center"/>
        <w:rPr>
          <w:b/>
          <w:u w:val="single"/>
        </w:rPr>
      </w:pPr>
      <w:r>
        <w:rPr>
          <w:b/>
          <w:u w:val="single"/>
        </w:rPr>
        <w:t>18. siječnja</w:t>
      </w:r>
      <w:r w:rsidR="00677DAE" w:rsidRPr="0046665A">
        <w:rPr>
          <w:b/>
          <w:u w:val="single"/>
        </w:rPr>
        <w:t xml:space="preserve"> </w:t>
      </w:r>
      <w:r>
        <w:rPr>
          <w:b/>
          <w:u w:val="single"/>
        </w:rPr>
        <w:t>2018</w:t>
      </w:r>
      <w:r w:rsidR="00677DAE" w:rsidRPr="0046665A">
        <w:rPr>
          <w:b/>
          <w:u w:val="single"/>
        </w:rPr>
        <w:t>. godine u</w:t>
      </w:r>
      <w:r w:rsidR="00E46425" w:rsidRPr="0046665A">
        <w:rPr>
          <w:b/>
          <w:u w:val="single"/>
        </w:rPr>
        <w:t xml:space="preserve"> </w:t>
      </w:r>
      <w:r w:rsidR="00DF3392">
        <w:rPr>
          <w:b/>
          <w:u w:val="single"/>
        </w:rPr>
        <w:t>11</w:t>
      </w:r>
      <w:r w:rsidR="00677DAE" w:rsidRPr="0046665A">
        <w:rPr>
          <w:b/>
          <w:u w:val="single"/>
        </w:rPr>
        <w:t>,</w:t>
      </w:r>
      <w:r w:rsidR="00911B89">
        <w:rPr>
          <w:b/>
          <w:u w:val="single"/>
        </w:rPr>
        <w:t>0</w:t>
      </w:r>
      <w:r w:rsidR="00FC4ADB" w:rsidRPr="0046665A">
        <w:rPr>
          <w:b/>
          <w:u w:val="single"/>
        </w:rPr>
        <w:t>0</w:t>
      </w:r>
      <w:r w:rsidR="00677DAE" w:rsidRPr="0046665A">
        <w:rPr>
          <w:b/>
          <w:u w:val="single"/>
        </w:rPr>
        <w:t xml:space="preserve"> sati</w:t>
      </w:r>
    </w:p>
    <w:p w:rsidRDefault="00753E18" w:rsidP="00DA1DB6" w:rsidR="00753E18" w:rsidRPr="00E12A9B">
      <w:pPr>
        <w:ind w:firstLine="708"/>
        <w:jc w:val="both"/>
        <w:rPr>
          <w:color w:val="FF0000"/>
        </w:rPr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2D3A46">
        <w:rPr>
          <w:b/>
          <w:u w:val="single"/>
        </w:rPr>
        <w:t>620.000,00</w:t>
      </w:r>
      <w:r w:rsidR="00425B0C" w:rsidRPr="00E17302">
        <w:rPr>
          <w:b/>
        </w:rPr>
        <w:t xml:space="preserve"> </w:t>
      </w:r>
      <w:r w:rsidR="00425B0C" w:rsidRPr="000D5535">
        <w:rPr>
          <w:b/>
        </w:rPr>
        <w:t>kn</w:t>
      </w:r>
      <w:r w:rsidR="00925FCE">
        <w:rPr>
          <w:b/>
        </w:rPr>
        <w:t xml:space="preserve"> (</w:t>
      </w:r>
      <w:r w:rsidR="002D3A46">
        <w:rPr>
          <w:b/>
        </w:rPr>
        <w:t>šestodvadesettisuća kuna</w:t>
      </w:r>
      <w:r w:rsidR="00386DC3">
        <w:rPr>
          <w:b/>
        </w:rPr>
        <w:t>)</w:t>
      </w:r>
      <w:r w:rsidR="00925FCE">
        <w:rPr>
          <w:b/>
        </w:rPr>
        <w:t>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19189B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</w:t>
      </w:r>
      <w:r w:rsidRPr="0019189B">
        <w:rPr>
          <w:b/>
          <w:u w:val="single"/>
        </w:rPr>
        <w:t>10 %</w:t>
      </w:r>
      <w:r w:rsidR="00925FCE">
        <w:rPr>
          <w:b/>
          <w:u w:val="single"/>
        </w:rPr>
        <w:t xml:space="preserve"> od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prodajne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cijene</w:t>
      </w:r>
      <w:r w:rsidRPr="002048C5">
        <w:t xml:space="preserve"> nekretnina iz </w:t>
      </w:r>
      <w:r>
        <w:t xml:space="preserve"> </w:t>
      </w:r>
      <w:r w:rsidR="00EB2AE4">
        <w:t>točke I</w:t>
      </w:r>
      <w:r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19189B">
        <w:rPr>
          <w:b/>
          <w:i/>
        </w:rPr>
        <w:t>HR9223900011300000460</w:t>
      </w:r>
      <w:r>
        <w:t xml:space="preserve"> </w:t>
      </w:r>
      <w:r w:rsidR="00716DCB">
        <w:t>,</w:t>
      </w:r>
      <w:r>
        <w:t xml:space="preserve">poziv na broj </w:t>
      </w:r>
      <w:r w:rsidRPr="0019189B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</w:t>
      </w:r>
      <w:r w:rsidRPr="002048C5">
        <w:t xml:space="preserve"> </w:t>
      </w:r>
      <w:r w:rsidR="0061565E">
        <w:t>prije početka dražbe.</w:t>
      </w:r>
      <w:r w:rsidR="00EE028C">
        <w:t xml:space="preserve">       </w:t>
      </w:r>
      <w:r w:rsidR="0061565E">
        <w:t xml:space="preserve"> </w:t>
      </w:r>
      <w:r>
        <w:t>Punomoćnici ponuditelja mogu sudjelovati na dražbi samo uz ovjerenu specijalnu punomoć.</w:t>
      </w:r>
      <w:r w:rsidR="00EE028C">
        <w:t xml:space="preserve"> </w:t>
      </w:r>
      <w:r w:rsidRPr="002048C5">
        <w:t>S</w:t>
      </w:r>
      <w:r w:rsidR="005E05EE">
        <w:t xml:space="preserve">udionicima </w:t>
      </w:r>
      <w:r>
        <w:t xml:space="preserve">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</w:t>
      </w:r>
      <w:r w:rsidR="001F57A3">
        <w:t>15 dana 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="00925FCE">
        <w:rPr>
          <w:i/>
          <w:u w:val="single"/>
        </w:rPr>
        <w:t>01/6152-555.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925FCE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</w:t>
      </w:r>
      <w:r w:rsidR="0082715B">
        <w:t>i</w:t>
      </w:r>
      <w:r w:rsidR="00DB7266">
        <w:t>jedeće</w:t>
      </w:r>
      <w:r>
        <w:t xml:space="preserve"> ročište </w:t>
      </w:r>
      <w:r w:rsidR="00925FCE">
        <w:t xml:space="preserve">te odlučeno kao u izreci rješenja </w:t>
      </w:r>
      <w:r w:rsidR="000D5535">
        <w:t>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  <w:r w:rsidR="0082715B">
        <w:t xml:space="preserve"> </w:t>
      </w:r>
      <w:r w:rsidR="00925FCE">
        <w:tab/>
      </w:r>
    </w:p>
    <w:p w:rsidRDefault="0082715B" w:rsidP="00925FCE" w:rsidR="00391F73">
      <w:pPr>
        <w:ind w:firstLine="709"/>
        <w:jc w:val="both"/>
      </w:pPr>
      <w:r>
        <w:t>Budući da 10 % od utvrđene vrijednosti iznosi više od prodajne cijene, to je jamčevina na sljedećem ročištu za javnu dražbu određena u vrijednosti od 10 % od prodajne cijene</w:t>
      </w: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2D3A46">
        <w:t>29. studenog</w:t>
      </w:r>
      <w:r w:rsidR="002E3A57">
        <w:t xml:space="preserve"> </w:t>
      </w:r>
      <w:r w:rsidR="001F57A3">
        <w:t>2017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9C1EA0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9C1EA0" w:rsidR="009C1E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C1EA0" w:rsidP="009C1EA0" w:rsidR="009C1EA0">
      <w:pPr>
        <w:ind w:firstLine="709" w:left="5672"/>
      </w:pPr>
      <w:r>
        <w:t>Vinka Mihalinčić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EA0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  <w:r w:rsidR="00DB5F29">
      <w:t>421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DB5F29">
      <w:t>421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189B"/>
    <w:rsid w:val="0019493C"/>
    <w:rsid w:val="001A0199"/>
    <w:rsid w:val="001A1E43"/>
    <w:rsid w:val="001C2FB5"/>
    <w:rsid w:val="001C4A03"/>
    <w:rsid w:val="001F004F"/>
    <w:rsid w:val="001F57A3"/>
    <w:rsid w:val="001F7157"/>
    <w:rsid w:val="002048C5"/>
    <w:rsid w:val="00215919"/>
    <w:rsid w:val="00232160"/>
    <w:rsid w:val="002325F2"/>
    <w:rsid w:val="00236C2C"/>
    <w:rsid w:val="00240BD0"/>
    <w:rsid w:val="0027441A"/>
    <w:rsid w:val="00282355"/>
    <w:rsid w:val="0028257A"/>
    <w:rsid w:val="00284C28"/>
    <w:rsid w:val="002909E2"/>
    <w:rsid w:val="00295672"/>
    <w:rsid w:val="0029769A"/>
    <w:rsid w:val="002D3A46"/>
    <w:rsid w:val="002E2883"/>
    <w:rsid w:val="002E3A57"/>
    <w:rsid w:val="00303C1B"/>
    <w:rsid w:val="00313F06"/>
    <w:rsid w:val="003542AC"/>
    <w:rsid w:val="00361D36"/>
    <w:rsid w:val="00374088"/>
    <w:rsid w:val="00374D53"/>
    <w:rsid w:val="00374F59"/>
    <w:rsid w:val="00383B70"/>
    <w:rsid w:val="00386DC3"/>
    <w:rsid w:val="00391F73"/>
    <w:rsid w:val="00397CFA"/>
    <w:rsid w:val="003A2DBE"/>
    <w:rsid w:val="003B2001"/>
    <w:rsid w:val="003B3028"/>
    <w:rsid w:val="003B528C"/>
    <w:rsid w:val="003D31B2"/>
    <w:rsid w:val="003D38ED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6665A"/>
    <w:rsid w:val="00487B15"/>
    <w:rsid w:val="00494A48"/>
    <w:rsid w:val="004B0809"/>
    <w:rsid w:val="004D6AD2"/>
    <w:rsid w:val="004E3573"/>
    <w:rsid w:val="004F59FE"/>
    <w:rsid w:val="005033CF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6E02AD"/>
    <w:rsid w:val="007025E0"/>
    <w:rsid w:val="00716DCB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2715B"/>
    <w:rsid w:val="00836C85"/>
    <w:rsid w:val="00841210"/>
    <w:rsid w:val="00874495"/>
    <w:rsid w:val="008762FC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11B89"/>
    <w:rsid w:val="00925FCE"/>
    <w:rsid w:val="00947AC0"/>
    <w:rsid w:val="00950746"/>
    <w:rsid w:val="009515ED"/>
    <w:rsid w:val="009648EA"/>
    <w:rsid w:val="0098650A"/>
    <w:rsid w:val="009A37E5"/>
    <w:rsid w:val="009B2FB6"/>
    <w:rsid w:val="009B322D"/>
    <w:rsid w:val="009C1EA0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D3A7A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B7ABC"/>
    <w:rsid w:val="00BC1EB9"/>
    <w:rsid w:val="00BE2B05"/>
    <w:rsid w:val="00BE3191"/>
    <w:rsid w:val="00C14DEC"/>
    <w:rsid w:val="00C2657F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54C5"/>
    <w:rsid w:val="00DB5F29"/>
    <w:rsid w:val="00DB6978"/>
    <w:rsid w:val="00DB7266"/>
    <w:rsid w:val="00DD1ABE"/>
    <w:rsid w:val="00DD24F7"/>
    <w:rsid w:val="00DE5D4B"/>
    <w:rsid w:val="00DF0313"/>
    <w:rsid w:val="00DF2724"/>
    <w:rsid w:val="00DF3392"/>
    <w:rsid w:val="00DF49FF"/>
    <w:rsid w:val="00DF4DE0"/>
    <w:rsid w:val="00DF6799"/>
    <w:rsid w:val="00DF7F87"/>
    <w:rsid w:val="00E0607D"/>
    <w:rsid w:val="00E12A9B"/>
    <w:rsid w:val="00E17302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96AB9"/>
    <w:rsid w:val="00FC10F8"/>
    <w:rsid w:val="00FC4ADB"/>
    <w:rsid w:val="00FD2BC0"/>
    <w:rsid w:val="00FD5C6F"/>
    <w:rsid w:val="00FE1257"/>
    <w:rsid w:val="00FE2F1D"/>
    <w:rsid w:val="00FF1F79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E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E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E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E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E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E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E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E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1537</properties:Words>
  <properties:Characters>7907</properties:Characters>
  <properties:Lines>266</properties:Lines>
  <properties:Paragraphs>146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2017-11-29T12:14:00Z</dcterms:created>
  <dc:creator>BISERKA CALIC</dc:creator>
  <cp:lastModifiedBy>Vinka Mihalinčić</cp:lastModifiedBy>
  <cp:lastPrinted>2017-10-24T09:16:00Z</cp:lastPrinted>
  <dcterms:modified xmlns:xsi="http://www.w3.org/2001/XMLSchema-instance" xsi:type="dcterms:W3CDTF">2017-11-29T13:35:00Z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