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cf86" w14:paraId="f14cf8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64870">
        <w:rPr>
          <w:rFonts w:cs="Times New Roman" w:hAnsi="Times New Roman" w:ascii="Times New Roman"/>
          <w:b w:val="false"/>
          <w:sz w:val="24"/>
          <w:szCs w:val="24"/>
        </w:rPr>
        <w:t>3288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64870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364870" w:rsidP="00364870" w:rsidR="00364870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D775C">
        <w:t>vjerovnika Republika Hrvatska, MInistarstvo financija, Porezna uprava, Područni ured Zagreb, OIB: 18683136487, kojeg zastupa Županijsko državno odvjetništvo u Zagrebu</w:t>
      </w:r>
      <w:r w:rsidR="00B14B7D">
        <w:t xml:space="preserve">, </w:t>
      </w:r>
      <w:r w:rsidR="00364870">
        <w:t xml:space="preserve">i vjerovnika IVICE ZELENIKE, Zagreb, Ilica 220, OIB: 05914880663, za otvaranje stečajnog postupka </w:t>
      </w:r>
      <w:r w:rsidR="00364870" w:rsidRPr="002365A1">
        <w:t xml:space="preserve">nad dužnikom </w:t>
      </w:r>
      <w:r w:rsidR="00364870">
        <w:t>PPT VELETRGOVINA d.o.o. Zagreb, Ilica 220, OIB: 00015641710</w:t>
      </w:r>
      <w:r w:rsidR="001A7E3D" w:rsidRPr="002365A1">
        <w:t>,</w:t>
      </w:r>
      <w:r w:rsidR="003C5353" w:rsidRPr="002365A1">
        <w:t xml:space="preserve"> </w:t>
      </w:r>
      <w:r w:rsidR="005F2C0B">
        <w:t>26. kolovoza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364870">
        <w:t>PPT VELETRGOVINA d.o.o. Zagreb, Ilica 220, OIB: 00015641710,</w:t>
      </w:r>
      <w:r>
        <w:t xml:space="preserve">  za </w:t>
      </w:r>
      <w:r w:rsidR="006F46CE">
        <w:t xml:space="preserve">dan </w:t>
      </w:r>
      <w:r w:rsidR="005F2C0B">
        <w:t>28. listopada</w:t>
      </w:r>
      <w:r w:rsidR="006F46CE">
        <w:t xml:space="preserve"> 2016.</w:t>
      </w:r>
      <w:r>
        <w:t xml:space="preserve"> u </w:t>
      </w:r>
      <w:r w:rsidR="005F2C0B">
        <w:t>9</w:t>
      </w:r>
      <w:r w:rsidR="00364870">
        <w:t>,00 sati</w:t>
      </w:r>
      <w:r>
        <w:t xml:space="preserve">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8D775C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8D775C" w:rsidP="007C4F1C" w:rsidR="008D775C">
      <w:pPr>
        <w:pStyle w:val="Odlomakpopisa"/>
        <w:numPr>
          <w:ilvl w:val="1"/>
          <w:numId w:val="6"/>
        </w:numPr>
        <w:jc w:val="both"/>
      </w:pPr>
      <w:r>
        <w:t>predlagatelj RH, Ministarstvo financija, po ŽDO u Zagrebu</w:t>
      </w:r>
      <w:r w:rsidR="005F2C0B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F2C0B">
        <w:t>26. kolovoza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364870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364870" w:rsidP="004B1855" w:rsidR="00364870" w:rsidRPr="00DE5FCD">
      <w:pPr>
        <w:jc w:val="center"/>
      </w:pPr>
    </w:p>
    <w:p w:rsidRDefault="00CD18D6" w:rsidP="00CD18D6" w:rsidR="00CD18D6" w:rsidRPr="002365A1">
      <w:pPr>
        <w:tabs>
          <w:tab w:pos="6450" w:val="left"/>
        </w:tabs>
      </w:pPr>
      <w:r w:rsidRPr="002365A1">
        <w:t xml:space="preserve">PRAVNA POUKA:                                            </w:t>
      </w:r>
      <w:r w:rsidR="005F2C0B">
        <w:t xml:space="preserve">         Za točnost otpravka-ovlašteni službenik:</w:t>
      </w:r>
      <w:r w:rsidRPr="002365A1">
        <w:t xml:space="preserve">      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(čl 19. st. 7. SZ-a).</w:t>
      </w:r>
      <w:r w:rsidR="005F2C0B">
        <w:t xml:space="preserve">                       Draženka Prpić</w:t>
      </w:r>
    </w:p>
    <w:p w:rsidRDefault="00CD18D6" w:rsidP="00CD18D6" w:rsidR="00CD18D6">
      <w:pPr>
        <w:tabs>
          <w:tab w:pos="6735" w:val="left"/>
        </w:tabs>
      </w:pPr>
    </w:p>
    <w:p w:rsidRDefault="006A5100" w:rsidP="004B1855" w:rsidR="006A5100" w:rsidRPr="002365A1">
      <w:pPr>
        <w:jc w:val="center"/>
        <w:rPr>
          <w:b/>
        </w:rPr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50A" w:rsidR="00AA750A">
      <w:r>
        <w:separator/>
      </w:r>
    </w:p>
  </w:endnote>
  <w:endnote w:id="0" w:type="continuationSeparator">
    <w:p w:rsidRDefault="00AA750A" w:rsidR="00AA7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50A" w:rsidR="00AA750A">
      <w:r>
        <w:separator/>
      </w:r>
    </w:p>
  </w:footnote>
  <w:footnote w:id="0" w:type="continuationSeparator">
    <w:p w:rsidRDefault="00AA750A" w:rsidR="00AA7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F2C0B">
      <w:rPr>
        <w:rFonts w:hAnsi="Verdana" w:ascii="Verdana"/>
        <w:b w:val="false"/>
        <w:sz w:val="24"/>
        <w:szCs w:val="24"/>
      </w:rPr>
      <w:t>3288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1E8A"/>
    <w:rsid w:val="0033471D"/>
    <w:rsid w:val="00334A02"/>
    <w:rsid w:val="00355350"/>
    <w:rsid w:val="0036487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675E5"/>
    <w:rsid w:val="00576FF2"/>
    <w:rsid w:val="005B4F2D"/>
    <w:rsid w:val="005C121F"/>
    <w:rsid w:val="005F2C0B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D775C"/>
    <w:rsid w:val="008E15B2"/>
    <w:rsid w:val="008E42C6"/>
    <w:rsid w:val="008F2BD4"/>
    <w:rsid w:val="009A1085"/>
    <w:rsid w:val="009A2D0F"/>
    <w:rsid w:val="009E13E0"/>
    <w:rsid w:val="00A0682A"/>
    <w:rsid w:val="00A22E26"/>
    <w:rsid w:val="00A230F7"/>
    <w:rsid w:val="00A25C94"/>
    <w:rsid w:val="00A40964"/>
    <w:rsid w:val="00A958C1"/>
    <w:rsid w:val="00AA01BE"/>
    <w:rsid w:val="00AA750A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BF766E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ide na VTS,a original je u referadi</izvorni_sadrzaj>
    <derivirana_varijabla naziv="DomainObject.Predmet.Opis_1">Preslika dijela spisa ide na VTS,a original je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 zastupanog po punomoćniku Mladen Zonjić; Josip Zelenika; BUKOVAC I SURADNICI odvjetničko društvo, d.o.o.</izvorni_sadrzaj>
    <derivirana_varijabla naziv="DomainObject.Predmet.ProtustrankaFormated_1">  PPT VELETRGOVINA d.o.o. zastupanog po punomoćniku Mladen Zonjić; Josip Zelenika; BUKOVAC I SURADNICI odvjetničko društvo, d.o.o.</derivirana_varijabla>
  </DomainObject.Predmet.ProtustrankaFormated>
  <DomainObject.Predmet.ProtustrankaFormatedOIB>
    <izvorni_sadrzaj>  PPT VELETRGOVINA d.o.o., OIB 00015641710 zastupanog po punomoćniku Mladen Zonjić; Josip Zelenika; BUKOVAC I SURADNICI odvjetničko društvo, d.o.o.</izvorni_sadrzaj>
    <derivirana_varijabla naziv="DomainObject.Predmet.ProtustrankaFormatedOIB_1">  PPT VELETRGOVINA d.o.o., OIB 00015641710 zastupanog po punomoćniku Mladen Zonjić; Josip Zelenika; BUKOVAC I SURADNICI odvjetničko društvo, d.o.o.</derivirana_varijabla>
  </DomainObject.Predmet.ProtustrankaFormatedOIB>
  <DomainObject.Predmet.ProtustrankaFormatedWithAdress>
    <izvorni_sadrzaj> PPT VELETRGOVINA d.o.o., Ilica 220, 10000 Zagreb zastupanog po punomoćniku Mladen Zonjić; Josip Zelenika; BUKOVAC I SURADNICI odvjetničko društvo, d.o.o.</izvorni_sadrzaj>
    <derivirana_varijabla naziv="DomainObject.Predmet.ProtustrankaFormatedWithAdress_1"> PPT VELETRGOVINA d.o.o., Ilica 220, 10000 Zagreb zastupanog po punomoćniku Mladen Zonjić; Josip Zelenika; BUKOVAC I SURADNICI odvjetničko društvo, d.o.o.</derivirana_varijabla>
  </DomainObject.Predmet.ProtustrankaFormatedWithAdress>
  <DomainObject.Predmet.ProtustrankaFormatedWithAdressOIB>
    <izvorni_sadrzaj> PPT VELETRGOVINA d.o.o., OIB 00015641710, Ilica 220, 10000 Zagreb zastupanog po punomoćniku Mladen Zonjić; Josip Zelenika; BUKOVAC I SURADNICI odvjetničko društvo, d.o.o.</izvorni_sadrzaj>
    <derivirana_varijabla naziv="DomainObject.Predmet.ProtustrankaFormatedWithAdressOIB_1"> PPT VELETRGOVINA d.o.o., OIB 00015641710, Ilica 220, 10000 Zagreb zastupanog po punomoćniku Mladen Zonjić; Josip Zelenika; BUKOVAC I SURADNICI odvjetničko društvo, d.o.o.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srpnja 2016.</izvorni_sadrzaj>
    <derivirana_varijabla naziv="DomainObject.Predmet.SpisIzvanSuda.DatumIzlazaSpisa_1">11.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Ivica Zelenika</izvorni_sadrzaj>
    <derivirana_varijabla naziv="DomainObject.Predmet.StrankaFormated_1">  RH Ministarstvo financija, Porezna uprava, područni ured Zagreb zastupanog po punomoćniku Županijsko državno odvjetništvo u Zagrebu; Ivica Zelenika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Ivica Zelenika, OIB 05914880663</izvorni_sadrzaj>
    <derivirana_varijabla naziv="DomainObject.Predmet.StrankaFormatedOIB_1">  RH Ministarstvo financija, Porezna uprava, područni ured Zagreb, OIB 18683136487 zastupanog po punomoćniku Županijsko državno odvjetništvo u Zagrebu; Ivica Zelenika, OIB 05914880663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Ivica Zelenika, Ilica 220, 10000 Zagreb</izvorni_sadrzaj>
    <derivirana_varijabla naziv="DomainObject.Predmet.StrankaFormatedWithAdress_1"> RH Ministarstvo financija, Porezna uprava, područni ured Zagreb, Savska cesta 41, 10000 Zagreb zastupanog po punomoćniku Županijsko državno odvjetništvo u Zagrebu; Ivica Zelenika, Ilica 220, 10000 Zagreb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Ivica Zelenika, OIB 05914880663, Ilica 220, 10000 Zagreb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Ivica Zelenika, OIB 05914880663, Ilica 220, 10000 Zagreb</derivirana_varijabla>
  </DomainObject.Predmet.StrankaFormatedWithAdressOIB>
  <DomainObject.Predmet.StrankaWithAdress>
    <izvorni_sadrzaj>RH Ministarstvo financija, Porezna uprava, područni ured Zagreb Savska cesta 41,10000 Zagreb,Ivica Zelenika Ilica 220,10000 Zagreb</izvorni_sadrzaj>
    <derivirana_varijabla naziv="DomainObject.Predmet.StrankaWithAdress_1">RH Ministarstvo financija, Porezna uprava, područni ured Zagreb Savska cesta 41,10000 Zagreb,Ivica Zelenika Ilica 220,10000 Zagreb</derivirana_varijabla>
  </DomainObject.Predmet.StrankaWithAdress>
  <DomainObject.Predmet.StrankaWithAdressOIB>
    <izvorni_sadrzaj>RH Ministarstvo financija, Porezna uprava, područni ured Zagreb, OIB 18683136487, Savska cesta 41,10000 Zagreb,Ivica Zelenika, OIB 05914880663, Ilica 220,10000 Zagreb</izvorni_sadrzaj>
    <derivirana_varijabla naziv="DomainObject.Predmet.StrankaWithAdressOIB_1">RH Ministarstvo financija, Porezna uprava, područni ured Zagreb, OIB 18683136487, Savska cesta 41,10000 Zagreb,Ivica Zelenika, OIB 05914880663, Ilica 220,10000 Zagreb</derivirana_varijabla>
  </DomainObject.Predmet.StrankaWithAdressOIB>
  <DomainObject.Predmet.StrankaNazivFormated>
    <izvorni_sadrzaj>RH Ministarstvo financija, Porezna uprava, područni ured Zagreb,Ivica Zelenika</izvorni_sadrzaj>
    <derivirana_varijabla naziv="DomainObject.Predmet.StrankaNazivFormated_1">RH Ministarstvo financija, Porezna uprava, područni ured Zagreb,Ivica Zelenika</derivirana_varijabla>
  </DomainObject.Predmet.StrankaNazivFormated>
  <DomainObject.Predmet.StrankaNazivFormatedOIB>
    <izvorni_sadrzaj>RH Ministarstvo financija, Porezna uprava, područni ured Zagreb, OIB 18683136487,Ivica Zelenika, OIB 05914880663</izvorni_sadrzaj>
    <derivirana_varijabla naziv="DomainObject.Predmet.StrankaNazivFormatedOIB_1">RH Ministarstvo financija, Porezna uprava, područni ured Zagreb, OIB 18683136487,Ivica Zelenika, OIB 05914880663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Ivica Zelenika</item>
    </izvorni_sadrzaj>
    <derivirana_varijabla naziv="DomainObject.Predmet.StrankaListFormated_1">
      <item>RH Ministarstvo financija, Porezna uprava, područni ured Zagreb zastupanog po punomoćniku Županijsko državno odvjetništvo u Zagrebu</item>
      <item>Ivica Zelenika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Ivica Zelenika, OIB 05914880663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Ivica Zelenika, OIB 05914880663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Ivica Zelenika, Ilica 220, 10000 Zagreb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Ivica Zelenika, Ilica 220,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derivirana_varijabla>
  </DomainObject.Predmet.StrankaListFormatedWithAdressOIB>
  <DomainObject.Predmet.StrankaListNazivFormated>
    <izvorni_sadrzaj>
      <item>RH Ministarstvo financija, Porezna uprava, područni ured Zagreb</item>
      <item>Ivica Zelenika</item>
    </izvorni_sadrzaj>
    <derivirana_varijabla naziv="DomainObject.Predmet.StrankaListNazivFormated_1">
      <item>RH Ministarstvo financija, Porezna uprava, područni ured Zagreb</item>
      <item>Ivica Zelenika</item>
    </derivirana_varijabla>
  </DomainObject.Predmet.StrankaListNazivFormated>
  <DomainObject.Predmet.StrankaListNazivFormatedOIB>
    <izvorni_sadrzaj>
      <item>RH Ministarstvo financija, Porezna uprava, područni ured Zagreb, OIB 18683136487</item>
      <item>Ivica Zelenika, OIB 05914880663</item>
    </izvorni_sadrzaj>
    <derivirana_varijabla naziv="DomainObject.Predmet.StrankaListNazivFormatedOIB_1">
      <item>RH Ministarstvo financija, Porezna uprava, područni ured Zagreb, OIB 18683136487</item>
      <item>Ivica Zelenika, OIB 05914880663</item>
    </derivirana_varijabla>
  </DomainObject.Predmet.StrankaListNazivFormatedOIB>
  <DomainObject.Predmet.ProtuStrankaListFormated>
    <izvorni_sadrzaj>
      <item>PPT VELETRGOVINA d.o.o. zastupanog po punomoćniku Mladen Zonjić; Josip Zelenika; BUKOVAC I SURADNICI odvjetničko društvo, d.o.o.</item>
    </izvorni_sadrzaj>
    <derivirana_varijabla naziv="DomainObject.Predmet.ProtuStrankaListFormated_1">
      <item>PPT VELETRGOVINA d.o.o. zastupanog po punomoćniku Mladen Zonjić; Josip Zelenika; BUKOVAC I SURADNICI odvjetničko društvo, d.o.o.</item>
    </derivirana_varijabla>
  </DomainObject.Predmet.ProtuStrankaListFormated>
  <DomainObject.Predmet.ProtuStrankaListFormatedOIB>
    <izvorni_sadrzaj>
      <item>PPT VELETRGOVINA d.o.o., OIB 00015641710 zastupanog po punomoćniku Mladen Zonjić; Josip Zelenika; BUKOVAC I SURADNICI odvjetničko društvo, d.o.o.</item>
    </izvorni_sadrzaj>
    <derivirana_varijabla naziv="DomainObject.Predmet.ProtuStrankaListFormatedOIB_1">
      <item>PPT VELETRGOVINA d.o.o., OIB 00015641710 zastupanog po punomoćniku Mladen Zonjić; Josip Zelenika; BUKOVAC I SURADNICI odvjetničko društvo, d.o.o.</item>
    </derivirana_varijabla>
  </DomainObject.Predmet.ProtuStrankaListFormatedOIB>
  <DomainObject.Predmet.ProtuStrankaListFormatedWithAdress>
    <izvorni_sadrzaj>
      <item>PPT VELETRGOVINA d.o.o., Ilica 220, 10000 Zagreb zastupanog po punomoćniku Mladen Zonjić; Josip Zelenika; BUKOVAC I SURADNICI odvjetničko društvo, d.o.o.</item>
    </izvorni_sadrzaj>
    <derivirana_varijabla naziv="DomainObject.Predmet.ProtuStrankaListFormatedWithAdress_1">
      <item>PPT VELETRGOVINA d.o.o., Ilica 220, 10000 Zagreb zastupanog po punomoćniku Mladen Zonjić; Josip Zelenika; BUKOVAC I SURADNICI odvjetničko društvo, d.o.o.</item>
    </derivirana_varijabla>
  </DomainObject.Predmet.ProtuStrankaListFormatedWithAdress>
  <DomainObject.Predmet.ProtuStrankaListFormatedWithAdressOIB>
    <izvorni_sadrzaj>
      <item>PPT VELETRGOVINA d.o.o., OIB 00015641710, Ilica 220, 10000 Zagreb zastupanog po punomoćniku Mladen Zonjić; Josip Zelenika; BUKOVAC I SURADNICI odvjetničko društvo, d.o.o.</item>
    </izvorni_sadrzaj>
    <derivirana_varijabla naziv="DomainObject.Predmet.ProtuStrankaListFormatedWithAdressOIB_1">
      <item>PPT VELETRGOVINA d.o.o., OIB 00015641710, Ilica 220, 10000 Zagreb zastupanog po punomoćniku Mladen Zonjić; Josip Zelenika; BUKOVAC I SURADNICI odvjetničko društvo, d.o.o.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 punomoćnik sudionika u postupku PPT VELETRGOVINA d.o.o.</item>
    </izvorni_sadrzaj>
    <derivirana_varijabla naziv="DomainObject.Predmet.OstaliListFormated_1">
      <item>Tomislav Brkić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 punomoćnik sudionika u postupku PPT VELETRGOVINA d.o.o.</item>
    </derivirana_varijabla>
  </DomainObject.Predmet.OstaliListFormated>
  <DomainObject.Predmet.OstaliListFormatedOIB>
    <izvorni_sadrzaj>
      <item>Tomislav Brkić, OIB 49490269345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d.o.o., OIB 92142520079 punomoćnik sudionika u postupku PPT VELETRGOVINA d.o.o.</item>
    </izvorni_sadrzaj>
    <derivirana_varijabla naziv="DomainObject.Predmet.OstaliListFormatedOIB_1">
      <item>Tomislav Brkić, OIB 49490269345</item>
      <item>Županijsko državno odvjetništvo u Zagrebu punomoćnik sudionika u postupku RH Ministarstvo financija, Porezna uprava, područni ured Zagreb</item>
      <item>Mladen Zonjić punomoćnik sudionika u postupku PPT VELETRGOVINA d.o.o.</item>
      <item>Josip Zelenika punomoćnik sudionika u postupku PPT VELETRGOVINA d.o.o.</item>
      <item>BUKOVAC I SURADNICI odvjetničko društvo, d.o.o., OIB 92142520079 punomoćnik sudionika u postupku PPT VELETRGOVINA d.o.o.</item>
    </derivirana_varijabla>
  </DomainObject.Predmet.OstaliListFormatedOIB>
  <DomainObject.Predmet.OstaliListFormatedWithAdress>
    <izvorni_sadrzaj>
      <item>Tomislav Brkić, Kostanjek 404, 10000 Zagreb</item>
      <item>Županijsko državno odvjetništvo u Zagrebu, Savska cesta 41, 10000 Zagreb punomoćnik sudionika u postupku RH Ministarstvo financija, Porezna uprava, područni ured Zagreb</item>
      <item>Mladen Zonjić, Siget 21f, 10000 Zagreb punomoćnik sudionika u postupku PPT VELETRGOVINA d.o.o.</item>
      <item>Josip Zelenika, Ilica 220, 10000 Zagreb punomoćnik sudionika u postupku PPT VELETRGOVINA d.o.o.</item>
      <item>BUKOVAC I SURADNICI odvjetničko društvo, d.o.o., Međimurska 19/4, 10000 Zagreb punomoćnik sudionika u postupku PPT VELETRGOVINA d.o.o.</item>
    </izvorni_sadrzaj>
    <derivirana_varijabla naziv="DomainObject.Predmet.OstaliListFormatedWithAdress_1">
      <item>Tomislav Brkić, Kostanjek 404, 10000 Zagreb</item>
      <item>Županijsko državno odvjetništvo u Zagrebu, Savska cesta 41, 10000 Zagreb punomoćnik sudionika u postupku RH Ministarstvo financija, Porezna uprava, područni ured Zagreb</item>
      <item>Mladen Zonjić, Siget 21f, 10000 Zagreb punomoćnik sudionika u postupku PPT VELETRGOVINA d.o.o.</item>
      <item>Josip Zelenika, Ilica 220, 10000 Zagreb punomoćnik sudionika u postupku PPT VELETRGOVINA d.o.o.</item>
      <item>BUKOVAC I SURADNICI odvjetničko društvo, d.o.o., Međimurska 19/4, 10000 Zagreb punomoćnik sudionika u postupku PPT VELETRGOVINA d.o.o.</item>
    </derivirana_varijabla>
  </DomainObject.Predmet.OstaliListFormatedWithAdress>
  <DomainObject.Predmet.OstaliListFormatedWithAdressOIB>
    <izvorni_sadrzaj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  <item>Mladen Zonjić, Siget 21f, 10000 Zagreb punomoćnik sudionika u postupku PPT VELETRGOVINA d.o.o.</item>
      <item>Josip Zelenika, Ilica 220, 10000 Zagreb punomoćnik sudionika u postupku PPT VELETRGOVINA d.o.o.</item>
      <item>BUKOVAC I SURADNICI odvjetničko društvo, d.o.o., OIB 92142520079, Međimurska 19/4, 10000 Zagreb punomoćnik sudionika u postupku PPT VELETRGOVINA d.o.o.</item>
    </izvorni_sadrzaj>
    <derivirana_varijabla naziv="DomainObject.Predmet.OstaliListFormatedWithAdressOIB_1"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  <item>Mladen Zonjić, Siget 21f, 10000 Zagreb punomoćnik sudionika u postupku PPT VELETRGOVINA d.o.o.</item>
      <item>Josip Zelenika, Ilica 220, 10000 Zagreb punomoćnik sudionika u postupku PPT VELETRGOVINA d.o.o.</item>
      <item>BUKOVAC I SURADNICI odvjetničko društvo, d.o.o., OIB 92142520079, Međimurska 19/4, 10000 Zagreb punomoćnik sudionika u postupku PPT VELETRGOVINA d.o.o.</item>
    </derivirana_varijabla>
  </DomainObject.Predmet.OstaliListFormatedWithAdressOIB>
  <DomainObject.Predmet.OstaliListNazivFormated>
    <izvorni_sadrzaj>
      <item>Tomislav Brkić</item>
      <item>Županijsko državno odvjetništvo u Zagrebu</item>
      <item>Mladen Zonjić</item>
      <item>Josip Zelenika</item>
      <item>BUKOVAC I SURADNICI odvjetničko društvo, d.o.o.</item>
    </izvorni_sadrzaj>
    <derivirana_varijabla naziv="DomainObject.Predmet.OstaliListNazivFormated_1">
      <item>Tomislav Brkić</item>
      <item>Županijsko državno odvjetništvo u Zagrebu</item>
      <item>Mladen Zonjić</item>
      <item>Josip Zelenika</item>
      <item>BUKOVAC I SURADNICI odvjetničko društvo, d.o.o.</item>
    </derivirana_varijabla>
  </DomainObject.Predmet.OstaliListNazivFormated>
  <DomainObject.Predmet.OstaliListNazivFormatedOIB>
    <izvorni_sadrzaj>
      <item>Tomislav Brkić, OIB 49490269345</item>
      <item>Županijsko državno odvjetništvo u Zagrebu</item>
      <item>Mladen Zonjić</item>
      <item>Josip Zelenika</item>
      <item>BUKOVAC I SURADNICI odvjetničko društvo, d.o.o., OIB 92142520079</item>
    </izvorni_sadrzaj>
    <derivirana_varijabla naziv="DomainObject.Predmet.OstaliListNazivFormatedOIB_1">
      <item>Tomislav Brkić, OIB 49490269345</item>
      <item>Županijsko državno odvjetništvo u Zagrebu</item>
      <item>Mladen Zonjić</item>
      <item>Josip Zelenika</item>
      <item>BUKOVAC I SURADNICI odvjetničko društvo, d.o.o.,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Tomislav Brkić</item>
      <item>RH Ministarstvo financija, Porezna uprava, područni ured Zagreb</item>
      <item>Županijsko državno odvjetništvo u Zagrebu</item>
      <item>Ivica Zelenika</item>
      <item>Mladen Zonjić</item>
      <item>Josip Zelenika</item>
      <item>BUKOVAC I SURADNICI odvjetničko društvo, d.o.o.</item>
    </izvorni_sadrzaj>
    <derivirana_varijabla naziv="DomainObject.Predmet.SudioniciListNaziv_1">
      <item>PPT VELETRGOVINA d.o.o.</item>
      <item>Tomislav Brkić</item>
      <item>RH Ministarstvo financija, Porezna uprava, područni ured Zagreb</item>
      <item>Županijsko državno odvjetništvo u Zagrebu</item>
      <item>Ivica Zelenika</item>
      <item>Mladen Zonjić</item>
      <item>Josip Zelenika</item>
      <item>BUKOVAC I SURADNICI odvjetničko društvo, d.o.o.</item>
    </derivirana_varijabla>
  </DomainObject.Predmet.SudioniciListNaziv>
  <DomainObject.Predmet.SudioniciListAdressOIB>
    <izvorni_sadrzaj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  <item>Mladen Zonjić, Siget 21f,10000 Zagreb</item>
      <item>Josip Zelenika, Ilica 220,10000 Zagreb</item>
      <item>BUKOVAC I SURADNICI odvjetničko društvo, d.o.o., OIB 92142520079, Međimurska 19/4,10000 Zagreb</item>
    </izvorni_sadrzaj>
    <derivirana_varijabla naziv="DomainObject.Predmet.SudioniciListAdressOIB_1"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  <item>Mladen Zonjić, Siget 21f,10000 Zagreb</item>
      <item>Josip Zelenika, Ilica 220,10000 Zagreb</item>
      <item>BUKOVAC I SURADNICI odvjetničko društvo, d.o.o.,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49490269345</item>
      <item>, OIB 18683136487</item>
      <item>, OIB null</item>
      <item>, OIB 05914880663</item>
      <item>, OIB null</item>
      <item>, OIB null</item>
      <item>, OIB 92142520079</item>
    </izvorni_sadrzaj>
    <derivirana_varijabla naziv="DomainObject.Predmet.SudioniciListNazivOIB_1">
      <item>, OIB 00015641710</item>
      <item>, OIB 49490269345</item>
      <item>, OIB 18683136487</item>
      <item>, OIB null</item>
      <item>, OIB 05914880663</item>
      <item>, OIB null</item>
      <item>, OIB null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228</properties:Words>
  <properties:Characters>1192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2016-06-09T11:47:00Z</dcterms:created>
  <dc:creator>Korisnik</dc:creator>
  <cp:lastModifiedBy>Draženka Prpić</cp:lastModifiedBy>
  <cp:lastPrinted>2016-08-26T05:33:00Z</cp:lastPrinted>
  <dcterms:modified xmlns:xsi="http://www.w3.org/2001/XMLSchema-instance" xsi:type="dcterms:W3CDTF">2016-08-26T05:35:00Z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