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756b" w14:paraId="829756b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BE6817">
        <w:rPr>
          <w:szCs w:val="24"/>
          <w:lang w:val="hr-HR"/>
        </w:rPr>
        <w:t>787</w:t>
      </w:r>
      <w:r>
        <w:rPr>
          <w:szCs w:val="24"/>
          <w:lang w:val="hr-HR"/>
        </w:rPr>
        <w:t>/2016-</w:t>
      </w:r>
      <w:r w:rsidR="00BE6817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990B24">
        <w:rPr>
          <w:lang w:val="hr-HR"/>
        </w:rPr>
        <w:t xml:space="preserve">PARKETDESIGN-ADRIAFLOOR jednostavno društvo s ograničenom odgovornošću za trgovinu i usluge, Samobor, Barbarina 18, </w:t>
      </w:r>
      <w:r w:rsidR="00990B24" w:rsidRPr="000664E3">
        <w:rPr>
          <w:lang w:val="hr-HR"/>
        </w:rPr>
        <w:t>MB</w:t>
      </w:r>
      <w:r w:rsidR="00990B24">
        <w:rPr>
          <w:lang w:val="hr-HR"/>
        </w:rPr>
        <w:t>S:  080863732, OIB: 53319411781</w:t>
      </w:r>
      <w:r>
        <w:rPr>
          <w:lang w:val="hr-HR"/>
        </w:rPr>
        <w:t>, dana 0</w:t>
      </w:r>
      <w:r w:rsidR="00C571FF">
        <w:rPr>
          <w:lang w:val="hr-HR"/>
        </w:rPr>
        <w:t>9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990B24">
        <w:rPr>
          <w:lang w:val="hr-HR"/>
        </w:rPr>
        <w:t xml:space="preserve">PARKETDESIGN-ADRIAFLOOR jednostavno društvo s ograničenom odgovornošću za trgovinu i usluge, Samobor, Barbarina 18, </w:t>
      </w:r>
      <w:r w:rsidR="00990B24" w:rsidRPr="000664E3">
        <w:rPr>
          <w:lang w:val="hr-HR"/>
        </w:rPr>
        <w:t>MB</w:t>
      </w:r>
      <w:r w:rsidR="00990B24">
        <w:rPr>
          <w:lang w:val="hr-HR"/>
        </w:rPr>
        <w:t>S:  080863732, OIB: 53319411781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990B24">
        <w:rPr>
          <w:szCs w:val="24"/>
          <w:lang w:val="hr-HR"/>
        </w:rPr>
        <w:t>JUGOSLAV PURAN, Bjelovar, Josipa Jelačića 12, OIB:70582689973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990B24">
        <w:rPr>
          <w:lang w:val="hr-HR"/>
        </w:rPr>
        <w:t xml:space="preserve">PARKETDESIGN-ADRIAFLOOR jednostavno društvo s ograničenom odgovornošću za trgovinu i usluge, Samobor, Barbarina 18, </w:t>
      </w:r>
      <w:r w:rsidR="00990B24" w:rsidRPr="000664E3">
        <w:rPr>
          <w:lang w:val="hr-HR"/>
        </w:rPr>
        <w:t>MB</w:t>
      </w:r>
      <w:r w:rsidR="00990B24">
        <w:rPr>
          <w:lang w:val="hr-HR"/>
        </w:rPr>
        <w:t>S:  080863732, OIB: 53319411781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>e otvoren i zaključen s danom 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B6564A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BE6817">
        <w:rPr>
          <w:szCs w:val="24"/>
          <w:lang w:val="hr-HR"/>
        </w:rPr>
        <w:t>78</w:t>
      </w:r>
      <w:r w:rsidR="000F7662">
        <w:rPr>
          <w:szCs w:val="24"/>
          <w:lang w:val="hr-HR"/>
        </w:rPr>
        <w:t>7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D2D39">
        <w:rPr>
          <w:szCs w:val="24"/>
          <w:lang w:val="hr-HR"/>
        </w:rPr>
        <w:t>1</w:t>
      </w:r>
      <w:r w:rsidR="00990B24">
        <w:rPr>
          <w:szCs w:val="24"/>
          <w:lang w:val="hr-HR"/>
        </w:rPr>
        <w:t>3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Bjelovaru, 09. kolovoza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rPr>
          <w:szCs w:val="24"/>
          <w:lang w:val="hr-HR"/>
        </w:rPr>
      </w:pPr>
    </w:p>
    <w:p w:rsidRDefault="00C954F0" w:rsidP="00C954F0" w:rsidR="00C954F0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954F0" w:rsidP="00C954F0" w:rsidR="00C954F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C954F0" w:rsidP="00C954F0" w:rsidR="00C954F0">
      <w:pPr>
        <w:ind w:firstLine="4111"/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09.08.2016.g.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43F0F"/>
    <w:rsid w:val="00056939"/>
    <w:rsid w:val="00061E59"/>
    <w:rsid w:val="0008064A"/>
    <w:rsid w:val="000E4C4F"/>
    <w:rsid w:val="000F7662"/>
    <w:rsid w:val="001277DF"/>
    <w:rsid w:val="00174F97"/>
    <w:rsid w:val="001853BA"/>
    <w:rsid w:val="001C11A2"/>
    <w:rsid w:val="001F5FA1"/>
    <w:rsid w:val="00221BE3"/>
    <w:rsid w:val="002240B7"/>
    <w:rsid w:val="002259B9"/>
    <w:rsid w:val="002527D0"/>
    <w:rsid w:val="003323CC"/>
    <w:rsid w:val="00373185"/>
    <w:rsid w:val="003D79F5"/>
    <w:rsid w:val="003E6298"/>
    <w:rsid w:val="00400AFB"/>
    <w:rsid w:val="00431599"/>
    <w:rsid w:val="0045032A"/>
    <w:rsid w:val="0045634D"/>
    <w:rsid w:val="004755E8"/>
    <w:rsid w:val="004B4BC0"/>
    <w:rsid w:val="004F1638"/>
    <w:rsid w:val="004F39E3"/>
    <w:rsid w:val="00552523"/>
    <w:rsid w:val="005526B8"/>
    <w:rsid w:val="00597456"/>
    <w:rsid w:val="00606200"/>
    <w:rsid w:val="00617799"/>
    <w:rsid w:val="00681190"/>
    <w:rsid w:val="006815A7"/>
    <w:rsid w:val="006D02A9"/>
    <w:rsid w:val="006F510B"/>
    <w:rsid w:val="006F6AA7"/>
    <w:rsid w:val="00752C85"/>
    <w:rsid w:val="007728CA"/>
    <w:rsid w:val="007C3F0A"/>
    <w:rsid w:val="007C5F7E"/>
    <w:rsid w:val="007E1D1C"/>
    <w:rsid w:val="00810A6B"/>
    <w:rsid w:val="00852587"/>
    <w:rsid w:val="00865844"/>
    <w:rsid w:val="0088713A"/>
    <w:rsid w:val="00887739"/>
    <w:rsid w:val="008E1710"/>
    <w:rsid w:val="00926723"/>
    <w:rsid w:val="00965400"/>
    <w:rsid w:val="00973645"/>
    <w:rsid w:val="00990B24"/>
    <w:rsid w:val="009A412E"/>
    <w:rsid w:val="009B2393"/>
    <w:rsid w:val="00A34F9E"/>
    <w:rsid w:val="00A35E9B"/>
    <w:rsid w:val="00A428C4"/>
    <w:rsid w:val="00A71FB6"/>
    <w:rsid w:val="00B07175"/>
    <w:rsid w:val="00B6564A"/>
    <w:rsid w:val="00B773EF"/>
    <w:rsid w:val="00B970D3"/>
    <w:rsid w:val="00BA6036"/>
    <w:rsid w:val="00BC2F4F"/>
    <w:rsid w:val="00BE6817"/>
    <w:rsid w:val="00C512C2"/>
    <w:rsid w:val="00C571FF"/>
    <w:rsid w:val="00C91888"/>
    <w:rsid w:val="00C954F0"/>
    <w:rsid w:val="00C96925"/>
    <w:rsid w:val="00CA10EC"/>
    <w:rsid w:val="00CC335E"/>
    <w:rsid w:val="00CE67F4"/>
    <w:rsid w:val="00D11EFC"/>
    <w:rsid w:val="00D45DC5"/>
    <w:rsid w:val="00D81EE5"/>
    <w:rsid w:val="00DD2D39"/>
    <w:rsid w:val="00DF3D10"/>
    <w:rsid w:val="00E0041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978EA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2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8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8C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8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8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2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8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8C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8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8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PARKETDESIGN-ADRIAFLOOR jednostavno društvo s ograničenom odgovornošću za trgovinu i usluge zastupanog po punomoćniku Boris Terbuc</izvorni_sadrzaj>
    <derivirana_varijabla naziv="DomainObject.Predmet.ProtustrankaFormated_1">  PARKETDESIGN-ADRIAFLOOR jednostavno društvo s ograničenom odgovornošću za trgovinu i usluge zastupanog po punomoćniku Boris Terbuc</derivirana_varijabla>
  </DomainObject.Predmet.ProtustrankaFormated>
  <DomainObject.Predmet.ProtustrankaFormatedOIB>
    <izvorni_sadrzaj>  PARKETDESIGN-ADRIAFLOOR jednostavno društvo s ograničenom odgovornošću za trgovinu i usluge, OIB 53319411781 zastupanog po punomoćniku Boris Terbuc</izvorni_sadrzaj>
    <derivirana_varijabla naziv="DomainObject.Predmet.ProtustrankaFormatedOIB_1">  PARKETDESIGN-ADRIAFLOOR jednostavno društvo s ograničenom odgovornošću za trgovinu i usluge, OIB 53319411781 zastupanog po punomoćniku Boris Terbuc</derivirana_varijabla>
  </DomainObject.Predmet.ProtustrankaFormatedOIB>
  <DomainObject.Predmet.ProtustrankaFormatedWithAdress>
    <izvorni_sadrzaj> PARKETDESIGN-ADRIAFLOOR jednostavno društvo s ograničenom odgovornošću za trgovinu i usluge, Barbarina 18, 10430 Samobor zastupanog po punomoćniku Boris Terbuc</izvorni_sadrzaj>
    <derivirana_varijabla naziv="DomainObject.Predmet.ProtustrankaFormatedWithAdress_1"> PARKETDESIGN-ADRIAFLOOR jednostavno društvo s ograničenom odgovornošću za trgovinu i usluge, Barbarina 18, 10430 Samobor zastupanog po punomoćniku Boris Terbuc</derivirana_varijabla>
  </DomainObject.Predmet.ProtustrankaFormatedWithAdress>
  <DomainObject.Predmet.ProtustrankaFormatedWithAdressOIB>
    <izvorni_sadrzaj> PARKETDESIGN-ADRIAFLOOR jednostavno društvo s ograničenom odgovornošću za trgovinu i usluge, OIB 53319411781, Barbarina 18, 10430 Samobor zastupanog po punomoćniku Boris Terbuc</izvorni_sadrzaj>
    <derivirana_varijabla naziv="DomainObject.Predmet.ProtustrankaFormatedWithAdressOIB_1"> PARKETDESIGN-ADRIAFLOOR jednostavno društvo s ograničenom odgovornošću za trgovinu i usluge, OIB 53319411781, Barbarina 18, 10430 Samobor zastupanog po punomoćniku Boris Terbuc</derivirana_varijabla>
  </DomainObject.Predmet.ProtustrankaFormatedWithAdressOIB>
  <DomainObject.Predmet.ProtustrankaWithAdress>
    <izvorni_sadrzaj>PARKETDESIGN-ADRIAFLOOR jednostavno društvo s ograničenom odgovornošću za trgovinu i usluge Barbarina 18, 10430 Samobor</izvorni_sadrzaj>
    <derivirana_varijabla naziv="DomainObject.Predmet.ProtustrankaWithAdress_1">PARKETDESIGN-ADRIAFLOOR jednostavno društvo s ograničenom odgovornošću za trgovinu i usluge Barbarina 18, 10430 Samobor</derivirana_varijabla>
  </DomainObject.Predmet.ProtustrankaWithAdress>
  <DomainObject.Predmet.ProtustrankaWithAdressOIB>
    <izvorni_sadrzaj>PARKETDESIGN-ADRIAFLOOR jednostavno društvo s ograničenom odgovornošću za trgovinu i usluge, OIB 53319411781, Barbarina 18, 10430 Samobor</izvorni_sadrzaj>
    <derivirana_varijabla naziv="DomainObject.Predmet.ProtustrankaWithAdressOIB_1">PARKETDESIGN-ADRIAFLOOR jednostavno društvo s ograničenom odgovornošću za trgovinu i usluge, OIB 53319411781, Barbarina 18, 10430 Samobor</derivirana_varijabla>
  </DomainObject.Predmet.ProtustrankaWithAdressOIB>
  <DomainObject.Predmet.ProtustrankaNazivFormated>
    <izvorni_sadrzaj>PARKETDESIGN-ADRIAFLOOR jednostavno društvo s ograničenom odgovornošću za trgovinu i usluge</izvorni_sadrzaj>
    <derivirana_varijabla naziv="DomainObject.Predmet.ProtustrankaNazivFormated_1">PARKETDESIGN-ADRIAFLOOR jednostavno društvo s ograničenom odgovornošću za trgovinu i usluge</derivirana_varijabla>
  </DomainObject.Predmet.ProtustrankaNazivFormated>
  <DomainObject.Predmet.ProtustrankaNazivFormatedOIB>
    <izvorni_sadrzaj>PARKETDESIGN-ADRIAFLOOR jednostavno društvo s ograničenom odgovornošću za trgovinu i usluge, OIB 53319411781</izvorni_sadrzaj>
    <derivirana_varijabla naziv="DomainObject.Predmet.ProtustrankaNazivFormatedOIB_1">PARKETDESIGN-ADRIAFLOOR jednostavno društvo s ograničenom odgovornošću za trgovinu i usluge, OIB 53319411781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PARKETDESIGN-ADRIAFLOOR jednostavno društvo s ograničenom odgovornošću za trgovinu i usluge zastupanog po punomoćniku Boris Terbuc</item>
    </izvorni_sadrzaj>
    <derivirana_varijabla naziv="DomainObject.Predmet.ProtuStrankaListFormated_1">
      <item>PARKETDESIGN-ADRIAFLOOR jednostavno društvo s ograničenom odgovornošću za trgovinu i usluge zastupanog po punomoćniku Boris Terbuc</item>
    </derivirana_varijabla>
  </DomainObject.Predmet.ProtuStrankaListFormated>
  <DomainObject.Predmet.ProtuStrankaListFormatedOIB>
    <izvorni_sadrzaj>
      <item>PARKETDESIGN-ADRIAFLOOR jednostavno društvo s ograničenom odgovornošću za trgovinu i usluge, OIB 53319411781 zastupanog po punomoćniku Boris Terbuc</item>
    </izvorni_sadrzaj>
    <derivirana_varijabla naziv="DomainObject.Predmet.ProtuStrankaListFormatedOIB_1">
      <item>PARKETDESIGN-ADRIAFLOOR jednostavno društvo s ograničenom odgovornošću za trgovinu i usluge, OIB 53319411781 zastupanog po punomoćniku Boris Terbuc</item>
    </derivirana_varijabla>
  </DomainObject.Predmet.ProtuStrankaListFormatedOIB>
  <DomainObject.Predmet.ProtuStrankaListFormatedWithAdress>
    <izvorni_sadrzaj>
      <item>PARKETDESIGN-ADRIAFLOOR jednostavno društvo s ograničenom odgovornošću za trgovinu i usluge, Barbarina 18, 10430 Samobor zastupanog po punomoćniku Boris Terbuc</item>
    </izvorni_sadrzaj>
    <derivirana_varijabla naziv="DomainObject.Predmet.ProtuStrankaListFormatedWithAdress_1">
      <item>PARKETDESIGN-ADRIAFLOOR jednostavno društvo s ograničenom odgovornošću za trgovinu i usluge, Barbarina 18, 10430 Samobor zastupanog po punomoćniku Boris Terbuc</item>
    </derivirana_varijabla>
  </DomainObject.Predmet.ProtuStrankaListFormatedWithAdress>
  <DomainObject.Predmet.ProtuStrankaListFormatedWithAdressOIB>
    <izvorni_sadrzaj>
      <item>PARKETDESIGN-ADRIAFLOOR jednostavno društvo s ograničenom odgovornošću za trgovinu i usluge, OIB 53319411781, Barbarina 18, 10430 Samobor zastupanog po punomoćniku Boris Terbuc</item>
    </izvorni_sadrzaj>
    <derivirana_varijabla naziv="DomainObject.Predmet.ProtuStrankaListFormatedWithAdressOIB_1">
      <item>PARKETDESIGN-ADRIAFLOOR jednostavno društvo s ograničenom odgovornošću za trgovinu i usluge, OIB 53319411781, Barbarina 18, 10430 Samobor zastupanog po punomoćniku Boris Terbuc</item>
    </derivirana_varijabla>
  </DomainObject.Predmet.ProtuStrankaListFormatedWithAdressOIB>
  <DomainObject.Predmet.ProtuStrankaListNazivFormated>
    <izvorni_sadrzaj>
      <item>PARKETDESIGN-ADRIAFLOOR jednostavno društvo s ograničenom odgovornošću za trgovinu i usluge</item>
    </izvorni_sadrzaj>
    <derivirana_varijabla naziv="DomainObject.Predmet.ProtuStrankaListNazivFormated_1">
      <item>PARKETDESIGN-ADRIAFLOOR jednostavno društvo s ograničenom odgovornošću za trgovinu i usluge</item>
    </derivirana_varijabla>
  </DomainObject.Predmet.ProtuStrankaListNazivFormated>
  <DomainObject.Predmet.ProtuStrankaListNazivFormatedOIB>
    <izvorni_sadrzaj>
      <item>PARKETDESIGN-ADRIAFLOOR jednostavno društvo s ograničenom odgovornošću za trgovinu i usluge, OIB 53319411781</item>
    </izvorni_sadrzaj>
    <derivirana_varijabla naziv="DomainObject.Predmet.ProtuStrankaListNazivFormatedOIB_1">
      <item>PARKETDESIGN-ADRIAFLOOR jednostavno društvo s ograničenom odgovornošću za trgovinu i usluge, OIB 53319411781</item>
    </derivirana_varijabla>
  </DomainObject.Predmet.ProtuStrankaListNazivFormatedOIB>
  <DomainObject.Predmet.OstaliListFormated>
    <izvorni_sadrzaj>
      <item>Boris Terbuc punomoćnik sudionika u postupku PARKETDESIGN-ADRIAFLOOR jednostavno društvo s ograničenom odgovornošću za trgovinu i usluge</item>
    </izvorni_sadrzaj>
    <derivirana_varijabla naziv="DomainObject.Predmet.OstaliListFormated_1">
      <item>Boris Terbuc punomoćnik sudionika u postupku PARKETDESIGN-ADRIAFLOOR jednostavno društvo s ograničenom odgovornošću za trgovinu i usluge</item>
    </derivirana_varijabla>
  </DomainObject.Predmet.OstaliListFormated>
  <DomainObject.Predmet.OstaliListFormatedOIB>
    <izvorni_sadrzaj>
      <item>Boris Terbuc, OIB 26823022310 punomoćnik sudionika u postupku PARKETDESIGN-ADRIAFLOOR jednostavno društvo s ograničenom odgovornošću za trgovinu i usluge</item>
    </izvorni_sadrzaj>
    <derivirana_varijabla naziv="DomainObject.Predmet.OstaliListFormatedOIB_1">
      <item>Boris Terbuc, OIB 26823022310 punomoćnik sudionika u postupku PARKETDESIGN-ADRIAFLOOR jednostavno društvo s ograničenom odgovornošću za trgovinu i usluge</item>
    </derivirana_varijabla>
  </DomainObject.Predmet.OstaliListFormatedOIB>
  <DomainObject.Predmet.OstaliListFormatedWithAdress>
    <izvorni_sadrzaj>
      <item>Boris Terbuc, Barbarina 18, 10430 Samobor punomoćnik sudionika u postupku PARKETDESIGN-ADRIAFLOOR jednostavno društvo s ograničenom odgovornošću za trgovinu i usluge</item>
    </izvorni_sadrzaj>
    <derivirana_varijabla naziv="DomainObject.Predmet.OstaliListFormatedWithAdress_1">
      <item>Boris Terbuc, Barbarina 18, 10430 Samobor punomoćnik sudionika u postupku PARKETDESIGN-ADRIAFLOOR jednostavno društvo s ograničenom odgovornošću za trgovinu i usluge</item>
    </derivirana_varijabla>
  </DomainObject.Predmet.OstaliListFormatedWithAdress>
  <DomainObject.Predmet.OstaliListFormatedWithAdressOIB>
    <izvorni_sadrzaj>
      <item>Boris Terbuc, OIB 26823022310, Barbarina 18, 10430 Samobor punomoćnik sudionika u postupku PARKETDESIGN-ADRIAFLOOR jednostavno društvo s ograničenom odgovornošću za trgovinu i usluge</item>
    </izvorni_sadrzaj>
    <derivirana_varijabla naziv="DomainObject.Predmet.OstaliListFormatedWithAdressOIB_1">
      <item>Boris Terbuc, OIB 26823022310, Barbarina 18, 10430 Samobor punomoćnik sudionika u postupku PARKETDESIGN-ADRIAFLOOR jednostavno društvo s ograničenom odgovornošću za trgovinu i usluge</item>
    </derivirana_varijabla>
  </DomainObject.Predmet.OstaliListFormatedWithAdressOIB>
  <DomainObject.Predmet.OstaliListNazivFormated>
    <izvorni_sadrzaj>
      <item>Boris Terbuc</item>
    </izvorni_sadrzaj>
    <derivirana_varijabla naziv="DomainObject.Predmet.OstaliListNazivFormated_1">
      <item>Boris Terbuc</item>
    </derivirana_varijabla>
  </DomainObject.Predmet.OstaliListNazivFormated>
  <DomainObject.Predmet.OstaliListNazivFormatedOIB>
    <izvorni_sadrzaj>
      <item>Boris Terbuc, OIB 26823022310</item>
    </izvorni_sadrzaj>
    <derivirana_varijabla naziv="DomainObject.Predmet.OstaliListNazivFormatedOIB_1">
      <item>Boris Terbuc, OIB 26823022310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PARKETDESIGN-ADRIAFLOOR jednostavno društvo s ograničenom odgovornošću za trgovinu i usluge</izvorni_sadrzaj>
    <derivirana_varijabla naziv="DomainObject.Predmet.ProtustrankaIDrugi_1">PARKETDESIGN-ADRIAFLOOR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PARKETDESIGN-ADRIAFLOOR jednostavno društvo s ograničenom odgovornošću za trgovinu i usluge, OIB 53319411781, Barbarina 18, 10430 Samobor</izvorni_sadrzaj>
    <derivirana_varijabla naziv="DomainObject.Predmet.ProtustrankaIDrugiAdressOIB_1">PARKETDESIGN-ADRIAFLOOR jednostavno društvo s ograničenom odgovornošću za trgovinu i usluge, OIB 53319411781, Barbarina 18,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PARKETDESIGN-ADRIAFLOOR jednostavno društvo s ograničenom odgovornošću za trgovinu i usluge</item>
      <item>FINA Regionalni centar Zagreb</item>
      <item>Boris Terbuc</item>
    </izvorni_sadrzaj>
    <derivirana_varijabla naziv="DomainObject.Predmet.SudioniciListNaziv_1">
      <item>PARKETDESIGN-ADRIAFLOOR jednostavno društvo s ograničenom odgovornošću za trgovinu i usluge</item>
      <item>FINA Regionalni centar Zagreb</item>
      <item>Boris Terbuc</item>
    </derivirana_varijabla>
  </DomainObject.Predmet.SudioniciListNaziv>
  <DomainObject.Predmet.SudioniciListAdressOIB>
    <izvorni_sadrzaj>
      <item>PARKETDESIGN-ADRIAFLOOR jednostavno društvo s ograničenom odgovornošću za trgovinu i usluge, OIB 53319411781, Barbarina 18,10430 Samobor</item>
      <item>FINA Regionalni centar Zagreb, OIB 85821130368, Trg svibanjskih žrtava 1995. br. 1,10000 Zagreb</item>
      <item>Boris Terbuc, OIB 26823022310, Barbarina 18,10430 Samobor</item>
    </izvorni_sadrzaj>
    <derivirana_varijabla naziv="DomainObject.Predmet.SudioniciListAdressOIB_1">
      <item>PARKETDESIGN-ADRIAFLOOR jednostavno društvo s ograničenom odgovornošću za trgovinu i usluge, OIB 53319411781, Barbarina 18,10430 Samobor</item>
      <item>FINA Regionalni centar Zagreb, OIB 85821130368, Trg svibanjskih žrtava 1995. br. 1,10000 Zagreb</item>
      <item>Boris Terbuc, OIB 26823022310, Barbarina 18,10430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53319411781</item>
      <item>, OIB 85821130368</item>
      <item>, OIB 26823022310</item>
    </izvorni_sadrzaj>
    <derivirana_varijabla naziv="DomainObject.Predmet.SudioniciListNazivOIB_1">
      <item>, OIB 53319411781</item>
      <item>, OIB 85821130368</item>
      <item>, OIB 26823022310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3906</properties:Characters>
  <properties:Lines>114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2016-08-09T07:14:00Z</dcterms:created>
  <dc:creator>Miroslav Lovreković</dc:creator>
  <cp:lastModifiedBy>Miroslav Lovreković</cp:lastModifiedBy>
  <cp:lastPrinted>2016-08-09T07:10:00Z</cp:lastPrinted>
  <dcterms:modified xmlns:xsi="http://www.w3.org/2001/XMLSchema-instance" xsi:type="dcterms:W3CDTF">2016-08-09T07:17:00Z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