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ca99" w14:paraId="11aca99" w:rsidRDefault="005355D1" w:rsidP="00085B56" w:rsidR="00243285" w:rsidRPr="00C075D4">
      <w:pPr>
        <w:tabs>
          <w:tab w:pos="7050" w:val="left"/>
        </w:tabs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031D21">
        <w:rPr>
          <w:noProof/>
        </w:rPr>
        <w:t>2426</w:t>
      </w:r>
      <w:r w:rsidR="00085B56" w:rsidRPr="00C075D4">
        <w:rPr>
          <w:noProof/>
        </w:rPr>
        <w:t>/1</w:t>
      </w:r>
      <w:r w:rsidR="00DA769C">
        <w:rPr>
          <w:noProof/>
        </w:rPr>
        <w:t>8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DA769C" w:rsidP="00DA769C" w:rsidR="00DA769C" w:rsidRPr="00F057FF">
      <w:pPr>
        <w:ind w:firstLine="720"/>
        <w:jc w:val="both"/>
      </w:pPr>
      <w:r w:rsidRPr="000071A1">
        <w:rPr>
          <w:lang w:val="pt-BR"/>
        </w:rPr>
        <w:t xml:space="preserve">Trgovački sud u Zagrebu, po sucu mr.sc. Ivani Koštarić Fegeš, u predstečajnom postupku u povodu prijedloga dužnika </w:t>
      </w:r>
      <w:r w:rsidR="00E47601" w:rsidRPr="00E47601">
        <w:rPr>
          <w:lang w:val="pt-BR"/>
        </w:rPr>
        <w:t>JANKOMIR NEKRETNINE d.o.o., Zagreb, Vladimira Filakovca 13, OIB: 68860828547</w:t>
      </w:r>
      <w:r>
        <w:t xml:space="preserve">, </w:t>
      </w:r>
      <w:r w:rsidR="00D613DC">
        <w:rPr>
          <w:lang w:val="pt-BR"/>
        </w:rPr>
        <w:t>12. studenoga</w:t>
      </w:r>
      <w:r>
        <w:rPr>
          <w:lang w:val="pt-BR"/>
        </w:rPr>
        <w:t xml:space="preserve"> 2018</w:t>
      </w:r>
      <w:r w:rsidRPr="00F057FF">
        <w:rPr>
          <w:lang w:val="pt-BR"/>
        </w:rPr>
        <w:t>.</w:t>
      </w:r>
      <w:r w:rsidRPr="00F057FF">
        <w:t>,</w:t>
      </w:r>
    </w:p>
    <w:p w:rsidRDefault="00DA769C" w:rsidP="00E029B4" w:rsidR="00DA76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7306CB">
        <w:t xml:space="preserve">Janko </w:t>
      </w:r>
      <w:proofErr w:type="spellStart"/>
      <w:r w:rsidR="007306CB">
        <w:t>Vidiček</w:t>
      </w:r>
      <w:proofErr w:type="spellEnd"/>
      <w:r w:rsidR="007306CB">
        <w:t xml:space="preserve">, Zagreb, Brazilska 3, </w:t>
      </w:r>
      <w:proofErr w:type="spellStart"/>
      <w:r w:rsidR="007306CB">
        <w:t>OIB</w:t>
      </w:r>
      <w:proofErr w:type="spellEnd"/>
      <w:r w:rsidR="007306CB">
        <w:t xml:space="preserve">: </w:t>
      </w:r>
      <w:r w:rsidR="00CF1C00">
        <w:t xml:space="preserve">51043553915 </w:t>
      </w:r>
      <w:r w:rsidR="00B93BB9">
        <w:t xml:space="preserve">razrješuje se dužnosti </w:t>
      </w:r>
      <w:r w:rsidR="001D677D">
        <w:t>povjerenika</w:t>
      </w:r>
      <w:r w:rsidR="00B93BB9">
        <w:t xml:space="preserve"> u ovom </w:t>
      </w:r>
      <w:proofErr w:type="spellStart"/>
      <w:r w:rsidR="001D677D">
        <w:t>pred</w:t>
      </w:r>
      <w:r w:rsidR="00B93BB9">
        <w:t>stečajnom</w:t>
      </w:r>
      <w:proofErr w:type="spellEnd"/>
      <w:r w:rsidR="00B93BB9">
        <w:t xml:space="preserve"> p</w:t>
      </w:r>
      <w:r w:rsidR="00B84428">
        <w:t>ostupku</w:t>
      </w:r>
      <w:r w:rsidR="00B93BB9">
        <w:t>.</w:t>
      </w: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 xml:space="preserve">Za novog </w:t>
      </w:r>
      <w:r w:rsidR="008D67F6">
        <w:t xml:space="preserve">povjerenika </w:t>
      </w:r>
      <w:r w:rsidR="00B93BB9" w:rsidRPr="00400A8C">
        <w:t>imenuje se</w:t>
      </w:r>
      <w:r w:rsidR="00BC3FFA">
        <w:t xml:space="preserve"> </w:t>
      </w:r>
      <w:r w:rsidR="00974273">
        <w:t xml:space="preserve">Branka </w:t>
      </w:r>
      <w:proofErr w:type="spellStart"/>
      <w:r w:rsidR="00974273">
        <w:t>Malbašić</w:t>
      </w:r>
      <w:proofErr w:type="spellEnd"/>
      <w:r w:rsidR="00974273">
        <w:t xml:space="preserve">, </w:t>
      </w:r>
      <w:r w:rsidR="00707C50">
        <w:t xml:space="preserve">Zagreb, Tina Ujevića 13, </w:t>
      </w:r>
      <w:proofErr w:type="spellStart"/>
      <w:r w:rsidR="00707C50">
        <w:t>OIB</w:t>
      </w:r>
      <w:proofErr w:type="spellEnd"/>
      <w:r w:rsidR="00707C50">
        <w:t xml:space="preserve">: </w:t>
      </w:r>
      <w:r w:rsidR="000D3A75">
        <w:t>93517569919.</w:t>
      </w:r>
      <w:r w:rsidR="00974273">
        <w:t xml:space="preserve"> 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F44F57" w:rsidP="00D87AC1" w:rsidR="00D87AC1" w:rsidRPr="00F654EB">
      <w:pPr>
        <w:ind w:firstLine="708"/>
        <w:jc w:val="both"/>
      </w:pPr>
      <w:r>
        <w:t>Povjerenik</w:t>
      </w:r>
      <w:r w:rsidR="00955BBB">
        <w:t xml:space="preserve"> </w:t>
      </w:r>
      <w:r w:rsidR="00D87AC1">
        <w:t xml:space="preserve">Janko </w:t>
      </w:r>
      <w:proofErr w:type="spellStart"/>
      <w:r w:rsidR="00D87AC1">
        <w:t>Vidiček</w:t>
      </w:r>
      <w:proofErr w:type="spellEnd"/>
      <w:r w:rsidR="00D87AC1">
        <w:t xml:space="preserve">, Zagreb, Brazilska 3, </w:t>
      </w:r>
      <w:proofErr w:type="spellStart"/>
      <w:r w:rsidR="00D87AC1">
        <w:t>OIB</w:t>
      </w:r>
      <w:proofErr w:type="spellEnd"/>
      <w:r w:rsidR="00D87AC1">
        <w:t xml:space="preserve">: 51043553915 </w:t>
      </w:r>
      <w:r w:rsidR="00955BBB">
        <w:t>je</w:t>
      </w:r>
      <w:r w:rsidR="00486DA9">
        <w:t xml:space="preserve"> podneskom od </w:t>
      </w:r>
      <w:r w:rsidR="00D87AC1">
        <w:t>30</w:t>
      </w:r>
      <w:r w:rsidR="00B4266A">
        <w:t>. listopada</w:t>
      </w:r>
      <w:r>
        <w:t xml:space="preserve"> 2018. </w:t>
      </w:r>
      <w:r w:rsidR="00955BBB">
        <w:t>zatražio</w:t>
      </w:r>
      <w:r w:rsidR="001F0DCA">
        <w:t xml:space="preserve"> </w:t>
      </w:r>
      <w:r w:rsidR="00486DA9">
        <w:t xml:space="preserve">od suda da </w:t>
      </w:r>
      <w:r w:rsidR="001F0DCA">
        <w:t>ga</w:t>
      </w:r>
      <w:r w:rsidR="001F0DCA" w:rsidRPr="001F0DCA">
        <w:t xml:space="preserve"> u ovom </w:t>
      </w:r>
      <w:proofErr w:type="spellStart"/>
      <w:r w:rsidR="00474C10">
        <w:t>pred</w:t>
      </w:r>
      <w:r w:rsidR="001F0DCA" w:rsidRPr="001F0DCA">
        <w:t>stečajnom</w:t>
      </w:r>
      <w:proofErr w:type="spellEnd"/>
      <w:r w:rsidR="001F0DCA" w:rsidRPr="001F0DCA">
        <w:t xml:space="preserve"> postupku razriješi dužnosti </w:t>
      </w:r>
      <w:r w:rsidR="00474C10">
        <w:t>povjerenika</w:t>
      </w:r>
      <w:r w:rsidR="00F654EB">
        <w:t xml:space="preserve">. </w:t>
      </w:r>
      <w:r w:rsidR="00D87AC1" w:rsidRPr="00F654EB">
        <w:t xml:space="preserve">U navedenom podnesku se u bitnome navodi kako zbog ozbiljnih zdravstvenih tegoba, potrebnih terapija i praćenja zdravstvenog stanja nije u mogućnosti obnašati dužnost </w:t>
      </w:r>
      <w:r w:rsidR="005A1F44">
        <w:t>povjerenika</w:t>
      </w:r>
      <w:r w:rsidR="00D87AC1" w:rsidRPr="00F654EB">
        <w:t xml:space="preserve"> u ovom postupku. Nadalje navodi kako mu je teško bolesna supruga, a prije </w:t>
      </w:r>
      <w:r w:rsidR="005A1F44">
        <w:t>godinu i pol</w:t>
      </w:r>
      <w:r w:rsidR="00D87AC1" w:rsidRPr="00F654EB">
        <w:t xml:space="preserve"> mu  se teško razboljela i kćer kojoj je potrebna cjelodnevna skrb i dugotrajno liječenje i rehabilitacija. U prilogu je dostavio liječničku potvrdu od </w:t>
      </w:r>
      <w:r w:rsidR="005A1F44">
        <w:t>17. svibnja 2018.</w:t>
      </w:r>
      <w:r w:rsidR="00D87AC1" w:rsidRPr="00F654EB">
        <w:t xml:space="preserve"> (list </w:t>
      </w:r>
      <w:r w:rsidR="005A1F44">
        <w:t>449</w:t>
      </w:r>
      <w:r w:rsidR="00D87AC1" w:rsidRPr="00F654EB">
        <w:t xml:space="preserve">. spisa) i nalaz od </w:t>
      </w:r>
      <w:r w:rsidR="005A1F44">
        <w:t>28. studenoga 2017</w:t>
      </w:r>
      <w:r w:rsidR="00D87AC1" w:rsidRPr="00F654EB">
        <w:t xml:space="preserve">. (list </w:t>
      </w:r>
      <w:r w:rsidR="005A1F44">
        <w:t>450</w:t>
      </w:r>
      <w:r w:rsidR="00D87AC1" w:rsidRPr="00F654EB">
        <w:t>. spisa).</w:t>
      </w:r>
    </w:p>
    <w:p w:rsidRDefault="001F0DCA" w:rsidP="00CC1759" w:rsidR="0075702A">
      <w:pPr>
        <w:ind w:firstLine="708"/>
        <w:jc w:val="both"/>
      </w:pPr>
      <w:r w:rsidRPr="001F0DCA">
        <w:t>Prema odredbi čl</w:t>
      </w:r>
      <w:r w:rsidR="000B1ED4">
        <w:t>anka</w:t>
      </w:r>
      <w:r w:rsidRPr="001F0DCA">
        <w:t xml:space="preserve"> 91. st</w:t>
      </w:r>
      <w:r w:rsidR="000B1ED4">
        <w:t>avka</w:t>
      </w:r>
      <w:r w:rsidRPr="001F0DCA">
        <w:t xml:space="preserve"> 5. Stečajnog </w:t>
      </w:r>
      <w:r w:rsidR="00955BBB">
        <w:t>zakona („Narodne novine“ broj 71</w:t>
      </w:r>
      <w:r w:rsidRPr="001F0DCA">
        <w:t>/15</w:t>
      </w:r>
      <w:r w:rsidR="000B1ED4">
        <w:t>.</w:t>
      </w:r>
      <w:r w:rsidR="00A40B61">
        <w:t xml:space="preserve"> i </w:t>
      </w:r>
      <w:r w:rsidR="00A40B61" w:rsidRPr="00165408">
        <w:t>104/17</w:t>
      </w:r>
      <w:r w:rsidR="000B1ED4">
        <w:t>.</w:t>
      </w:r>
      <w:r w:rsidRPr="001F0DCA">
        <w:t>, dalje</w:t>
      </w:r>
      <w:r w:rsidR="004D697D">
        <w:t xml:space="preserve">: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  <w:r w:rsidR="009F6C8D">
        <w:t xml:space="preserve"> Odredbe </w:t>
      </w:r>
      <w:r w:rsidR="000B1ED4">
        <w:t xml:space="preserve">         </w:t>
      </w:r>
      <w:proofErr w:type="spellStart"/>
      <w:r w:rsidR="009F6C8D">
        <w:t>SZ</w:t>
      </w:r>
      <w:proofErr w:type="spellEnd"/>
      <w:r w:rsidR="009F6C8D">
        <w:t xml:space="preserve">-a o stečajnom upravitelju na odgovarajući se način primjenjuju na </w:t>
      </w:r>
      <w:r w:rsidR="00A40B61">
        <w:t>povjerenika</w:t>
      </w:r>
      <w:r w:rsidR="00230E80">
        <w:t xml:space="preserve"> (čl</w:t>
      </w:r>
      <w:r w:rsidR="000B1ED4">
        <w:t>anak</w:t>
      </w:r>
      <w:r w:rsidR="00230E80">
        <w:t xml:space="preserve"> </w:t>
      </w:r>
      <w:r w:rsidR="000B1ED4">
        <w:t xml:space="preserve">23. stavak </w:t>
      </w:r>
      <w:r w:rsidR="00A40B61">
        <w:t xml:space="preserve">3. </w:t>
      </w:r>
      <w:proofErr w:type="spellStart"/>
      <w:r w:rsidR="00230E80">
        <w:t>SZ</w:t>
      </w:r>
      <w:proofErr w:type="spellEnd"/>
      <w:r w:rsidR="000B1ED4">
        <w:t>-a</w:t>
      </w:r>
      <w:r w:rsidR="00230E80">
        <w:t>)</w:t>
      </w:r>
      <w:r w:rsidR="009F6C8D">
        <w:t>.</w:t>
      </w:r>
    </w:p>
    <w:p w:rsidRDefault="00687CFC" w:rsidP="006D4B88" w:rsidR="006D4B88">
      <w:pPr>
        <w:ind w:firstLine="708"/>
        <w:jc w:val="both"/>
      </w:pPr>
      <w:r>
        <w:t xml:space="preserve">Uvidom u </w:t>
      </w:r>
      <w:r w:rsidRPr="00F654EB">
        <w:t xml:space="preserve">liječničku potvrdu od </w:t>
      </w:r>
      <w:r>
        <w:t>17. svibnja 2018.</w:t>
      </w:r>
      <w:r w:rsidRPr="00F654EB">
        <w:t xml:space="preserve"> (list </w:t>
      </w:r>
      <w:r>
        <w:t>449</w:t>
      </w:r>
      <w:r w:rsidRPr="00F654EB">
        <w:t xml:space="preserve">. spisa) i nalaz od </w:t>
      </w:r>
      <w:r>
        <w:t>28. studenoga 2017</w:t>
      </w:r>
      <w:r w:rsidRPr="00F654EB">
        <w:t xml:space="preserve">. (list </w:t>
      </w:r>
      <w:r>
        <w:t xml:space="preserve">450. spisa) u bitnome je utvrđeno kako zbog bolesti (kao i bolesti supruge) Janko </w:t>
      </w:r>
      <w:proofErr w:type="spellStart"/>
      <w:r>
        <w:t>Vidiček</w:t>
      </w:r>
      <w:proofErr w:type="spellEnd"/>
      <w:r>
        <w:t xml:space="preserve"> ima smanjenu radnu sposobnost za obavljanje dužnosti stečajnog upravitelja. </w:t>
      </w:r>
      <w:r w:rsidR="00354F0B">
        <w:t>Po</w:t>
      </w:r>
      <w:r>
        <w:t>sljedično</w:t>
      </w:r>
      <w:r w:rsidR="00B611E0">
        <w:t xml:space="preserve">, sud je </w:t>
      </w:r>
      <w:r w:rsidR="007159D8">
        <w:t xml:space="preserve">ocijenio kako u konkretnom slučaju postoji opravdani razlog za razrješenje </w:t>
      </w:r>
      <w:r w:rsidR="00611B9A">
        <w:t>povjerenika</w:t>
      </w:r>
      <w:r w:rsidR="007159D8">
        <w:t xml:space="preserve"> u ovom </w:t>
      </w:r>
      <w:proofErr w:type="spellStart"/>
      <w:r w:rsidR="00611B9A">
        <w:t>pred</w:t>
      </w:r>
      <w:r w:rsidR="007159D8">
        <w:t>stečajnom</w:t>
      </w:r>
      <w:proofErr w:type="spellEnd"/>
      <w:r w:rsidR="007159D8">
        <w:t xml:space="preserve"> postupka. Zbog toga je</w:t>
      </w:r>
      <w:r w:rsidR="004D697D">
        <w:t>, na temelju odred</w:t>
      </w:r>
      <w:r w:rsidR="00C33007">
        <w:t>be čl</w:t>
      </w:r>
      <w:r w:rsidR="00B611E0">
        <w:t>anka</w:t>
      </w:r>
      <w:r w:rsidR="00C33007">
        <w:t xml:space="preserve"> 91. st</w:t>
      </w:r>
      <w:r w:rsidR="00B611E0">
        <w:t>avka</w:t>
      </w:r>
      <w:r w:rsidR="00C33007">
        <w:t xml:space="preserve"> 5. </w:t>
      </w:r>
      <w:r w:rsidR="00230E80">
        <w:t>u vezi s odredbom čl</w:t>
      </w:r>
      <w:r w:rsidR="00B611E0">
        <w:t>anka</w:t>
      </w:r>
      <w:r w:rsidR="00230E80">
        <w:t xml:space="preserve"> </w:t>
      </w:r>
      <w:r w:rsidR="004D7819">
        <w:t>23. st</w:t>
      </w:r>
      <w:r w:rsidR="00B611E0">
        <w:t>avka</w:t>
      </w:r>
      <w:r w:rsidR="004D7819">
        <w:t xml:space="preserve"> 3</w:t>
      </w:r>
      <w:r w:rsidR="00230E80">
        <w:t xml:space="preserve">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rješenja. </w:t>
      </w:r>
    </w:p>
    <w:p w:rsidRDefault="007F2818" w:rsidP="00A71061" w:rsidR="001F0DCA">
      <w:pPr>
        <w:ind w:firstLine="708"/>
        <w:jc w:val="both"/>
      </w:pPr>
      <w:r>
        <w:t>Budući</w:t>
      </w:r>
      <w:r w:rsidR="001F0DCA">
        <w:t xml:space="preserve"> da je sud razriješio dosadašnjeg </w:t>
      </w:r>
      <w:r w:rsidR="00611B9A">
        <w:t>povjerenika</w:t>
      </w:r>
      <w:r w:rsidR="001F0DCA">
        <w:t xml:space="preserve">, </w:t>
      </w:r>
      <w:r w:rsidR="00A60DE3">
        <w:t>sud je odgovarajućom primjenom odredaba čl</w:t>
      </w:r>
      <w:r w:rsidR="00B611E0">
        <w:t>anka</w:t>
      </w:r>
      <w:r w:rsidR="00A60DE3">
        <w:t xml:space="preserve"> 84. st</w:t>
      </w:r>
      <w:r w:rsidR="00B611E0">
        <w:t>avka</w:t>
      </w:r>
      <w:r w:rsidR="00A60DE3">
        <w:t xml:space="preserve">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</w:t>
      </w:r>
      <w:r w:rsidR="00B611E0">
        <w:t>anka</w:t>
      </w:r>
      <w:r w:rsidR="00A60DE3">
        <w:t xml:space="preserve"> 91. st</w:t>
      </w:r>
      <w:r w:rsidR="00B611E0">
        <w:t>avka</w:t>
      </w:r>
      <w:r w:rsidR="00A60DE3">
        <w:t xml:space="preserve"> 8. </w:t>
      </w:r>
      <w:r w:rsidR="00230E80">
        <w:t>i čl</w:t>
      </w:r>
      <w:r w:rsidR="00B611E0">
        <w:t>anka</w:t>
      </w:r>
      <w:r w:rsidR="00230E80">
        <w:t xml:space="preserve"> </w:t>
      </w:r>
      <w:r w:rsidR="00B611E0">
        <w:t>23. stavka</w:t>
      </w:r>
      <w:r w:rsidR="00237A0D">
        <w:t xml:space="preserve"> 3.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 w:rsidR="001F0DCA">
        <w:t xml:space="preserve"> </w:t>
      </w:r>
      <w:r w:rsidR="00A60DE3">
        <w:t xml:space="preserve">u točki II. izreke rješenja imenovao novog </w:t>
      </w:r>
      <w:r w:rsidR="00237A0D">
        <w:t>povjerenika</w:t>
      </w:r>
      <w:r w:rsidR="00A60DE3">
        <w:t>.</w:t>
      </w:r>
    </w:p>
    <w:p w:rsidRDefault="00AE5BC2" w:rsidP="004918BD" w:rsidR="00AE5BC2">
      <w:pPr>
        <w:jc w:val="center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480269">
        <w:rPr>
          <w:lang w:val="pt-BR"/>
        </w:rPr>
        <w:t xml:space="preserve">12. studenoga </w:t>
      </w:r>
      <w:r w:rsidR="00611B9A">
        <w:rPr>
          <w:lang w:val="pt-BR"/>
        </w:rPr>
        <w:t>2018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DA466B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A4B6E" w:rsidP="00DA4B6E" w:rsidR="00DA4B6E" w:rsidRPr="006B77AD">
      <w:pPr>
        <w:jc w:val="both"/>
      </w:pPr>
      <w:r w:rsidRPr="006B77AD">
        <w:lastRenderedPageBreak/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 w:rsidR="004E084C">
        <w:t xml:space="preserve"> </w:t>
      </w:r>
      <w:r w:rsidRPr="008B00D6">
        <w:t xml:space="preserve">može </w:t>
      </w:r>
      <w:r w:rsidR="004E084C">
        <w:t xml:space="preserve">se izjaviti </w:t>
      </w:r>
      <w:r w:rsidRPr="008B00D6">
        <w:t>žalb</w:t>
      </w:r>
      <w:r w:rsidR="004E084C">
        <w:t>a</w:t>
      </w:r>
      <w:r w:rsidRPr="008B00D6">
        <w:t xml:space="preserve"> Visokom trgovačkom sudu Republike Hrvatske u roku 8 dana </w:t>
      </w:r>
      <w:r>
        <w:t>od dostave</w:t>
      </w:r>
      <w:r w:rsidRPr="008B00D6">
        <w:t xml:space="preserve"> rješenja, a ulaže se putem ovog suda u </w:t>
      </w:r>
      <w:r w:rsidR="004E084C">
        <w:t xml:space="preserve">dovoljnom broju primjeraka za sud i protivnu </w:t>
      </w:r>
      <w:r w:rsidRPr="008B00D6">
        <w:t>stranku.</w:t>
      </w:r>
      <w:r w:rsidR="00611B9A">
        <w:t xml:space="preserve"> Dostava se smatra obavljenom istekom osmoga dana od dana objave ovog rješenja na mrežnoj stranici e-oglasna plo</w:t>
      </w:r>
      <w:r w:rsidR="004E084C">
        <w:t>ča Trgovačkog sud u Zagrebu (članak</w:t>
      </w:r>
      <w:r w:rsidR="00611B9A">
        <w:t xml:space="preserve"> 12. st</w:t>
      </w:r>
      <w:r w:rsidR="004E084C">
        <w:t>avak</w:t>
      </w:r>
      <w:r w:rsidR="00611B9A">
        <w:t xml:space="preserve"> 1. </w:t>
      </w:r>
      <w:proofErr w:type="spellStart"/>
      <w:r w:rsidR="00611B9A">
        <w:t>SZ</w:t>
      </w:r>
      <w:proofErr w:type="spellEnd"/>
      <w:r w:rsidR="004E084C">
        <w:t>-a</w:t>
      </w:r>
      <w:r w:rsidR="00611B9A">
        <w:t>).</w:t>
      </w:r>
    </w:p>
    <w:p w:rsidRDefault="00F82AB9" w:rsidP="002D4CBC" w:rsidR="00F82AB9">
      <w:pPr>
        <w:jc w:val="both"/>
      </w:pPr>
    </w:p>
    <w:p w:rsidRDefault="00DA466B" w:rsidP="002D4CBC" w:rsidR="00DA466B">
      <w:pPr>
        <w:jc w:val="both"/>
      </w:pPr>
    </w:p>
    <w:p w:rsidRDefault="00DA466B" w:rsidP="00DA466B" w:rsidR="00DA466B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DA466B" w:rsidP="00DA466B" w:rsidR="00762A37">
      <w:pPr>
        <w:jc w:val="both"/>
      </w:pPr>
      <w:r>
        <w:t>Katarina Drndelić</w:t>
      </w: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66B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E47601">
      <w:rPr>
        <w:noProof/>
      </w:rPr>
      <w:t>2426</w:t>
    </w:r>
    <w:r>
      <w:rPr>
        <w:noProof/>
      </w:rPr>
      <w:t>/1</w:t>
    </w:r>
    <w:r w:rsidR="00611B9A">
      <w:rPr>
        <w:noProof/>
      </w:rPr>
      <w:t>8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31D21"/>
    <w:rsid w:val="0006358B"/>
    <w:rsid w:val="000854F2"/>
    <w:rsid w:val="00085B56"/>
    <w:rsid w:val="0009227D"/>
    <w:rsid w:val="000B1ED4"/>
    <w:rsid w:val="000D3A75"/>
    <w:rsid w:val="000E2119"/>
    <w:rsid w:val="001004C5"/>
    <w:rsid w:val="00100575"/>
    <w:rsid w:val="001350B2"/>
    <w:rsid w:val="00163E44"/>
    <w:rsid w:val="001B0780"/>
    <w:rsid w:val="001B0810"/>
    <w:rsid w:val="001B255C"/>
    <w:rsid w:val="001C7977"/>
    <w:rsid w:val="001D677D"/>
    <w:rsid w:val="001F0C90"/>
    <w:rsid w:val="001F0DCA"/>
    <w:rsid w:val="001F2E2A"/>
    <w:rsid w:val="00204508"/>
    <w:rsid w:val="002213AA"/>
    <w:rsid w:val="0022645D"/>
    <w:rsid w:val="00227F48"/>
    <w:rsid w:val="00230E80"/>
    <w:rsid w:val="00237A0D"/>
    <w:rsid w:val="00237BC7"/>
    <w:rsid w:val="00243285"/>
    <w:rsid w:val="00254BDA"/>
    <w:rsid w:val="002735F9"/>
    <w:rsid w:val="00274106"/>
    <w:rsid w:val="002878DC"/>
    <w:rsid w:val="0029125E"/>
    <w:rsid w:val="002A10BF"/>
    <w:rsid w:val="002D4CBC"/>
    <w:rsid w:val="002E5B67"/>
    <w:rsid w:val="002F43D5"/>
    <w:rsid w:val="003021AC"/>
    <w:rsid w:val="00303C9C"/>
    <w:rsid w:val="003077AF"/>
    <w:rsid w:val="003161BB"/>
    <w:rsid w:val="00325272"/>
    <w:rsid w:val="00354F0B"/>
    <w:rsid w:val="00371E33"/>
    <w:rsid w:val="003869E3"/>
    <w:rsid w:val="003A083E"/>
    <w:rsid w:val="003A6C49"/>
    <w:rsid w:val="003B18CF"/>
    <w:rsid w:val="003C430D"/>
    <w:rsid w:val="00400A8C"/>
    <w:rsid w:val="00423A24"/>
    <w:rsid w:val="004339E3"/>
    <w:rsid w:val="004472CE"/>
    <w:rsid w:val="00466F7D"/>
    <w:rsid w:val="00474C10"/>
    <w:rsid w:val="00480269"/>
    <w:rsid w:val="00486DA9"/>
    <w:rsid w:val="004918BD"/>
    <w:rsid w:val="00494FF0"/>
    <w:rsid w:val="004A3E10"/>
    <w:rsid w:val="004C4D71"/>
    <w:rsid w:val="004D4B40"/>
    <w:rsid w:val="004D583E"/>
    <w:rsid w:val="004D697D"/>
    <w:rsid w:val="004D7819"/>
    <w:rsid w:val="004E084C"/>
    <w:rsid w:val="00507BA9"/>
    <w:rsid w:val="00521936"/>
    <w:rsid w:val="0053524A"/>
    <w:rsid w:val="005355D1"/>
    <w:rsid w:val="00573BC8"/>
    <w:rsid w:val="00594295"/>
    <w:rsid w:val="005A1F44"/>
    <w:rsid w:val="005C2D84"/>
    <w:rsid w:val="005D057F"/>
    <w:rsid w:val="00611B9A"/>
    <w:rsid w:val="00662A9A"/>
    <w:rsid w:val="00670217"/>
    <w:rsid w:val="00673193"/>
    <w:rsid w:val="00687CFC"/>
    <w:rsid w:val="006B4ACD"/>
    <w:rsid w:val="006B77AD"/>
    <w:rsid w:val="006C1451"/>
    <w:rsid w:val="006D4B88"/>
    <w:rsid w:val="0070379F"/>
    <w:rsid w:val="00707C50"/>
    <w:rsid w:val="007159D8"/>
    <w:rsid w:val="00716095"/>
    <w:rsid w:val="007306CB"/>
    <w:rsid w:val="0073212E"/>
    <w:rsid w:val="0075346C"/>
    <w:rsid w:val="007534ED"/>
    <w:rsid w:val="0075702A"/>
    <w:rsid w:val="00762A37"/>
    <w:rsid w:val="007876EC"/>
    <w:rsid w:val="007B333C"/>
    <w:rsid w:val="007D35D4"/>
    <w:rsid w:val="007D68C0"/>
    <w:rsid w:val="007E0479"/>
    <w:rsid w:val="007F004D"/>
    <w:rsid w:val="007F2818"/>
    <w:rsid w:val="0086115E"/>
    <w:rsid w:val="00894EE0"/>
    <w:rsid w:val="008C56F2"/>
    <w:rsid w:val="008D380C"/>
    <w:rsid w:val="008D4093"/>
    <w:rsid w:val="008D55C6"/>
    <w:rsid w:val="008D5A9F"/>
    <w:rsid w:val="008D67F6"/>
    <w:rsid w:val="00907E1E"/>
    <w:rsid w:val="00937646"/>
    <w:rsid w:val="009508C1"/>
    <w:rsid w:val="00955BBB"/>
    <w:rsid w:val="00974273"/>
    <w:rsid w:val="00990BF7"/>
    <w:rsid w:val="009A77D9"/>
    <w:rsid w:val="009C58F8"/>
    <w:rsid w:val="009E2851"/>
    <w:rsid w:val="009E6687"/>
    <w:rsid w:val="009F28A5"/>
    <w:rsid w:val="009F6C8D"/>
    <w:rsid w:val="009F6E5A"/>
    <w:rsid w:val="00A22493"/>
    <w:rsid w:val="00A40B61"/>
    <w:rsid w:val="00A60DE3"/>
    <w:rsid w:val="00A71061"/>
    <w:rsid w:val="00AB4A62"/>
    <w:rsid w:val="00AD12E1"/>
    <w:rsid w:val="00AE5BC2"/>
    <w:rsid w:val="00B4266A"/>
    <w:rsid w:val="00B44122"/>
    <w:rsid w:val="00B46204"/>
    <w:rsid w:val="00B5517A"/>
    <w:rsid w:val="00B56B34"/>
    <w:rsid w:val="00B611E0"/>
    <w:rsid w:val="00B84428"/>
    <w:rsid w:val="00B85BF4"/>
    <w:rsid w:val="00B93BB9"/>
    <w:rsid w:val="00BA00B8"/>
    <w:rsid w:val="00BA6E13"/>
    <w:rsid w:val="00BB1C51"/>
    <w:rsid w:val="00BC3FFA"/>
    <w:rsid w:val="00BC5467"/>
    <w:rsid w:val="00BD28EB"/>
    <w:rsid w:val="00C075D4"/>
    <w:rsid w:val="00C33007"/>
    <w:rsid w:val="00C51B7D"/>
    <w:rsid w:val="00C53B7E"/>
    <w:rsid w:val="00C947A5"/>
    <w:rsid w:val="00CC1759"/>
    <w:rsid w:val="00CC3A6F"/>
    <w:rsid w:val="00CD080D"/>
    <w:rsid w:val="00CF1C00"/>
    <w:rsid w:val="00D01D70"/>
    <w:rsid w:val="00D0668D"/>
    <w:rsid w:val="00D26CB0"/>
    <w:rsid w:val="00D565C9"/>
    <w:rsid w:val="00D613DC"/>
    <w:rsid w:val="00D87AC1"/>
    <w:rsid w:val="00D94837"/>
    <w:rsid w:val="00D95F7A"/>
    <w:rsid w:val="00D96C62"/>
    <w:rsid w:val="00DA466B"/>
    <w:rsid w:val="00DA4B6E"/>
    <w:rsid w:val="00DA769C"/>
    <w:rsid w:val="00DE274E"/>
    <w:rsid w:val="00DF2243"/>
    <w:rsid w:val="00DF5C32"/>
    <w:rsid w:val="00E029B4"/>
    <w:rsid w:val="00E34471"/>
    <w:rsid w:val="00E47601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37654"/>
    <w:rsid w:val="00F418B3"/>
    <w:rsid w:val="00F44F57"/>
    <w:rsid w:val="00F50470"/>
    <w:rsid w:val="00F654EB"/>
    <w:rsid w:val="00F67EF5"/>
    <w:rsid w:val="00F82AB9"/>
    <w:rsid w:val="00FB7720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6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6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6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6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4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6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6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6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6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43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St-2426/2018-28</izvorni_sadrzaj>
    <derivirana_varijabla naziv="DomainObject.Oznaka_1">St-2426/2018-28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St-2426/2018-28</izvorni_sadrzaj>
    <derivirana_varijabla naziv="DomainObject.PoslovniBrojDokumenta_1">St-2426/2018-28</derivirana_varijabla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St-2426/2018-21</izvorni_sadrzaj>
    <derivirana_varijabla naziv="DomainObject.PredzadnjaOdlukaIzPredmeta.Oznaka_1">St-2426/2018-21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2434</properties:Characters>
  <properties:Lines>57</properties:Lines>
  <properties:Paragraphs>22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2018-11-12T09:13:00Z</dcterms:created>
  <dc:creator>gzubak</dc:creator>
  <cp:lastModifiedBy>Katarina Drndelić</cp:lastModifiedBy>
  <cp:lastPrinted>2018-11-12T10:34:00Z</cp:lastPrinted>
  <dcterms:modified xmlns:xsi="http://www.w3.org/2001/XMLSchema-instance" xsi:type="dcterms:W3CDTF">2018-11-12T10:34:00Z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St-2426/2018-28 / Odluka - Rješenje - razrješenje povjerenika (Rj._3_Razrješenje POVJERENIKA__JANKO VIDIČEK.docx)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